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767" w:rsidRPr="008E1242" w:rsidRDefault="00E41767" w:rsidP="005E3E7A">
      <w:pPr>
        <w:ind w:right="-603" w:hanging="709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Сведения</w:t>
      </w:r>
    </w:p>
    <w:p w:rsidR="00E41767" w:rsidRDefault="00E41767" w:rsidP="005E3E7A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о доходах, расходах, об имуществе и обязательствах имущественного характера федеральных государственных граж</w:t>
      </w:r>
      <w:r>
        <w:rPr>
          <w:rStyle w:val="Strong"/>
          <w:color w:val="333333"/>
          <w:sz w:val="28"/>
          <w:szCs w:val="28"/>
        </w:rPr>
        <w:t>данских служащих Отдела № 50  Управления Федерального казначейства по Свердловской области</w:t>
      </w:r>
    </w:p>
    <w:p w:rsidR="00E41767" w:rsidRPr="00DA065D" w:rsidRDefault="00E41767" w:rsidP="005E3E7A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DA065D">
        <w:rPr>
          <w:rStyle w:val="Strong"/>
          <w:color w:val="333333"/>
          <w:sz w:val="28"/>
          <w:szCs w:val="28"/>
        </w:rPr>
        <w:t>за период с 1 января 2013 года по 31 декабря 2013 года</w:t>
      </w:r>
    </w:p>
    <w:tbl>
      <w:tblPr>
        <w:tblpPr w:leftFromText="180" w:rightFromText="180" w:vertAnchor="text" w:horzAnchor="margin" w:tblpXSpec="center" w:tblpY="13"/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82"/>
        <w:gridCol w:w="1440"/>
        <w:gridCol w:w="1440"/>
        <w:gridCol w:w="1440"/>
        <w:gridCol w:w="851"/>
        <w:gridCol w:w="992"/>
        <w:gridCol w:w="1276"/>
        <w:gridCol w:w="850"/>
        <w:gridCol w:w="993"/>
        <w:gridCol w:w="1338"/>
        <w:gridCol w:w="1440"/>
        <w:gridCol w:w="1080"/>
      </w:tblGrid>
      <w:tr w:rsidR="00E41767" w:rsidRPr="00DA065D" w:rsidTr="000543AC">
        <w:trPr>
          <w:trHeight w:val="805"/>
        </w:trPr>
        <w:tc>
          <w:tcPr>
            <w:tcW w:w="426" w:type="dxa"/>
            <w:vMerge w:val="restart"/>
          </w:tcPr>
          <w:p w:rsidR="00E41767" w:rsidRPr="00DA065D" w:rsidRDefault="00E41767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№</w:t>
            </w:r>
          </w:p>
          <w:p w:rsidR="00E41767" w:rsidRPr="00DA065D" w:rsidRDefault="00E41767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п/п</w:t>
            </w:r>
          </w:p>
        </w:tc>
        <w:tc>
          <w:tcPr>
            <w:tcW w:w="1482" w:type="dxa"/>
            <w:vMerge w:val="restart"/>
          </w:tcPr>
          <w:p w:rsidR="00E41767" w:rsidRPr="00DA065D" w:rsidRDefault="00E41767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</w:tcPr>
          <w:p w:rsidR="00E41767" w:rsidRPr="00DA065D" w:rsidRDefault="00E41767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Должность</w:t>
            </w:r>
          </w:p>
        </w:tc>
        <w:tc>
          <w:tcPr>
            <w:tcW w:w="4723" w:type="dxa"/>
            <w:gridSpan w:val="4"/>
          </w:tcPr>
          <w:p w:rsidR="00E41767" w:rsidRPr="00DA065D" w:rsidRDefault="00E41767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E41767" w:rsidRPr="00DA065D" w:rsidRDefault="00E41767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338" w:type="dxa"/>
            <w:vMerge w:val="restart"/>
          </w:tcPr>
          <w:p w:rsidR="00E41767" w:rsidRPr="00DA065D" w:rsidRDefault="00E41767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Транспортные средства</w:t>
            </w:r>
          </w:p>
          <w:p w:rsidR="00E41767" w:rsidRPr="00DA065D" w:rsidRDefault="00E41767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(вид, марка)</w:t>
            </w:r>
          </w:p>
        </w:tc>
        <w:tc>
          <w:tcPr>
            <w:tcW w:w="1440" w:type="dxa"/>
            <w:vMerge w:val="restart"/>
          </w:tcPr>
          <w:p w:rsidR="00E41767" w:rsidRPr="00DA065D" w:rsidRDefault="00E41767" w:rsidP="0009733E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Деклариро-ванный годовой доход</w:t>
            </w:r>
          </w:p>
          <w:p w:rsidR="00E41767" w:rsidRPr="00DA065D" w:rsidRDefault="00E41767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(руб.)</w:t>
            </w:r>
          </w:p>
        </w:tc>
        <w:tc>
          <w:tcPr>
            <w:tcW w:w="1080" w:type="dxa"/>
            <w:vMerge w:val="restart"/>
          </w:tcPr>
          <w:p w:rsidR="00E41767" w:rsidRPr="00DA065D" w:rsidRDefault="00E41767" w:rsidP="0009733E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</w:p>
          <w:p w:rsidR="00E41767" w:rsidRPr="00DA065D" w:rsidRDefault="00E41767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E41767" w:rsidRPr="00DA065D" w:rsidTr="009D614F">
        <w:tc>
          <w:tcPr>
            <w:tcW w:w="426" w:type="dxa"/>
            <w:vMerge/>
          </w:tcPr>
          <w:p w:rsidR="00E41767" w:rsidRPr="00DA065D" w:rsidRDefault="00E41767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E41767" w:rsidRPr="00DA065D" w:rsidRDefault="00E41767" w:rsidP="0009733E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E41767" w:rsidRPr="00DA065D" w:rsidRDefault="00E41767" w:rsidP="0009733E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41767" w:rsidRPr="00DA065D" w:rsidRDefault="00E41767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1440" w:type="dxa"/>
          </w:tcPr>
          <w:p w:rsidR="00E41767" w:rsidRPr="00DA065D" w:rsidRDefault="00E41767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собствен-ности</w:t>
            </w:r>
          </w:p>
        </w:tc>
        <w:tc>
          <w:tcPr>
            <w:tcW w:w="851" w:type="dxa"/>
          </w:tcPr>
          <w:p w:rsidR="00E41767" w:rsidRPr="00DA065D" w:rsidRDefault="00E41767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2" w:type="dxa"/>
          </w:tcPr>
          <w:p w:rsidR="00E41767" w:rsidRPr="00DA065D" w:rsidRDefault="00E41767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276" w:type="dxa"/>
          </w:tcPr>
          <w:p w:rsidR="00E41767" w:rsidRPr="00DA065D" w:rsidRDefault="00E41767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E41767" w:rsidRPr="00DA065D" w:rsidRDefault="00E41767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3" w:type="dxa"/>
          </w:tcPr>
          <w:p w:rsidR="00E41767" w:rsidRPr="00DA065D" w:rsidRDefault="00E41767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338" w:type="dxa"/>
            <w:vMerge/>
          </w:tcPr>
          <w:p w:rsidR="00E41767" w:rsidRPr="00DA065D" w:rsidRDefault="00E41767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E41767" w:rsidRPr="00DA065D" w:rsidRDefault="00E41767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E41767" w:rsidRPr="00DA065D" w:rsidRDefault="00E41767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E41767" w:rsidRPr="00DA065D" w:rsidTr="009D614F">
        <w:tc>
          <w:tcPr>
            <w:tcW w:w="426" w:type="dxa"/>
            <w:vMerge w:val="restart"/>
          </w:tcPr>
          <w:p w:rsidR="00E41767" w:rsidRPr="00DA065D" w:rsidRDefault="00E41767" w:rsidP="001849E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482" w:type="dxa"/>
          </w:tcPr>
          <w:p w:rsidR="00E41767" w:rsidRPr="003743A3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Кашу А.А.</w:t>
            </w:r>
          </w:p>
        </w:tc>
        <w:tc>
          <w:tcPr>
            <w:tcW w:w="1440" w:type="dxa"/>
          </w:tcPr>
          <w:p w:rsidR="00E41767" w:rsidRPr="00DA065D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Начальник отдела</w:t>
            </w:r>
          </w:p>
        </w:tc>
        <w:tc>
          <w:tcPr>
            <w:tcW w:w="1440" w:type="dxa"/>
          </w:tcPr>
          <w:p w:rsidR="00E41767" w:rsidRPr="00C31758" w:rsidRDefault="00E41767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E41767" w:rsidRPr="00C31758" w:rsidRDefault="00E41767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1\2</w:t>
            </w:r>
          </w:p>
        </w:tc>
        <w:tc>
          <w:tcPr>
            <w:tcW w:w="851" w:type="dxa"/>
          </w:tcPr>
          <w:p w:rsidR="00E41767" w:rsidRPr="00C31758" w:rsidRDefault="00E41767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50,9</w:t>
            </w:r>
          </w:p>
        </w:tc>
        <w:tc>
          <w:tcPr>
            <w:tcW w:w="992" w:type="dxa"/>
          </w:tcPr>
          <w:p w:rsidR="00E41767" w:rsidRPr="00C31758" w:rsidRDefault="00E41767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E41767" w:rsidRPr="00C31758" w:rsidRDefault="00E41767" w:rsidP="003743A3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E41767" w:rsidRPr="00C31758" w:rsidRDefault="00E41767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99,7</w:t>
            </w:r>
          </w:p>
        </w:tc>
        <w:tc>
          <w:tcPr>
            <w:tcW w:w="993" w:type="dxa"/>
          </w:tcPr>
          <w:p w:rsidR="00E41767" w:rsidRPr="00C31758" w:rsidRDefault="00E41767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E41767" w:rsidRPr="00DA065D" w:rsidRDefault="00E41767" w:rsidP="001849E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41767" w:rsidRPr="00C31758" w:rsidRDefault="00E41767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540123,15</w:t>
            </w:r>
          </w:p>
        </w:tc>
        <w:tc>
          <w:tcPr>
            <w:tcW w:w="1080" w:type="dxa"/>
          </w:tcPr>
          <w:p w:rsidR="00E41767" w:rsidRPr="00DA065D" w:rsidRDefault="00E41767" w:rsidP="001849E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E41767" w:rsidRPr="00DA065D" w:rsidTr="009D614F">
        <w:tc>
          <w:tcPr>
            <w:tcW w:w="426" w:type="dxa"/>
            <w:vMerge/>
          </w:tcPr>
          <w:p w:rsidR="00E41767" w:rsidRPr="00DA065D" w:rsidRDefault="00E41767" w:rsidP="001849E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 w:val="restart"/>
          </w:tcPr>
          <w:p w:rsidR="00E41767" w:rsidRPr="00DA065D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  <w:vMerge w:val="restart"/>
          </w:tcPr>
          <w:p w:rsidR="00E41767" w:rsidRPr="00DA065D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41767" w:rsidRPr="00C31758" w:rsidRDefault="00E41767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E41767" w:rsidRPr="00C31758" w:rsidRDefault="00E41767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E41767" w:rsidRPr="00C31758" w:rsidRDefault="00E41767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99,7</w:t>
            </w:r>
          </w:p>
        </w:tc>
        <w:tc>
          <w:tcPr>
            <w:tcW w:w="992" w:type="dxa"/>
          </w:tcPr>
          <w:p w:rsidR="00E41767" w:rsidRPr="00C31758" w:rsidRDefault="00E41767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E41767" w:rsidRPr="00DA065D" w:rsidRDefault="00E41767" w:rsidP="001849E4">
            <w:pPr>
              <w:shd w:val="clear" w:color="auto" w:fill="FFFFFF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  <w:vMerge w:val="restart"/>
          </w:tcPr>
          <w:p w:rsidR="00E41767" w:rsidRPr="00DA065D" w:rsidRDefault="00E41767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  <w:vMerge w:val="restart"/>
          </w:tcPr>
          <w:p w:rsidR="00E41767" w:rsidRPr="00DA065D" w:rsidRDefault="00E41767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  <w:vMerge w:val="restart"/>
          </w:tcPr>
          <w:p w:rsidR="00E41767" w:rsidRPr="003743A3" w:rsidRDefault="00E41767" w:rsidP="001849E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а\м Рено Калеос</w:t>
            </w:r>
          </w:p>
        </w:tc>
        <w:tc>
          <w:tcPr>
            <w:tcW w:w="1440" w:type="dxa"/>
            <w:vMerge w:val="restart"/>
          </w:tcPr>
          <w:p w:rsidR="00E41767" w:rsidRPr="00C31758" w:rsidRDefault="00E41767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1179322,70</w:t>
            </w:r>
          </w:p>
        </w:tc>
        <w:tc>
          <w:tcPr>
            <w:tcW w:w="1080" w:type="dxa"/>
            <w:vMerge w:val="restart"/>
          </w:tcPr>
          <w:p w:rsidR="00E41767" w:rsidRPr="00DA065D" w:rsidRDefault="00E41767" w:rsidP="001849E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E41767" w:rsidRPr="00DA065D" w:rsidTr="009D614F">
        <w:tc>
          <w:tcPr>
            <w:tcW w:w="426" w:type="dxa"/>
            <w:vMerge/>
          </w:tcPr>
          <w:p w:rsidR="00E41767" w:rsidRPr="00DA065D" w:rsidRDefault="00E41767" w:rsidP="001849E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E41767" w:rsidRPr="00DA065D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E41767" w:rsidRPr="00DA065D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41767" w:rsidRPr="00C31758" w:rsidRDefault="00E41767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E41767" w:rsidRPr="00C31758" w:rsidRDefault="00E41767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E41767" w:rsidRPr="00C31758" w:rsidRDefault="00E41767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37,8</w:t>
            </w:r>
          </w:p>
        </w:tc>
        <w:tc>
          <w:tcPr>
            <w:tcW w:w="992" w:type="dxa"/>
          </w:tcPr>
          <w:p w:rsidR="00E41767" w:rsidRDefault="00E41767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E41767" w:rsidRPr="00DA065D" w:rsidRDefault="00E41767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41767" w:rsidRPr="00DA065D" w:rsidRDefault="00E41767" w:rsidP="001849E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E41767" w:rsidRPr="00DA065D" w:rsidRDefault="00E41767" w:rsidP="001849E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41767" w:rsidRPr="00DA065D" w:rsidRDefault="00E41767" w:rsidP="001849E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E41767" w:rsidRPr="00DA065D" w:rsidRDefault="00E41767" w:rsidP="001849E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E41767" w:rsidRPr="00DA065D" w:rsidRDefault="00E41767" w:rsidP="001849E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E41767" w:rsidRPr="00DA065D" w:rsidRDefault="00E41767" w:rsidP="001849E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E41767" w:rsidRPr="00DA065D" w:rsidTr="009D614F">
        <w:trPr>
          <w:trHeight w:val="454"/>
        </w:trPr>
        <w:tc>
          <w:tcPr>
            <w:tcW w:w="426" w:type="dxa"/>
            <w:vMerge/>
          </w:tcPr>
          <w:p w:rsidR="00E41767" w:rsidRDefault="00E41767" w:rsidP="00AC1A2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E41767" w:rsidRPr="00DA065D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E41767" w:rsidRPr="00DA065D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41767" w:rsidRPr="00C31758" w:rsidRDefault="00E41767" w:rsidP="00AC1A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41767" w:rsidRPr="00C31758" w:rsidRDefault="00E41767" w:rsidP="00AC1A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E41767" w:rsidRPr="00C31758" w:rsidRDefault="00E41767" w:rsidP="00AC1A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E41767" w:rsidRPr="00C31758" w:rsidRDefault="00E41767" w:rsidP="00AC1A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E41767" w:rsidRPr="00C31758" w:rsidRDefault="00E41767" w:rsidP="00AC1A28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E41767" w:rsidRPr="00C31758" w:rsidRDefault="00E41767" w:rsidP="00AC1A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99,7</w:t>
            </w:r>
          </w:p>
        </w:tc>
        <w:tc>
          <w:tcPr>
            <w:tcW w:w="993" w:type="dxa"/>
          </w:tcPr>
          <w:p w:rsidR="00E41767" w:rsidRPr="00C31758" w:rsidRDefault="00E41767" w:rsidP="00AC1A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E41767" w:rsidRPr="00DA065D" w:rsidRDefault="00E41767" w:rsidP="00AC1A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41767" w:rsidRPr="00DA065D" w:rsidRDefault="00E41767" w:rsidP="00AC1A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E41767" w:rsidRDefault="00E41767" w:rsidP="00AC1A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E41767" w:rsidRPr="00DA065D" w:rsidTr="009D614F">
        <w:trPr>
          <w:trHeight w:val="454"/>
        </w:trPr>
        <w:tc>
          <w:tcPr>
            <w:tcW w:w="426" w:type="dxa"/>
            <w:vMerge/>
          </w:tcPr>
          <w:p w:rsidR="00E41767" w:rsidRDefault="00E41767" w:rsidP="00AC1A2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E41767" w:rsidRPr="00DA065D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E41767" w:rsidRPr="00DA065D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41767" w:rsidRPr="00C31758" w:rsidRDefault="00E41767" w:rsidP="00AC1A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41767" w:rsidRPr="00C31758" w:rsidRDefault="00E41767" w:rsidP="00AC1A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E41767" w:rsidRPr="00C31758" w:rsidRDefault="00E41767" w:rsidP="00AC1A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E41767" w:rsidRPr="00C31758" w:rsidRDefault="00E41767" w:rsidP="00AC1A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E41767" w:rsidRPr="00C31758" w:rsidRDefault="00E41767" w:rsidP="00AC1A28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E41767" w:rsidRPr="00C31758" w:rsidRDefault="00E41767" w:rsidP="00AC1A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99,7</w:t>
            </w:r>
          </w:p>
        </w:tc>
        <w:tc>
          <w:tcPr>
            <w:tcW w:w="993" w:type="dxa"/>
          </w:tcPr>
          <w:p w:rsidR="00E41767" w:rsidRPr="00C31758" w:rsidRDefault="00E41767" w:rsidP="00AC1A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E41767" w:rsidRPr="00DA065D" w:rsidRDefault="00E41767" w:rsidP="00AC1A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41767" w:rsidRPr="00DA065D" w:rsidRDefault="00E41767" w:rsidP="00AC1A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32071,27</w:t>
            </w:r>
          </w:p>
        </w:tc>
        <w:tc>
          <w:tcPr>
            <w:tcW w:w="1080" w:type="dxa"/>
          </w:tcPr>
          <w:p w:rsidR="00E41767" w:rsidRDefault="00E41767" w:rsidP="00AC1A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E41767" w:rsidRPr="00DA065D" w:rsidTr="009D614F">
        <w:trPr>
          <w:trHeight w:val="454"/>
        </w:trPr>
        <w:tc>
          <w:tcPr>
            <w:tcW w:w="426" w:type="dxa"/>
            <w:vMerge w:val="restart"/>
          </w:tcPr>
          <w:p w:rsidR="00E41767" w:rsidRPr="00DA065D" w:rsidRDefault="00E41767" w:rsidP="00AC1A2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  <w:p w:rsidR="00E41767" w:rsidRPr="00DA065D" w:rsidRDefault="00E41767" w:rsidP="00AC1A2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E41767" w:rsidRPr="00DA065D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Семенова О.Н</w:t>
            </w:r>
          </w:p>
        </w:tc>
        <w:tc>
          <w:tcPr>
            <w:tcW w:w="1440" w:type="dxa"/>
          </w:tcPr>
          <w:p w:rsidR="00E41767" w:rsidRPr="00DA065D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Главный казначей</w:t>
            </w:r>
          </w:p>
        </w:tc>
        <w:tc>
          <w:tcPr>
            <w:tcW w:w="1440" w:type="dxa"/>
          </w:tcPr>
          <w:p w:rsidR="00E41767" w:rsidRPr="00C31758" w:rsidRDefault="00E41767" w:rsidP="00AC1A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E41767" w:rsidRPr="00C31758" w:rsidRDefault="00E41767" w:rsidP="00AC1A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1\2</w:t>
            </w:r>
          </w:p>
        </w:tc>
        <w:tc>
          <w:tcPr>
            <w:tcW w:w="851" w:type="dxa"/>
          </w:tcPr>
          <w:p w:rsidR="00E41767" w:rsidRPr="00C31758" w:rsidRDefault="00E41767" w:rsidP="00AC1A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31,9</w:t>
            </w:r>
          </w:p>
        </w:tc>
        <w:tc>
          <w:tcPr>
            <w:tcW w:w="992" w:type="dxa"/>
          </w:tcPr>
          <w:p w:rsidR="00E41767" w:rsidRPr="00C31758" w:rsidRDefault="00E41767" w:rsidP="00AC1A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E41767" w:rsidRPr="00DA065D" w:rsidRDefault="00E41767" w:rsidP="00AC1A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E41767" w:rsidRPr="00DA065D" w:rsidRDefault="00E41767" w:rsidP="00AC1A28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E41767" w:rsidRPr="001849E4" w:rsidRDefault="00E41767" w:rsidP="00AC1A28">
            <w:pPr>
              <w:jc w:val="center"/>
              <w:rPr>
                <w:rStyle w:val="Strong"/>
                <w:rFonts w:ascii="Verdana" w:hAnsi="Verdana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E41767" w:rsidRPr="00DA065D" w:rsidRDefault="00E41767" w:rsidP="00AC1A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а\м Ситроен С4</w:t>
            </w:r>
          </w:p>
        </w:tc>
        <w:tc>
          <w:tcPr>
            <w:tcW w:w="1440" w:type="dxa"/>
          </w:tcPr>
          <w:p w:rsidR="00E41767" w:rsidRPr="00DA065D" w:rsidRDefault="00E41767" w:rsidP="00AC1A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621740,97</w:t>
            </w:r>
          </w:p>
        </w:tc>
        <w:tc>
          <w:tcPr>
            <w:tcW w:w="1080" w:type="dxa"/>
          </w:tcPr>
          <w:p w:rsidR="00E41767" w:rsidRPr="00DA065D" w:rsidRDefault="00E41767" w:rsidP="00AC1A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E41767" w:rsidRPr="00DA065D" w:rsidTr="009D614F">
        <w:tc>
          <w:tcPr>
            <w:tcW w:w="426" w:type="dxa"/>
            <w:vMerge/>
          </w:tcPr>
          <w:p w:rsidR="00E41767" w:rsidRDefault="00E41767" w:rsidP="00AC1A2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E41767" w:rsidRPr="00DA065D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E41767" w:rsidRPr="00DA065D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41767" w:rsidRPr="00C31758" w:rsidRDefault="00E41767" w:rsidP="00AC1A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E41767" w:rsidRPr="00C31758" w:rsidRDefault="00E41767" w:rsidP="00AC1A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1\2</w:t>
            </w:r>
          </w:p>
        </w:tc>
        <w:tc>
          <w:tcPr>
            <w:tcW w:w="851" w:type="dxa"/>
          </w:tcPr>
          <w:p w:rsidR="00E41767" w:rsidRPr="00C31758" w:rsidRDefault="00E41767" w:rsidP="00AC1A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31,9</w:t>
            </w:r>
          </w:p>
        </w:tc>
        <w:tc>
          <w:tcPr>
            <w:tcW w:w="992" w:type="dxa"/>
          </w:tcPr>
          <w:p w:rsidR="00E41767" w:rsidRPr="00C31758" w:rsidRDefault="00E41767" w:rsidP="00AC1A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E41767" w:rsidRPr="00DA065D" w:rsidRDefault="00E41767" w:rsidP="00AC1A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E41767" w:rsidRPr="00DA065D" w:rsidRDefault="00E41767" w:rsidP="00AC1A28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E41767" w:rsidRPr="001849E4" w:rsidRDefault="00E41767" w:rsidP="00AC1A28">
            <w:pPr>
              <w:jc w:val="center"/>
              <w:rPr>
                <w:rStyle w:val="Strong"/>
                <w:rFonts w:ascii="Verdana" w:hAnsi="Verdana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E41767" w:rsidRDefault="00E41767" w:rsidP="00AC1A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41767" w:rsidRDefault="00E41767" w:rsidP="00AC1A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89355,03</w:t>
            </w:r>
          </w:p>
        </w:tc>
        <w:tc>
          <w:tcPr>
            <w:tcW w:w="1080" w:type="dxa"/>
          </w:tcPr>
          <w:p w:rsidR="00E41767" w:rsidRDefault="00E41767" w:rsidP="00AC1A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E41767" w:rsidRPr="00DA065D" w:rsidTr="009D614F">
        <w:tc>
          <w:tcPr>
            <w:tcW w:w="426" w:type="dxa"/>
            <w:vMerge w:val="restart"/>
          </w:tcPr>
          <w:p w:rsidR="00E41767" w:rsidRPr="00DA065D" w:rsidRDefault="00E41767" w:rsidP="00AC1A2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482" w:type="dxa"/>
          </w:tcPr>
          <w:p w:rsidR="00E41767" w:rsidRPr="00DA065D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Васильева Т.Г.</w:t>
            </w:r>
          </w:p>
        </w:tc>
        <w:tc>
          <w:tcPr>
            <w:tcW w:w="1440" w:type="dxa"/>
          </w:tcPr>
          <w:p w:rsidR="00E41767" w:rsidRPr="00DA065D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Главный специалист- эксперт</w:t>
            </w:r>
          </w:p>
        </w:tc>
        <w:tc>
          <w:tcPr>
            <w:tcW w:w="1440" w:type="dxa"/>
          </w:tcPr>
          <w:p w:rsidR="00E41767" w:rsidRPr="00C31758" w:rsidRDefault="00E41767" w:rsidP="00AC1A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E41767" w:rsidRPr="00C31758" w:rsidRDefault="00E41767" w:rsidP="00AC1A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Совместная</w:t>
            </w:r>
          </w:p>
        </w:tc>
        <w:tc>
          <w:tcPr>
            <w:tcW w:w="851" w:type="dxa"/>
          </w:tcPr>
          <w:p w:rsidR="00E41767" w:rsidRPr="00C31758" w:rsidRDefault="00E41767" w:rsidP="00AC1A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93,6</w:t>
            </w:r>
          </w:p>
        </w:tc>
        <w:tc>
          <w:tcPr>
            <w:tcW w:w="992" w:type="dxa"/>
          </w:tcPr>
          <w:p w:rsidR="00E41767" w:rsidRPr="00C31758" w:rsidRDefault="00E41767" w:rsidP="00AC1A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E41767" w:rsidRPr="00DA065D" w:rsidRDefault="00E41767" w:rsidP="00AC1A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E41767" w:rsidRPr="00DA065D" w:rsidRDefault="00E41767" w:rsidP="00AC1A28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E41767" w:rsidRPr="001849E4" w:rsidRDefault="00E41767" w:rsidP="00AC1A28">
            <w:pPr>
              <w:jc w:val="center"/>
              <w:rPr>
                <w:rStyle w:val="Strong"/>
                <w:rFonts w:ascii="Verdana" w:hAnsi="Verdana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E41767" w:rsidRPr="00DA065D" w:rsidRDefault="00E41767" w:rsidP="00AC1A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41767" w:rsidRPr="00DA065D" w:rsidRDefault="00E41767" w:rsidP="00AC1A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393687,10</w:t>
            </w:r>
          </w:p>
        </w:tc>
        <w:tc>
          <w:tcPr>
            <w:tcW w:w="1080" w:type="dxa"/>
          </w:tcPr>
          <w:p w:rsidR="00E41767" w:rsidRPr="00DA065D" w:rsidRDefault="00E41767" w:rsidP="00AC1A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E41767" w:rsidRPr="00DA065D" w:rsidTr="009D614F">
        <w:tc>
          <w:tcPr>
            <w:tcW w:w="426" w:type="dxa"/>
            <w:vMerge/>
          </w:tcPr>
          <w:p w:rsidR="00E41767" w:rsidRPr="00DA065D" w:rsidRDefault="00E41767" w:rsidP="00AC1A2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E41767" w:rsidRPr="00DA065D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E41767" w:rsidRPr="00DA065D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41767" w:rsidRPr="00C31758" w:rsidRDefault="00E41767" w:rsidP="00AC1A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E41767" w:rsidRPr="00C31758" w:rsidRDefault="00E41767" w:rsidP="00AC1A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Совместная</w:t>
            </w:r>
          </w:p>
        </w:tc>
        <w:tc>
          <w:tcPr>
            <w:tcW w:w="851" w:type="dxa"/>
          </w:tcPr>
          <w:p w:rsidR="00E41767" w:rsidRPr="00C31758" w:rsidRDefault="00E41767" w:rsidP="00AC1A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93,6</w:t>
            </w:r>
          </w:p>
        </w:tc>
        <w:tc>
          <w:tcPr>
            <w:tcW w:w="992" w:type="dxa"/>
          </w:tcPr>
          <w:p w:rsidR="00E41767" w:rsidRPr="00C31758" w:rsidRDefault="00E41767" w:rsidP="00AC1A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E41767" w:rsidRPr="00DA065D" w:rsidRDefault="00E41767" w:rsidP="00AC1A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E41767" w:rsidRPr="00DA065D" w:rsidRDefault="00E41767" w:rsidP="00AC1A28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E41767" w:rsidRPr="001849E4" w:rsidRDefault="00E41767" w:rsidP="00AC1A28">
            <w:pPr>
              <w:jc w:val="center"/>
              <w:rPr>
                <w:rStyle w:val="Strong"/>
                <w:rFonts w:ascii="Verdana" w:hAnsi="Verdana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E41767" w:rsidRPr="00C31758" w:rsidRDefault="00E41767" w:rsidP="00AC1A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а\м Тойота Камри</w:t>
            </w:r>
          </w:p>
        </w:tc>
        <w:tc>
          <w:tcPr>
            <w:tcW w:w="1440" w:type="dxa"/>
          </w:tcPr>
          <w:p w:rsidR="00E41767" w:rsidRPr="00DA065D" w:rsidRDefault="00E41767" w:rsidP="00AC1A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1114501,56</w:t>
            </w:r>
          </w:p>
        </w:tc>
        <w:tc>
          <w:tcPr>
            <w:tcW w:w="1080" w:type="dxa"/>
          </w:tcPr>
          <w:p w:rsidR="00E41767" w:rsidRPr="00DA065D" w:rsidRDefault="00E41767" w:rsidP="00AC1A28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E41767" w:rsidRPr="00DA065D" w:rsidTr="009D614F">
        <w:tc>
          <w:tcPr>
            <w:tcW w:w="426" w:type="dxa"/>
            <w:vMerge/>
          </w:tcPr>
          <w:p w:rsidR="00E41767" w:rsidRPr="00DA065D" w:rsidRDefault="00E41767" w:rsidP="00AC1A2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E41767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  <w:p w:rsidR="00E41767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41767" w:rsidRPr="00DA065D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41767" w:rsidRPr="00DA065D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41767" w:rsidRPr="00DA065D" w:rsidRDefault="00E41767" w:rsidP="00AC1A28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41767" w:rsidRPr="00DA065D" w:rsidRDefault="00E41767" w:rsidP="00AC1A28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E41767" w:rsidRPr="00DA065D" w:rsidRDefault="00E41767" w:rsidP="00AC1A28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E41767" w:rsidRPr="00DA065D" w:rsidRDefault="00E41767" w:rsidP="00AC1A28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E41767" w:rsidRPr="00DA065D" w:rsidRDefault="00E41767" w:rsidP="00AC1A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E41767" w:rsidRPr="00C31758" w:rsidRDefault="00E41767" w:rsidP="00AC1A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93,6</w:t>
            </w:r>
          </w:p>
        </w:tc>
        <w:tc>
          <w:tcPr>
            <w:tcW w:w="993" w:type="dxa"/>
          </w:tcPr>
          <w:p w:rsidR="00E41767" w:rsidRPr="00C31758" w:rsidRDefault="00E41767" w:rsidP="00AC1A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E41767" w:rsidRPr="00DA065D" w:rsidRDefault="00E41767" w:rsidP="00AC1A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41767" w:rsidRPr="00DA065D" w:rsidRDefault="00E41767" w:rsidP="00AC1A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E41767" w:rsidRPr="00DA065D" w:rsidRDefault="00E41767" w:rsidP="00AC1A28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E41767" w:rsidRPr="00DA065D" w:rsidTr="009D614F">
        <w:tc>
          <w:tcPr>
            <w:tcW w:w="426" w:type="dxa"/>
            <w:vMerge/>
          </w:tcPr>
          <w:p w:rsidR="00E41767" w:rsidRPr="00DA065D" w:rsidRDefault="00E41767" w:rsidP="00AC1A2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E41767" w:rsidRPr="00DA065D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E41767" w:rsidRPr="00DA065D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41767" w:rsidRPr="00DA065D" w:rsidRDefault="00E41767" w:rsidP="00AC1A28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41767" w:rsidRPr="00DA065D" w:rsidRDefault="00E41767" w:rsidP="00AC1A28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E41767" w:rsidRPr="00DA065D" w:rsidRDefault="00E41767" w:rsidP="00AC1A28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E41767" w:rsidRPr="00DA065D" w:rsidRDefault="00E41767" w:rsidP="00AC1A28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E41767" w:rsidRPr="00DA065D" w:rsidRDefault="00E41767" w:rsidP="00AC1A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E41767" w:rsidRPr="00C31758" w:rsidRDefault="00E41767" w:rsidP="00AC1A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93,6</w:t>
            </w:r>
          </w:p>
        </w:tc>
        <w:tc>
          <w:tcPr>
            <w:tcW w:w="993" w:type="dxa"/>
          </w:tcPr>
          <w:p w:rsidR="00E41767" w:rsidRPr="00C31758" w:rsidRDefault="00E41767" w:rsidP="00AC1A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E41767" w:rsidRPr="00DA065D" w:rsidRDefault="00E41767" w:rsidP="00AC1A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41767" w:rsidRPr="00DA065D" w:rsidRDefault="00E41767" w:rsidP="00AC1A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E41767" w:rsidRPr="00DA065D" w:rsidRDefault="00E41767" w:rsidP="00AC1A28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E41767" w:rsidRPr="00DA065D" w:rsidTr="009D614F">
        <w:tc>
          <w:tcPr>
            <w:tcW w:w="426" w:type="dxa"/>
            <w:vMerge w:val="restart"/>
          </w:tcPr>
          <w:p w:rsidR="00E41767" w:rsidRPr="00DA065D" w:rsidRDefault="00E41767" w:rsidP="00AC1A2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1482" w:type="dxa"/>
          </w:tcPr>
          <w:p w:rsidR="00E41767" w:rsidRPr="00DA065D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Малекова Д.Р.</w:t>
            </w:r>
          </w:p>
        </w:tc>
        <w:tc>
          <w:tcPr>
            <w:tcW w:w="1440" w:type="dxa"/>
          </w:tcPr>
          <w:p w:rsidR="00E41767" w:rsidRPr="00DA065D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Ведущий специалист- эксперт</w:t>
            </w:r>
          </w:p>
        </w:tc>
        <w:tc>
          <w:tcPr>
            <w:tcW w:w="1440" w:type="dxa"/>
          </w:tcPr>
          <w:p w:rsidR="00E41767" w:rsidRDefault="00E41767" w:rsidP="00AC1A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E41767" w:rsidRDefault="00E41767" w:rsidP="00AC1A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41767" w:rsidRPr="00C31758" w:rsidRDefault="00E41767" w:rsidP="00AC1A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Гараж</w:t>
            </w:r>
          </w:p>
        </w:tc>
        <w:tc>
          <w:tcPr>
            <w:tcW w:w="1440" w:type="dxa"/>
          </w:tcPr>
          <w:p w:rsidR="00E41767" w:rsidRDefault="00E41767" w:rsidP="00AC1A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E41767" w:rsidRPr="00C31758" w:rsidRDefault="00E41767" w:rsidP="00AC1A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E41767" w:rsidRDefault="00E41767" w:rsidP="00AC1A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26,8</w:t>
            </w:r>
          </w:p>
          <w:p w:rsidR="00E41767" w:rsidRDefault="00E41767" w:rsidP="00AC1A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41767" w:rsidRPr="00C31758" w:rsidRDefault="00E41767" w:rsidP="00AC1A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22,6</w:t>
            </w:r>
          </w:p>
        </w:tc>
        <w:tc>
          <w:tcPr>
            <w:tcW w:w="992" w:type="dxa"/>
          </w:tcPr>
          <w:p w:rsidR="00E41767" w:rsidRDefault="00E41767" w:rsidP="00AC1A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E41767" w:rsidRDefault="00E41767" w:rsidP="00AC1A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41767" w:rsidRPr="00C31758" w:rsidRDefault="00E41767" w:rsidP="00AC1A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E41767" w:rsidRPr="004E1197" w:rsidRDefault="00E41767" w:rsidP="00AC1A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E41767" w:rsidRPr="004E1197" w:rsidRDefault="00E41767" w:rsidP="00AC1A28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58,8</w:t>
            </w:r>
          </w:p>
        </w:tc>
        <w:tc>
          <w:tcPr>
            <w:tcW w:w="993" w:type="dxa"/>
          </w:tcPr>
          <w:p w:rsidR="00E41767" w:rsidRPr="004E1197" w:rsidRDefault="00E41767" w:rsidP="00AC1A28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E41767" w:rsidRPr="004E1197" w:rsidRDefault="00E41767" w:rsidP="00AC1A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41767" w:rsidRPr="00DA065D" w:rsidRDefault="00E41767" w:rsidP="00AC1A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384231,65</w:t>
            </w:r>
          </w:p>
        </w:tc>
        <w:tc>
          <w:tcPr>
            <w:tcW w:w="1080" w:type="dxa"/>
          </w:tcPr>
          <w:p w:rsidR="00E41767" w:rsidRPr="004E798D" w:rsidRDefault="00E41767" w:rsidP="00AC1A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E41767" w:rsidRPr="00DA065D" w:rsidTr="009D614F">
        <w:tc>
          <w:tcPr>
            <w:tcW w:w="426" w:type="dxa"/>
            <w:vMerge/>
          </w:tcPr>
          <w:p w:rsidR="00E41767" w:rsidRPr="00DA065D" w:rsidRDefault="00E41767" w:rsidP="006A539A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E41767" w:rsidRPr="00DA065D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E41767" w:rsidRPr="00DA065D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41767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E41767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41767" w:rsidRPr="00C31758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Гараж</w:t>
            </w:r>
          </w:p>
        </w:tc>
        <w:tc>
          <w:tcPr>
            <w:tcW w:w="1440" w:type="dxa"/>
          </w:tcPr>
          <w:p w:rsidR="00E41767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E41767" w:rsidRPr="00C31758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E41767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58,8</w:t>
            </w:r>
          </w:p>
          <w:p w:rsidR="00E41767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41767" w:rsidRPr="00C31758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18,0</w:t>
            </w:r>
          </w:p>
        </w:tc>
        <w:tc>
          <w:tcPr>
            <w:tcW w:w="992" w:type="dxa"/>
          </w:tcPr>
          <w:p w:rsidR="00E41767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E41767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41767" w:rsidRPr="00C31758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E41767" w:rsidRPr="00DA065D" w:rsidRDefault="00E41767" w:rsidP="006A53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E41767" w:rsidRPr="00DA065D" w:rsidRDefault="00E41767" w:rsidP="006A539A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E41767" w:rsidRPr="00DA065D" w:rsidRDefault="00E41767" w:rsidP="006A539A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E41767" w:rsidRPr="00C31758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а\м Тойота Королла, Москвич М-407</w:t>
            </w:r>
          </w:p>
        </w:tc>
        <w:tc>
          <w:tcPr>
            <w:tcW w:w="1440" w:type="dxa"/>
          </w:tcPr>
          <w:p w:rsidR="00E41767" w:rsidRPr="00C31758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440885,44</w:t>
            </w:r>
          </w:p>
        </w:tc>
        <w:tc>
          <w:tcPr>
            <w:tcW w:w="1080" w:type="dxa"/>
          </w:tcPr>
          <w:p w:rsidR="00E41767" w:rsidRPr="004E798D" w:rsidRDefault="00E41767" w:rsidP="006A53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E41767" w:rsidRPr="00DA065D" w:rsidTr="009D614F">
        <w:tc>
          <w:tcPr>
            <w:tcW w:w="426" w:type="dxa"/>
            <w:vMerge w:val="restart"/>
          </w:tcPr>
          <w:p w:rsidR="00E41767" w:rsidRPr="00DA065D" w:rsidRDefault="00E41767" w:rsidP="006A539A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1482" w:type="dxa"/>
          </w:tcPr>
          <w:p w:rsidR="00E41767" w:rsidRPr="00DA065D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Кравцова Н.В.</w:t>
            </w:r>
          </w:p>
        </w:tc>
        <w:tc>
          <w:tcPr>
            <w:tcW w:w="1440" w:type="dxa"/>
          </w:tcPr>
          <w:p w:rsidR="00E41767" w:rsidRPr="00DA065D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Специалист- эксперт</w:t>
            </w:r>
          </w:p>
        </w:tc>
        <w:tc>
          <w:tcPr>
            <w:tcW w:w="1440" w:type="dxa"/>
          </w:tcPr>
          <w:p w:rsidR="00E41767" w:rsidRPr="00C31758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E41767" w:rsidRPr="00C31758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E41767" w:rsidRPr="00C31758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27,8</w:t>
            </w:r>
          </w:p>
        </w:tc>
        <w:tc>
          <w:tcPr>
            <w:tcW w:w="992" w:type="dxa"/>
          </w:tcPr>
          <w:p w:rsidR="00E41767" w:rsidRPr="00C31758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E41767" w:rsidRPr="00C31758" w:rsidRDefault="00E41767" w:rsidP="006A539A">
            <w:pPr>
              <w:shd w:val="clear" w:color="auto" w:fill="FFFFFF"/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E41767" w:rsidRPr="00C31758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E41767" w:rsidRPr="00C31758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E41767" w:rsidRPr="00DA065D" w:rsidRDefault="00E41767" w:rsidP="006A53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41767" w:rsidRPr="006A539A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489443,01</w:t>
            </w:r>
          </w:p>
        </w:tc>
        <w:tc>
          <w:tcPr>
            <w:tcW w:w="1080" w:type="dxa"/>
          </w:tcPr>
          <w:p w:rsidR="00E41767" w:rsidRPr="00DA065D" w:rsidRDefault="00E41767" w:rsidP="006A53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E41767" w:rsidRPr="00DA065D" w:rsidTr="009D614F">
        <w:tc>
          <w:tcPr>
            <w:tcW w:w="426" w:type="dxa"/>
            <w:vMerge/>
          </w:tcPr>
          <w:p w:rsidR="00E41767" w:rsidRPr="00DA065D" w:rsidRDefault="00E41767" w:rsidP="006A539A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E41767" w:rsidRPr="00DA065D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E41767" w:rsidRPr="00DA065D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41767" w:rsidRPr="00C31758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41767" w:rsidRPr="00C31758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E41767" w:rsidRPr="00C31758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E41767" w:rsidRPr="00C31758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E41767" w:rsidRPr="00C31758" w:rsidRDefault="00E41767" w:rsidP="006A539A">
            <w:pPr>
              <w:shd w:val="clear" w:color="auto" w:fill="FFFFFF"/>
              <w:spacing w:line="240" w:lineRule="exact"/>
              <w:ind w:right="-39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E41767" w:rsidRPr="00C31758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27,8</w:t>
            </w:r>
          </w:p>
        </w:tc>
        <w:tc>
          <w:tcPr>
            <w:tcW w:w="993" w:type="dxa"/>
          </w:tcPr>
          <w:p w:rsidR="00E41767" w:rsidRPr="00C31758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E41767" w:rsidRPr="00DA065D" w:rsidRDefault="00E41767" w:rsidP="006A53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41767" w:rsidRPr="00C31758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E41767" w:rsidRPr="00DA065D" w:rsidRDefault="00E41767" w:rsidP="006A53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E41767" w:rsidRPr="00DA065D" w:rsidTr="004E798D">
        <w:tc>
          <w:tcPr>
            <w:tcW w:w="426" w:type="dxa"/>
            <w:vMerge w:val="restart"/>
          </w:tcPr>
          <w:p w:rsidR="00E41767" w:rsidRPr="00DA065D" w:rsidRDefault="00E41767" w:rsidP="006A539A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1482" w:type="dxa"/>
          </w:tcPr>
          <w:p w:rsidR="00E41767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Зажаева Е.В.</w:t>
            </w:r>
          </w:p>
        </w:tc>
        <w:tc>
          <w:tcPr>
            <w:tcW w:w="1440" w:type="dxa"/>
          </w:tcPr>
          <w:p w:rsidR="00E41767" w:rsidRPr="00DA065D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Старший специалист 3 разряда</w:t>
            </w:r>
          </w:p>
        </w:tc>
        <w:tc>
          <w:tcPr>
            <w:tcW w:w="1440" w:type="dxa"/>
          </w:tcPr>
          <w:p w:rsidR="00E41767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Садовый земельный участок</w:t>
            </w:r>
          </w:p>
          <w:p w:rsidR="00E41767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E41767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Садовый дом</w:t>
            </w:r>
          </w:p>
        </w:tc>
        <w:tc>
          <w:tcPr>
            <w:tcW w:w="1440" w:type="dxa"/>
          </w:tcPr>
          <w:p w:rsidR="00E41767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E41767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41767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1\3</w:t>
            </w:r>
          </w:p>
          <w:p w:rsidR="00E41767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E41767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664,0</w:t>
            </w:r>
          </w:p>
          <w:p w:rsidR="00E41767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41767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41767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61,7</w:t>
            </w:r>
          </w:p>
          <w:p w:rsidR="00E41767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19,2</w:t>
            </w:r>
          </w:p>
        </w:tc>
        <w:tc>
          <w:tcPr>
            <w:tcW w:w="992" w:type="dxa"/>
          </w:tcPr>
          <w:p w:rsidR="00E41767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E41767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41767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41767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E41767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E41767" w:rsidRPr="00C31758" w:rsidRDefault="00E41767" w:rsidP="006A539A">
            <w:pPr>
              <w:shd w:val="clear" w:color="auto" w:fill="FFFFFF"/>
              <w:tabs>
                <w:tab w:val="left" w:pos="1759"/>
              </w:tabs>
              <w:spacing w:line="240" w:lineRule="exact"/>
              <w:ind w:right="141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E41767" w:rsidRPr="00C31758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E41767" w:rsidRPr="00C31758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E41767" w:rsidRPr="00C31758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41767" w:rsidRPr="00C31758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248671,19</w:t>
            </w:r>
          </w:p>
        </w:tc>
        <w:tc>
          <w:tcPr>
            <w:tcW w:w="1080" w:type="dxa"/>
          </w:tcPr>
          <w:p w:rsidR="00E41767" w:rsidRDefault="00E41767" w:rsidP="006A53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E41767" w:rsidRPr="00DA065D" w:rsidTr="004E798D">
        <w:tc>
          <w:tcPr>
            <w:tcW w:w="426" w:type="dxa"/>
            <w:vMerge/>
          </w:tcPr>
          <w:p w:rsidR="00E41767" w:rsidRDefault="00E41767" w:rsidP="006A539A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E41767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E41767" w:rsidRPr="00DA065D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41767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участок под строительство гаража</w:t>
            </w:r>
          </w:p>
          <w:p w:rsidR="00E41767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E41767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Гараж</w:t>
            </w:r>
          </w:p>
        </w:tc>
        <w:tc>
          <w:tcPr>
            <w:tcW w:w="1440" w:type="dxa"/>
          </w:tcPr>
          <w:p w:rsidR="00E41767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E41767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41767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41767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1\3</w:t>
            </w:r>
          </w:p>
          <w:p w:rsidR="00E41767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E41767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23,3</w:t>
            </w:r>
          </w:p>
          <w:p w:rsidR="00E41767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41767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41767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41767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61,7</w:t>
            </w:r>
          </w:p>
          <w:p w:rsidR="00E41767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24,0</w:t>
            </w:r>
          </w:p>
        </w:tc>
        <w:tc>
          <w:tcPr>
            <w:tcW w:w="992" w:type="dxa"/>
          </w:tcPr>
          <w:p w:rsidR="00E41767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E41767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41767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41767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41767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E41767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E41767" w:rsidRPr="00C31758" w:rsidRDefault="00E41767" w:rsidP="006A539A">
            <w:pPr>
              <w:shd w:val="clear" w:color="auto" w:fill="FFFFFF"/>
              <w:tabs>
                <w:tab w:val="left" w:pos="1759"/>
              </w:tabs>
              <w:spacing w:line="240" w:lineRule="exact"/>
              <w:ind w:right="141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E41767" w:rsidRPr="00C31758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E41767" w:rsidRPr="00C31758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E41767" w:rsidRPr="00C31758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41767" w:rsidRPr="00C31758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266927,03</w:t>
            </w:r>
          </w:p>
        </w:tc>
        <w:tc>
          <w:tcPr>
            <w:tcW w:w="1080" w:type="dxa"/>
          </w:tcPr>
          <w:p w:rsidR="00E41767" w:rsidRDefault="00E41767" w:rsidP="006A53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E41767" w:rsidRPr="00DA065D" w:rsidTr="004E798D">
        <w:tc>
          <w:tcPr>
            <w:tcW w:w="426" w:type="dxa"/>
            <w:vMerge/>
          </w:tcPr>
          <w:p w:rsidR="00E41767" w:rsidRDefault="00E41767" w:rsidP="006A539A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E41767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E41767" w:rsidRPr="00DA065D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41767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41767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E41767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E41767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E41767" w:rsidRPr="00C31758" w:rsidRDefault="00E41767" w:rsidP="006A539A">
            <w:pPr>
              <w:shd w:val="clear" w:color="auto" w:fill="FFFFFF"/>
              <w:tabs>
                <w:tab w:val="left" w:pos="1759"/>
              </w:tabs>
              <w:spacing w:line="240" w:lineRule="exact"/>
              <w:ind w:right="141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E41767" w:rsidRPr="00C31758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61,7</w:t>
            </w:r>
          </w:p>
        </w:tc>
        <w:tc>
          <w:tcPr>
            <w:tcW w:w="993" w:type="dxa"/>
          </w:tcPr>
          <w:p w:rsidR="00E41767" w:rsidRPr="00C31758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E41767" w:rsidRPr="00C31758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41767" w:rsidRPr="00C31758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E41767" w:rsidRDefault="00E41767" w:rsidP="006A53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E41767" w:rsidRPr="00DA065D" w:rsidTr="004E798D">
        <w:tc>
          <w:tcPr>
            <w:tcW w:w="426" w:type="dxa"/>
            <w:vMerge w:val="restart"/>
          </w:tcPr>
          <w:p w:rsidR="00E41767" w:rsidRDefault="00E41767" w:rsidP="006A539A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1482" w:type="dxa"/>
          </w:tcPr>
          <w:p w:rsidR="00E41767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Петренко Е.А.</w:t>
            </w:r>
          </w:p>
        </w:tc>
        <w:tc>
          <w:tcPr>
            <w:tcW w:w="1440" w:type="dxa"/>
          </w:tcPr>
          <w:p w:rsidR="00E41767" w:rsidRPr="00DA065D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Старший специалист 3 разряда</w:t>
            </w:r>
          </w:p>
        </w:tc>
        <w:tc>
          <w:tcPr>
            <w:tcW w:w="1440" w:type="dxa"/>
          </w:tcPr>
          <w:p w:rsidR="00E41767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41767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E41767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E41767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E41767" w:rsidRPr="00C31758" w:rsidRDefault="00E41767" w:rsidP="006A539A">
            <w:pPr>
              <w:shd w:val="clear" w:color="auto" w:fill="FFFFFF"/>
              <w:tabs>
                <w:tab w:val="left" w:pos="1759"/>
              </w:tabs>
              <w:spacing w:line="240" w:lineRule="exact"/>
              <w:ind w:right="141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E41767" w:rsidRPr="00C31758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72,8</w:t>
            </w:r>
          </w:p>
        </w:tc>
        <w:tc>
          <w:tcPr>
            <w:tcW w:w="993" w:type="dxa"/>
          </w:tcPr>
          <w:p w:rsidR="00E41767" w:rsidRPr="00C31758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E41767" w:rsidRPr="00C31758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а\м ВАЗ 21140</w:t>
            </w:r>
          </w:p>
        </w:tc>
        <w:tc>
          <w:tcPr>
            <w:tcW w:w="1440" w:type="dxa"/>
          </w:tcPr>
          <w:p w:rsidR="00E41767" w:rsidRPr="00C31758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269438,67</w:t>
            </w:r>
          </w:p>
        </w:tc>
        <w:tc>
          <w:tcPr>
            <w:tcW w:w="1080" w:type="dxa"/>
          </w:tcPr>
          <w:p w:rsidR="00E41767" w:rsidRDefault="00E41767" w:rsidP="006A53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E41767" w:rsidRPr="00DA065D" w:rsidTr="004E798D">
        <w:tc>
          <w:tcPr>
            <w:tcW w:w="426" w:type="dxa"/>
            <w:vMerge/>
          </w:tcPr>
          <w:p w:rsidR="00E41767" w:rsidRDefault="00E41767" w:rsidP="006A539A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E41767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E41767" w:rsidRPr="00DA065D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41767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E41767" w:rsidRDefault="00E41767" w:rsidP="0047593A">
            <w:pPr>
              <w:shd w:val="clear" w:color="auto" w:fill="FFFFFF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E41767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72,8</w:t>
            </w:r>
          </w:p>
        </w:tc>
        <w:tc>
          <w:tcPr>
            <w:tcW w:w="992" w:type="dxa"/>
          </w:tcPr>
          <w:p w:rsidR="00E41767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E41767" w:rsidRPr="00C31758" w:rsidRDefault="00E41767" w:rsidP="006A539A">
            <w:pPr>
              <w:shd w:val="clear" w:color="auto" w:fill="FFFFFF"/>
              <w:tabs>
                <w:tab w:val="left" w:pos="1759"/>
              </w:tabs>
              <w:spacing w:line="240" w:lineRule="exact"/>
              <w:ind w:right="141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E41767" w:rsidRPr="00C31758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E41767" w:rsidRPr="00C31758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E41767" w:rsidRPr="00C31758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41767" w:rsidRPr="00C31758" w:rsidRDefault="00E41767" w:rsidP="006A53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238789,69</w:t>
            </w:r>
          </w:p>
        </w:tc>
        <w:tc>
          <w:tcPr>
            <w:tcW w:w="1080" w:type="dxa"/>
          </w:tcPr>
          <w:p w:rsidR="00E41767" w:rsidRDefault="00E41767" w:rsidP="006A53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E41767" w:rsidRPr="00DA065D" w:rsidTr="004E798D">
        <w:tc>
          <w:tcPr>
            <w:tcW w:w="426" w:type="dxa"/>
            <w:vMerge/>
          </w:tcPr>
          <w:p w:rsidR="00E41767" w:rsidRDefault="00E41767" w:rsidP="0047593A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E41767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E41767" w:rsidRPr="00DA065D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41767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41767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E41767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E41767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E41767" w:rsidRPr="00C31758" w:rsidRDefault="00E41767" w:rsidP="0047593A">
            <w:pPr>
              <w:shd w:val="clear" w:color="auto" w:fill="FFFFFF"/>
              <w:tabs>
                <w:tab w:val="left" w:pos="1759"/>
              </w:tabs>
              <w:spacing w:line="240" w:lineRule="exact"/>
              <w:ind w:right="141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E41767" w:rsidRPr="00C31758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72,8</w:t>
            </w:r>
          </w:p>
        </w:tc>
        <w:tc>
          <w:tcPr>
            <w:tcW w:w="993" w:type="dxa"/>
          </w:tcPr>
          <w:p w:rsidR="00E41767" w:rsidRPr="00C31758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E41767" w:rsidRPr="00C31758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41767" w:rsidRPr="00C31758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167747,26</w:t>
            </w:r>
          </w:p>
        </w:tc>
        <w:tc>
          <w:tcPr>
            <w:tcW w:w="1080" w:type="dxa"/>
          </w:tcPr>
          <w:p w:rsidR="00E41767" w:rsidRDefault="00E41767" w:rsidP="0047593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E41767" w:rsidRPr="00DA065D" w:rsidTr="004E798D">
        <w:tc>
          <w:tcPr>
            <w:tcW w:w="426" w:type="dxa"/>
            <w:vMerge w:val="restart"/>
          </w:tcPr>
          <w:p w:rsidR="00E41767" w:rsidRDefault="00E41767" w:rsidP="0047593A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1482" w:type="dxa"/>
          </w:tcPr>
          <w:p w:rsidR="00E41767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Шумкова И.Л.</w:t>
            </w:r>
          </w:p>
        </w:tc>
        <w:tc>
          <w:tcPr>
            <w:tcW w:w="1440" w:type="dxa"/>
          </w:tcPr>
          <w:p w:rsidR="00E41767" w:rsidRPr="00DA065D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Старший специалист 3 разряда</w:t>
            </w:r>
          </w:p>
        </w:tc>
        <w:tc>
          <w:tcPr>
            <w:tcW w:w="1440" w:type="dxa"/>
          </w:tcPr>
          <w:p w:rsidR="00E41767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E41767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E41767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30,7</w:t>
            </w:r>
          </w:p>
        </w:tc>
        <w:tc>
          <w:tcPr>
            <w:tcW w:w="992" w:type="dxa"/>
          </w:tcPr>
          <w:p w:rsidR="00E41767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E41767" w:rsidRPr="00C31758" w:rsidRDefault="00E41767" w:rsidP="0047593A">
            <w:pPr>
              <w:shd w:val="clear" w:color="auto" w:fill="FFFFFF"/>
              <w:tabs>
                <w:tab w:val="left" w:pos="1759"/>
              </w:tabs>
              <w:spacing w:line="240" w:lineRule="exact"/>
              <w:ind w:right="141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E41767" w:rsidRPr="00C31758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60,0</w:t>
            </w:r>
          </w:p>
        </w:tc>
        <w:tc>
          <w:tcPr>
            <w:tcW w:w="993" w:type="dxa"/>
          </w:tcPr>
          <w:p w:rsidR="00E41767" w:rsidRPr="00C31758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E41767" w:rsidRPr="00C31758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41767" w:rsidRPr="00C31758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264618,45</w:t>
            </w:r>
          </w:p>
        </w:tc>
        <w:tc>
          <w:tcPr>
            <w:tcW w:w="1080" w:type="dxa"/>
          </w:tcPr>
          <w:p w:rsidR="00E41767" w:rsidRDefault="00E41767" w:rsidP="0047593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E41767" w:rsidRPr="00DA065D" w:rsidTr="004E798D">
        <w:tc>
          <w:tcPr>
            <w:tcW w:w="426" w:type="dxa"/>
            <w:vMerge/>
          </w:tcPr>
          <w:p w:rsidR="00E41767" w:rsidRDefault="00E41767" w:rsidP="0047593A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E41767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E41767" w:rsidRPr="00DA065D" w:rsidRDefault="00E41767" w:rsidP="0047593A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41767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E41767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1\2</w:t>
            </w:r>
          </w:p>
        </w:tc>
        <w:tc>
          <w:tcPr>
            <w:tcW w:w="851" w:type="dxa"/>
          </w:tcPr>
          <w:p w:rsidR="00E41767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60,0</w:t>
            </w:r>
          </w:p>
        </w:tc>
        <w:tc>
          <w:tcPr>
            <w:tcW w:w="992" w:type="dxa"/>
          </w:tcPr>
          <w:p w:rsidR="00E41767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E41767" w:rsidRPr="00C31758" w:rsidRDefault="00E41767" w:rsidP="0047593A">
            <w:pPr>
              <w:shd w:val="clear" w:color="auto" w:fill="FFFFFF"/>
              <w:tabs>
                <w:tab w:val="left" w:pos="1759"/>
              </w:tabs>
              <w:spacing w:line="240" w:lineRule="exact"/>
              <w:ind w:right="141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E41767" w:rsidRPr="00C31758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E41767" w:rsidRPr="00C31758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E41767" w:rsidRPr="00C31758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а\м Опель Астра</w:t>
            </w:r>
          </w:p>
        </w:tc>
        <w:tc>
          <w:tcPr>
            <w:tcW w:w="1440" w:type="dxa"/>
          </w:tcPr>
          <w:p w:rsidR="00E41767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873436,85</w:t>
            </w:r>
          </w:p>
        </w:tc>
        <w:tc>
          <w:tcPr>
            <w:tcW w:w="1080" w:type="dxa"/>
          </w:tcPr>
          <w:p w:rsidR="00E41767" w:rsidRDefault="00E41767" w:rsidP="0047593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E41767" w:rsidRPr="00DA065D" w:rsidTr="004E798D">
        <w:tc>
          <w:tcPr>
            <w:tcW w:w="426" w:type="dxa"/>
            <w:vMerge/>
          </w:tcPr>
          <w:p w:rsidR="00E41767" w:rsidRDefault="00E41767" w:rsidP="0047593A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E41767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E41767" w:rsidRPr="00DA065D" w:rsidRDefault="00E41767" w:rsidP="0047593A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41767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E41767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1\2</w:t>
            </w:r>
          </w:p>
        </w:tc>
        <w:tc>
          <w:tcPr>
            <w:tcW w:w="851" w:type="dxa"/>
          </w:tcPr>
          <w:p w:rsidR="00E41767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60,0</w:t>
            </w:r>
          </w:p>
        </w:tc>
        <w:tc>
          <w:tcPr>
            <w:tcW w:w="992" w:type="dxa"/>
          </w:tcPr>
          <w:p w:rsidR="00E41767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E41767" w:rsidRPr="00C31758" w:rsidRDefault="00E41767" w:rsidP="0047593A">
            <w:pPr>
              <w:shd w:val="clear" w:color="auto" w:fill="FFFFFF"/>
              <w:tabs>
                <w:tab w:val="left" w:pos="1759"/>
              </w:tabs>
              <w:spacing w:line="240" w:lineRule="exact"/>
              <w:ind w:right="141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E41767" w:rsidRPr="00C31758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E41767" w:rsidRPr="00C31758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E41767" w:rsidRPr="00C31758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41767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E41767" w:rsidRDefault="00E41767" w:rsidP="0047593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E41767" w:rsidRPr="00DA065D" w:rsidTr="005519E2">
        <w:trPr>
          <w:trHeight w:val="681"/>
        </w:trPr>
        <w:tc>
          <w:tcPr>
            <w:tcW w:w="426" w:type="dxa"/>
            <w:vMerge w:val="restart"/>
          </w:tcPr>
          <w:p w:rsidR="00E41767" w:rsidRDefault="00E41767" w:rsidP="0047593A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1482" w:type="dxa"/>
          </w:tcPr>
          <w:p w:rsidR="00E41767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Комарова Н.С.</w:t>
            </w:r>
          </w:p>
        </w:tc>
        <w:tc>
          <w:tcPr>
            <w:tcW w:w="1440" w:type="dxa"/>
          </w:tcPr>
          <w:p w:rsidR="00E41767" w:rsidRPr="00DA065D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Старший специалист 3 разряда</w:t>
            </w:r>
          </w:p>
        </w:tc>
        <w:tc>
          <w:tcPr>
            <w:tcW w:w="1440" w:type="dxa"/>
          </w:tcPr>
          <w:p w:rsidR="00E41767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E41767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1\3</w:t>
            </w:r>
          </w:p>
        </w:tc>
        <w:tc>
          <w:tcPr>
            <w:tcW w:w="851" w:type="dxa"/>
          </w:tcPr>
          <w:p w:rsidR="00E41767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76,3</w:t>
            </w:r>
          </w:p>
        </w:tc>
        <w:tc>
          <w:tcPr>
            <w:tcW w:w="992" w:type="dxa"/>
          </w:tcPr>
          <w:p w:rsidR="00E41767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E41767" w:rsidRPr="00C31758" w:rsidRDefault="00E41767" w:rsidP="0047593A">
            <w:pPr>
              <w:shd w:val="clear" w:color="auto" w:fill="FFFFFF"/>
              <w:tabs>
                <w:tab w:val="left" w:pos="1759"/>
              </w:tabs>
              <w:spacing w:line="240" w:lineRule="exact"/>
              <w:ind w:right="141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E41767" w:rsidRPr="00C31758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E41767" w:rsidRPr="00C31758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E41767" w:rsidRPr="00C31758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а\м ВАЗ 21150</w:t>
            </w:r>
          </w:p>
        </w:tc>
        <w:tc>
          <w:tcPr>
            <w:tcW w:w="1440" w:type="dxa"/>
          </w:tcPr>
          <w:p w:rsidR="00E41767" w:rsidRPr="00C31758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44117,19</w:t>
            </w:r>
          </w:p>
        </w:tc>
        <w:tc>
          <w:tcPr>
            <w:tcW w:w="1080" w:type="dxa"/>
          </w:tcPr>
          <w:p w:rsidR="00E41767" w:rsidRDefault="00E41767" w:rsidP="0047593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E41767" w:rsidRPr="00DA065D" w:rsidTr="004E798D">
        <w:tc>
          <w:tcPr>
            <w:tcW w:w="426" w:type="dxa"/>
            <w:vMerge/>
          </w:tcPr>
          <w:p w:rsidR="00E41767" w:rsidRDefault="00E41767" w:rsidP="0047593A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E41767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E41767" w:rsidRPr="00DA065D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41767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E41767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41767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Садовый дом</w:t>
            </w:r>
          </w:p>
          <w:p w:rsidR="00E41767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41767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Хранилище</w:t>
            </w:r>
          </w:p>
        </w:tc>
        <w:tc>
          <w:tcPr>
            <w:tcW w:w="1440" w:type="dxa"/>
          </w:tcPr>
          <w:p w:rsidR="00E41767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E41767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E41767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E41767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42,4</w:t>
            </w:r>
          </w:p>
          <w:p w:rsidR="00E41767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41767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20,0</w:t>
            </w:r>
          </w:p>
          <w:p w:rsidR="00E41767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41767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5,3</w:t>
            </w:r>
          </w:p>
        </w:tc>
        <w:tc>
          <w:tcPr>
            <w:tcW w:w="992" w:type="dxa"/>
          </w:tcPr>
          <w:p w:rsidR="00E41767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E41767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41767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E41767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41767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E41767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E41767" w:rsidRDefault="00E41767" w:rsidP="0047593A">
            <w:pPr>
              <w:shd w:val="clear" w:color="auto" w:fill="FFFFFF"/>
              <w:tabs>
                <w:tab w:val="left" w:pos="1759"/>
              </w:tabs>
              <w:spacing w:line="240" w:lineRule="exact"/>
              <w:ind w:right="141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Садовый земельный участок</w:t>
            </w:r>
          </w:p>
          <w:p w:rsidR="00E41767" w:rsidRPr="00C31758" w:rsidRDefault="00E41767" w:rsidP="0047593A">
            <w:pPr>
              <w:shd w:val="clear" w:color="auto" w:fill="FFFFFF"/>
              <w:tabs>
                <w:tab w:val="left" w:pos="1759"/>
              </w:tabs>
              <w:spacing w:line="240" w:lineRule="exact"/>
              <w:ind w:right="141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</w:tcPr>
          <w:p w:rsidR="00E41767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776,0</w:t>
            </w:r>
          </w:p>
          <w:p w:rsidR="00E41767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41767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41767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41767" w:rsidRPr="00C31758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12,0</w:t>
            </w:r>
          </w:p>
        </w:tc>
        <w:tc>
          <w:tcPr>
            <w:tcW w:w="993" w:type="dxa"/>
          </w:tcPr>
          <w:p w:rsidR="00E41767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E41767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41767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41767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41767" w:rsidRPr="00C31758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E41767" w:rsidRPr="00C31758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Автоприцеп КМЗ-8136</w:t>
            </w:r>
          </w:p>
        </w:tc>
        <w:tc>
          <w:tcPr>
            <w:tcW w:w="1440" w:type="dxa"/>
          </w:tcPr>
          <w:p w:rsidR="00E41767" w:rsidRPr="00C31758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794655,07</w:t>
            </w:r>
          </w:p>
        </w:tc>
        <w:tc>
          <w:tcPr>
            <w:tcW w:w="1080" w:type="dxa"/>
          </w:tcPr>
          <w:p w:rsidR="00E41767" w:rsidRDefault="00E41767" w:rsidP="0047593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E41767" w:rsidRPr="00DA065D" w:rsidTr="004E798D">
        <w:tc>
          <w:tcPr>
            <w:tcW w:w="426" w:type="dxa"/>
            <w:vMerge/>
          </w:tcPr>
          <w:p w:rsidR="00E41767" w:rsidRDefault="00E41767" w:rsidP="0047593A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E41767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E41767" w:rsidRPr="00DA065D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41767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E41767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1\3</w:t>
            </w:r>
          </w:p>
        </w:tc>
        <w:tc>
          <w:tcPr>
            <w:tcW w:w="851" w:type="dxa"/>
          </w:tcPr>
          <w:p w:rsidR="00E41767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76,3</w:t>
            </w:r>
          </w:p>
        </w:tc>
        <w:tc>
          <w:tcPr>
            <w:tcW w:w="992" w:type="dxa"/>
          </w:tcPr>
          <w:p w:rsidR="00E41767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E41767" w:rsidRPr="00C31758" w:rsidRDefault="00E41767" w:rsidP="0047593A">
            <w:pPr>
              <w:shd w:val="clear" w:color="auto" w:fill="FFFFFF"/>
              <w:tabs>
                <w:tab w:val="left" w:pos="1759"/>
              </w:tabs>
              <w:spacing w:line="240" w:lineRule="exact"/>
              <w:ind w:right="141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E41767" w:rsidRPr="00C31758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E41767" w:rsidRPr="00C31758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E41767" w:rsidRPr="00C31758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41767" w:rsidRPr="00C31758" w:rsidRDefault="00E41767" w:rsidP="0047593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E41767" w:rsidRDefault="00E41767" w:rsidP="0047593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E41767" w:rsidRPr="00DA065D" w:rsidTr="004E798D">
        <w:tc>
          <w:tcPr>
            <w:tcW w:w="426" w:type="dxa"/>
            <w:vMerge/>
          </w:tcPr>
          <w:p w:rsidR="00E41767" w:rsidRDefault="00E41767" w:rsidP="00490782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E41767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E41767" w:rsidRPr="00DA065D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41767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E41767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1\3</w:t>
            </w:r>
          </w:p>
        </w:tc>
        <w:tc>
          <w:tcPr>
            <w:tcW w:w="851" w:type="dxa"/>
          </w:tcPr>
          <w:p w:rsidR="00E41767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76,3</w:t>
            </w:r>
          </w:p>
        </w:tc>
        <w:tc>
          <w:tcPr>
            <w:tcW w:w="992" w:type="dxa"/>
          </w:tcPr>
          <w:p w:rsidR="00E41767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E41767" w:rsidRPr="00C31758" w:rsidRDefault="00E41767" w:rsidP="00490782">
            <w:pPr>
              <w:shd w:val="clear" w:color="auto" w:fill="FFFFFF"/>
              <w:tabs>
                <w:tab w:val="left" w:pos="1759"/>
              </w:tabs>
              <w:spacing w:line="240" w:lineRule="exact"/>
              <w:ind w:right="141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E41767" w:rsidRPr="00C31758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E41767" w:rsidRPr="00C31758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E41767" w:rsidRPr="00C31758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41767" w:rsidRPr="00C31758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E41767" w:rsidRDefault="00E41767" w:rsidP="0049078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E41767" w:rsidRPr="00DA065D" w:rsidTr="004E798D">
        <w:tc>
          <w:tcPr>
            <w:tcW w:w="426" w:type="dxa"/>
            <w:vMerge/>
          </w:tcPr>
          <w:p w:rsidR="00E41767" w:rsidRDefault="00E41767" w:rsidP="00490782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E41767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E41767" w:rsidRPr="00DA065D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41767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41767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E41767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E41767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E41767" w:rsidRPr="00C31758" w:rsidRDefault="00E41767" w:rsidP="00490782">
            <w:pPr>
              <w:shd w:val="clear" w:color="auto" w:fill="FFFFFF"/>
              <w:tabs>
                <w:tab w:val="left" w:pos="1759"/>
              </w:tabs>
              <w:spacing w:line="240" w:lineRule="exact"/>
              <w:ind w:right="141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E41767" w:rsidRPr="00C31758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76,3</w:t>
            </w:r>
          </w:p>
        </w:tc>
        <w:tc>
          <w:tcPr>
            <w:tcW w:w="993" w:type="dxa"/>
          </w:tcPr>
          <w:p w:rsidR="00E41767" w:rsidRPr="00C31758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E41767" w:rsidRPr="00C31758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41767" w:rsidRPr="00C31758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E41767" w:rsidRDefault="00E41767" w:rsidP="0049078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E41767" w:rsidRPr="00DA065D" w:rsidTr="004E798D">
        <w:tc>
          <w:tcPr>
            <w:tcW w:w="426" w:type="dxa"/>
            <w:vMerge/>
          </w:tcPr>
          <w:p w:rsidR="00E41767" w:rsidRDefault="00E41767" w:rsidP="00490782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E41767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E41767" w:rsidRPr="00DA065D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41767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41767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E41767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E41767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E41767" w:rsidRPr="00C31758" w:rsidRDefault="00E41767" w:rsidP="00490782">
            <w:pPr>
              <w:shd w:val="clear" w:color="auto" w:fill="FFFFFF"/>
              <w:tabs>
                <w:tab w:val="left" w:pos="1759"/>
              </w:tabs>
              <w:spacing w:line="240" w:lineRule="exact"/>
              <w:ind w:right="141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E41767" w:rsidRPr="00C31758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76,3</w:t>
            </w:r>
          </w:p>
        </w:tc>
        <w:tc>
          <w:tcPr>
            <w:tcW w:w="993" w:type="dxa"/>
          </w:tcPr>
          <w:p w:rsidR="00E41767" w:rsidRPr="00C31758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E41767" w:rsidRPr="00C31758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41767" w:rsidRPr="00C31758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E41767" w:rsidRDefault="00E41767" w:rsidP="0049078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E41767" w:rsidRPr="00DA065D" w:rsidTr="004E798D">
        <w:tc>
          <w:tcPr>
            <w:tcW w:w="426" w:type="dxa"/>
            <w:vMerge w:val="restart"/>
          </w:tcPr>
          <w:p w:rsidR="00E41767" w:rsidRDefault="00E41767" w:rsidP="00490782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482" w:type="dxa"/>
          </w:tcPr>
          <w:p w:rsidR="00E41767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Правдина О.Г.</w:t>
            </w:r>
          </w:p>
        </w:tc>
        <w:tc>
          <w:tcPr>
            <w:tcW w:w="1440" w:type="dxa"/>
          </w:tcPr>
          <w:p w:rsidR="00E41767" w:rsidRPr="00DA065D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Старший специалист 3 разряда</w:t>
            </w:r>
          </w:p>
        </w:tc>
        <w:tc>
          <w:tcPr>
            <w:tcW w:w="1440" w:type="dxa"/>
          </w:tcPr>
          <w:p w:rsidR="00E41767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E41767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1\2</w:t>
            </w:r>
          </w:p>
        </w:tc>
        <w:tc>
          <w:tcPr>
            <w:tcW w:w="851" w:type="dxa"/>
          </w:tcPr>
          <w:p w:rsidR="00E41767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40,7</w:t>
            </w:r>
          </w:p>
        </w:tc>
        <w:tc>
          <w:tcPr>
            <w:tcW w:w="992" w:type="dxa"/>
          </w:tcPr>
          <w:p w:rsidR="00E41767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E41767" w:rsidRPr="00C31758" w:rsidRDefault="00E41767" w:rsidP="00490782">
            <w:pPr>
              <w:shd w:val="clear" w:color="auto" w:fill="FFFFFF"/>
              <w:tabs>
                <w:tab w:val="left" w:pos="1759"/>
              </w:tabs>
              <w:spacing w:line="240" w:lineRule="exact"/>
              <w:ind w:right="141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E41767" w:rsidRPr="00C31758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E41767" w:rsidRPr="00C31758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E41767" w:rsidRPr="00C31758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41767" w:rsidRPr="00C31758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223115,57</w:t>
            </w:r>
          </w:p>
        </w:tc>
        <w:tc>
          <w:tcPr>
            <w:tcW w:w="1080" w:type="dxa"/>
          </w:tcPr>
          <w:p w:rsidR="00E41767" w:rsidRDefault="00E41767" w:rsidP="0049078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E41767" w:rsidRPr="00DA065D" w:rsidTr="004E798D">
        <w:tc>
          <w:tcPr>
            <w:tcW w:w="426" w:type="dxa"/>
            <w:vMerge/>
          </w:tcPr>
          <w:p w:rsidR="00E41767" w:rsidRDefault="00E41767" w:rsidP="00490782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E41767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E41767" w:rsidRPr="00DA065D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41767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E41767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1\2</w:t>
            </w:r>
          </w:p>
        </w:tc>
        <w:tc>
          <w:tcPr>
            <w:tcW w:w="851" w:type="dxa"/>
          </w:tcPr>
          <w:p w:rsidR="00E41767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40,7</w:t>
            </w:r>
          </w:p>
        </w:tc>
        <w:tc>
          <w:tcPr>
            <w:tcW w:w="992" w:type="dxa"/>
          </w:tcPr>
          <w:p w:rsidR="00E41767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E41767" w:rsidRPr="00C31758" w:rsidRDefault="00E41767" w:rsidP="00490782">
            <w:pPr>
              <w:shd w:val="clear" w:color="auto" w:fill="FFFFFF"/>
              <w:tabs>
                <w:tab w:val="left" w:pos="1759"/>
              </w:tabs>
              <w:spacing w:line="240" w:lineRule="exact"/>
              <w:ind w:right="141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E41767" w:rsidRPr="00C31758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42,0</w:t>
            </w:r>
          </w:p>
        </w:tc>
        <w:tc>
          <w:tcPr>
            <w:tcW w:w="993" w:type="dxa"/>
          </w:tcPr>
          <w:p w:rsidR="00E41767" w:rsidRPr="00C31758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E41767" w:rsidRPr="00C31758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41767" w:rsidRPr="00C31758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640173,56</w:t>
            </w:r>
          </w:p>
        </w:tc>
        <w:tc>
          <w:tcPr>
            <w:tcW w:w="1080" w:type="dxa"/>
          </w:tcPr>
          <w:p w:rsidR="00E41767" w:rsidRDefault="00E41767" w:rsidP="0049078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E41767" w:rsidRPr="00DA065D" w:rsidTr="004E798D">
        <w:tc>
          <w:tcPr>
            <w:tcW w:w="426" w:type="dxa"/>
            <w:vMerge/>
          </w:tcPr>
          <w:p w:rsidR="00E41767" w:rsidRDefault="00E41767" w:rsidP="00490782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E41767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E41767" w:rsidRPr="00DA065D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41767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участок</w:t>
            </w:r>
          </w:p>
          <w:p w:rsidR="00E41767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Часть жилого дома</w:t>
            </w:r>
          </w:p>
        </w:tc>
        <w:tc>
          <w:tcPr>
            <w:tcW w:w="1440" w:type="dxa"/>
          </w:tcPr>
          <w:p w:rsidR="00E41767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1\3</w:t>
            </w:r>
          </w:p>
          <w:p w:rsidR="00E41767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41767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1\3</w:t>
            </w:r>
          </w:p>
        </w:tc>
        <w:tc>
          <w:tcPr>
            <w:tcW w:w="851" w:type="dxa"/>
          </w:tcPr>
          <w:p w:rsidR="00E41767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643,0</w:t>
            </w:r>
          </w:p>
          <w:p w:rsidR="00E41767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41767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55,7</w:t>
            </w:r>
          </w:p>
        </w:tc>
        <w:tc>
          <w:tcPr>
            <w:tcW w:w="992" w:type="dxa"/>
          </w:tcPr>
          <w:p w:rsidR="00E41767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E41767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41767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E41767" w:rsidRPr="00C31758" w:rsidRDefault="00E41767" w:rsidP="00490782">
            <w:pPr>
              <w:shd w:val="clear" w:color="auto" w:fill="FFFFFF"/>
              <w:tabs>
                <w:tab w:val="left" w:pos="1759"/>
              </w:tabs>
              <w:spacing w:line="240" w:lineRule="exact"/>
              <w:ind w:right="141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E41767" w:rsidRPr="00C31758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40,7</w:t>
            </w:r>
          </w:p>
        </w:tc>
        <w:tc>
          <w:tcPr>
            <w:tcW w:w="993" w:type="dxa"/>
          </w:tcPr>
          <w:p w:rsidR="00E41767" w:rsidRPr="00C31758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E41767" w:rsidRPr="00C31758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41767" w:rsidRPr="00C31758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E41767" w:rsidRDefault="00E41767" w:rsidP="0049078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E41767" w:rsidRPr="00DA065D" w:rsidTr="004E798D">
        <w:tc>
          <w:tcPr>
            <w:tcW w:w="426" w:type="dxa"/>
            <w:vMerge/>
          </w:tcPr>
          <w:p w:rsidR="00E41767" w:rsidRDefault="00E41767" w:rsidP="00490782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E41767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E41767" w:rsidRPr="00DA065D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41767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41767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E41767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E41767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E41767" w:rsidRPr="00C31758" w:rsidRDefault="00E41767" w:rsidP="00490782">
            <w:pPr>
              <w:shd w:val="clear" w:color="auto" w:fill="FFFFFF"/>
              <w:tabs>
                <w:tab w:val="left" w:pos="1759"/>
              </w:tabs>
              <w:spacing w:line="240" w:lineRule="exact"/>
              <w:ind w:right="141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E41767" w:rsidRPr="00C31758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40,7</w:t>
            </w:r>
          </w:p>
        </w:tc>
        <w:tc>
          <w:tcPr>
            <w:tcW w:w="993" w:type="dxa"/>
          </w:tcPr>
          <w:p w:rsidR="00E41767" w:rsidRPr="00C31758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E41767" w:rsidRPr="00C31758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41767" w:rsidRPr="00C31758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E41767" w:rsidRDefault="00E41767" w:rsidP="0049078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E41767" w:rsidRPr="00DA065D" w:rsidTr="004E798D">
        <w:tc>
          <w:tcPr>
            <w:tcW w:w="426" w:type="dxa"/>
            <w:vMerge w:val="restart"/>
          </w:tcPr>
          <w:p w:rsidR="00E41767" w:rsidRDefault="00E41767" w:rsidP="00490782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1482" w:type="dxa"/>
          </w:tcPr>
          <w:p w:rsidR="00E41767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Костенко Н.С.</w:t>
            </w:r>
          </w:p>
        </w:tc>
        <w:tc>
          <w:tcPr>
            <w:tcW w:w="1440" w:type="dxa"/>
          </w:tcPr>
          <w:p w:rsidR="00E41767" w:rsidRPr="00DA065D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Старший специалист 3 разряда</w:t>
            </w:r>
          </w:p>
        </w:tc>
        <w:tc>
          <w:tcPr>
            <w:tcW w:w="1440" w:type="dxa"/>
          </w:tcPr>
          <w:p w:rsidR="00E41767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E41767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851" w:type="dxa"/>
          </w:tcPr>
          <w:p w:rsidR="00E41767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33,2</w:t>
            </w:r>
          </w:p>
        </w:tc>
        <w:tc>
          <w:tcPr>
            <w:tcW w:w="992" w:type="dxa"/>
          </w:tcPr>
          <w:p w:rsidR="00E41767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E41767" w:rsidRPr="00C31758" w:rsidRDefault="00E41767" w:rsidP="00490782">
            <w:pPr>
              <w:shd w:val="clear" w:color="auto" w:fill="FFFFFF"/>
              <w:tabs>
                <w:tab w:val="left" w:pos="1759"/>
              </w:tabs>
              <w:spacing w:line="240" w:lineRule="exact"/>
              <w:ind w:right="141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E41767" w:rsidRPr="00C31758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56,5</w:t>
            </w:r>
          </w:p>
        </w:tc>
        <w:tc>
          <w:tcPr>
            <w:tcW w:w="993" w:type="dxa"/>
          </w:tcPr>
          <w:p w:rsidR="00E41767" w:rsidRPr="00C31758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E41767" w:rsidRPr="00C31758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41767" w:rsidRPr="00C31758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348862,99</w:t>
            </w:r>
          </w:p>
        </w:tc>
        <w:tc>
          <w:tcPr>
            <w:tcW w:w="1080" w:type="dxa"/>
          </w:tcPr>
          <w:p w:rsidR="00E41767" w:rsidRDefault="00E41767" w:rsidP="0049078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E41767" w:rsidRPr="00DA065D" w:rsidTr="004E798D">
        <w:tc>
          <w:tcPr>
            <w:tcW w:w="426" w:type="dxa"/>
            <w:vMerge/>
          </w:tcPr>
          <w:p w:rsidR="00E41767" w:rsidRDefault="00E41767" w:rsidP="00490782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E41767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E41767" w:rsidRPr="00DA065D" w:rsidRDefault="00E41767" w:rsidP="005E3E7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41767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41767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E41767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E41767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E41767" w:rsidRPr="00C31758" w:rsidRDefault="00E41767" w:rsidP="00490782">
            <w:pPr>
              <w:shd w:val="clear" w:color="auto" w:fill="FFFFFF"/>
              <w:tabs>
                <w:tab w:val="left" w:pos="1759"/>
              </w:tabs>
              <w:spacing w:line="240" w:lineRule="exact"/>
              <w:ind w:right="141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E41767" w:rsidRPr="00C31758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124,0</w:t>
            </w:r>
          </w:p>
        </w:tc>
        <w:tc>
          <w:tcPr>
            <w:tcW w:w="993" w:type="dxa"/>
          </w:tcPr>
          <w:p w:rsidR="00E41767" w:rsidRPr="00C31758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E41767" w:rsidRPr="00C31758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41767" w:rsidRPr="00C31758" w:rsidRDefault="00E41767" w:rsidP="00490782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E41767" w:rsidRDefault="00E41767" w:rsidP="0049078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</w:tbl>
    <w:p w:rsidR="00E41767" w:rsidRPr="00DA065D" w:rsidRDefault="00E41767" w:rsidP="002A6755">
      <w:pPr>
        <w:pStyle w:val="FootnoteText"/>
        <w:ind w:firstLine="709"/>
        <w:jc w:val="both"/>
        <w:rPr>
          <w:rFonts w:ascii="Verdana" w:hAnsi="Verdana"/>
        </w:rPr>
      </w:pPr>
    </w:p>
    <w:sectPr w:rsidR="00E41767" w:rsidRPr="00DA065D" w:rsidSect="001C1B8F">
      <w:pgSz w:w="15840" w:h="12240" w:orient="landscape" w:code="1"/>
      <w:pgMar w:top="1259" w:right="1134" w:bottom="851" w:left="1134" w:header="720" w:footer="720" w:gutter="0"/>
      <w:cols w:space="720"/>
      <w:noEndnote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0846"/>
    <w:rsid w:val="000543AC"/>
    <w:rsid w:val="000712AE"/>
    <w:rsid w:val="000738E2"/>
    <w:rsid w:val="000818A1"/>
    <w:rsid w:val="00091391"/>
    <w:rsid w:val="0009733E"/>
    <w:rsid w:val="000A3E1E"/>
    <w:rsid w:val="001720CA"/>
    <w:rsid w:val="001849E4"/>
    <w:rsid w:val="001C1B8F"/>
    <w:rsid w:val="001C4F31"/>
    <w:rsid w:val="001D7A8F"/>
    <w:rsid w:val="001E0846"/>
    <w:rsid w:val="00236541"/>
    <w:rsid w:val="002508A3"/>
    <w:rsid w:val="002A6755"/>
    <w:rsid w:val="002B3B61"/>
    <w:rsid w:val="002C177D"/>
    <w:rsid w:val="002D3A21"/>
    <w:rsid w:val="002E5FBE"/>
    <w:rsid w:val="00301780"/>
    <w:rsid w:val="00304199"/>
    <w:rsid w:val="00326578"/>
    <w:rsid w:val="00327B45"/>
    <w:rsid w:val="00334685"/>
    <w:rsid w:val="00335988"/>
    <w:rsid w:val="003435CD"/>
    <w:rsid w:val="00352293"/>
    <w:rsid w:val="003600B1"/>
    <w:rsid w:val="003743A3"/>
    <w:rsid w:val="00377B21"/>
    <w:rsid w:val="00383F57"/>
    <w:rsid w:val="00465BDE"/>
    <w:rsid w:val="0047593A"/>
    <w:rsid w:val="00476D14"/>
    <w:rsid w:val="00483DDF"/>
    <w:rsid w:val="0048686C"/>
    <w:rsid w:val="00490782"/>
    <w:rsid w:val="004C45A9"/>
    <w:rsid w:val="004E1197"/>
    <w:rsid w:val="004E798D"/>
    <w:rsid w:val="00500DD5"/>
    <w:rsid w:val="005342B3"/>
    <w:rsid w:val="005519E2"/>
    <w:rsid w:val="005673E5"/>
    <w:rsid w:val="00582C4C"/>
    <w:rsid w:val="005A005E"/>
    <w:rsid w:val="005E3E7A"/>
    <w:rsid w:val="005F7C85"/>
    <w:rsid w:val="00607679"/>
    <w:rsid w:val="00620F54"/>
    <w:rsid w:val="0066704A"/>
    <w:rsid w:val="00683549"/>
    <w:rsid w:val="006A539A"/>
    <w:rsid w:val="00720715"/>
    <w:rsid w:val="0072719A"/>
    <w:rsid w:val="0076622A"/>
    <w:rsid w:val="007E1A4B"/>
    <w:rsid w:val="0083778D"/>
    <w:rsid w:val="008A331F"/>
    <w:rsid w:val="008E1242"/>
    <w:rsid w:val="008F6E42"/>
    <w:rsid w:val="00942D2C"/>
    <w:rsid w:val="00966AC6"/>
    <w:rsid w:val="009A58D6"/>
    <w:rsid w:val="009C6467"/>
    <w:rsid w:val="009D614F"/>
    <w:rsid w:val="00A00949"/>
    <w:rsid w:val="00A82688"/>
    <w:rsid w:val="00AB37CE"/>
    <w:rsid w:val="00AC1A28"/>
    <w:rsid w:val="00B77BB7"/>
    <w:rsid w:val="00B911F4"/>
    <w:rsid w:val="00BA3B61"/>
    <w:rsid w:val="00BB3DEC"/>
    <w:rsid w:val="00BD2055"/>
    <w:rsid w:val="00BF3706"/>
    <w:rsid w:val="00C27519"/>
    <w:rsid w:val="00C31758"/>
    <w:rsid w:val="00C82970"/>
    <w:rsid w:val="00CF4CBA"/>
    <w:rsid w:val="00D35BC5"/>
    <w:rsid w:val="00D8317C"/>
    <w:rsid w:val="00D8362B"/>
    <w:rsid w:val="00DA065D"/>
    <w:rsid w:val="00DE125B"/>
    <w:rsid w:val="00E309ED"/>
    <w:rsid w:val="00E41767"/>
    <w:rsid w:val="00E43EA9"/>
    <w:rsid w:val="00E61144"/>
    <w:rsid w:val="00E83CD0"/>
    <w:rsid w:val="00ED1C3A"/>
    <w:rsid w:val="00F00E91"/>
    <w:rsid w:val="00F1016A"/>
    <w:rsid w:val="00F37B49"/>
    <w:rsid w:val="00F6179A"/>
    <w:rsid w:val="00F77840"/>
    <w:rsid w:val="00FE1CFC"/>
    <w:rsid w:val="00FF3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84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1E0846"/>
    <w:pPr>
      <w:autoSpaceDE w:val="0"/>
      <w:autoSpaceDN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1E0846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1E0846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1E0846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1E08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084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186</TotalTime>
  <Pages>3</Pages>
  <Words>624</Words>
  <Characters>3557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EgorovaMN</dc:creator>
  <cp:keywords/>
  <dc:description/>
  <cp:lastModifiedBy>YarinaOA</cp:lastModifiedBy>
  <cp:revision>13</cp:revision>
  <cp:lastPrinted>2014-04-02T08:46:00Z</cp:lastPrinted>
  <dcterms:created xsi:type="dcterms:W3CDTF">2014-05-14T05:17:00Z</dcterms:created>
  <dcterms:modified xsi:type="dcterms:W3CDTF">2014-05-22T08:18:00Z</dcterms:modified>
</cp:coreProperties>
</file>