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452" w:rsidRPr="008E1242" w:rsidRDefault="00673452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673452" w:rsidRDefault="00673452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45  Управления Федерального казначейства по Свердловской области</w:t>
      </w:r>
    </w:p>
    <w:p w:rsidR="00673452" w:rsidRPr="00DA065D" w:rsidRDefault="00673452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1080"/>
        <w:gridCol w:w="992"/>
        <w:gridCol w:w="1276"/>
        <w:gridCol w:w="850"/>
        <w:gridCol w:w="993"/>
        <w:gridCol w:w="1338"/>
        <w:gridCol w:w="1440"/>
        <w:gridCol w:w="1080"/>
      </w:tblGrid>
      <w:tr w:rsidR="00673452" w:rsidRPr="00DA065D" w:rsidTr="008A5A50">
        <w:trPr>
          <w:trHeight w:val="805"/>
        </w:trPr>
        <w:tc>
          <w:tcPr>
            <w:tcW w:w="426" w:type="dxa"/>
            <w:vMerge w:val="restart"/>
          </w:tcPr>
          <w:p w:rsidR="00673452" w:rsidRPr="00DA065D" w:rsidRDefault="00673452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673452" w:rsidRPr="00DA065D" w:rsidRDefault="00673452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952" w:type="dxa"/>
            <w:gridSpan w:val="4"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673452" w:rsidRPr="00DA065D" w:rsidRDefault="00673452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673452" w:rsidRPr="00DA065D" w:rsidRDefault="00673452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673452" w:rsidRPr="00DA065D" w:rsidRDefault="00673452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1080" w:type="dxa"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73452" w:rsidRPr="00DA065D" w:rsidRDefault="0067345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73452" w:rsidRPr="00DA065D" w:rsidTr="008A5A50">
        <w:tc>
          <w:tcPr>
            <w:tcW w:w="426" w:type="dxa"/>
            <w:vMerge w:val="restart"/>
          </w:tcPr>
          <w:p w:rsidR="00673452" w:rsidRPr="00DA065D" w:rsidRDefault="0067345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482" w:type="dxa"/>
            <w:vMerge w:val="restart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Самойлова Н.В.</w:t>
            </w:r>
          </w:p>
        </w:tc>
        <w:tc>
          <w:tcPr>
            <w:tcW w:w="1440" w:type="dxa"/>
            <w:vMerge w:val="restart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1113,0</w:t>
            </w:r>
          </w:p>
        </w:tc>
        <w:tc>
          <w:tcPr>
            <w:tcW w:w="992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73452" w:rsidRPr="00C31758" w:rsidRDefault="00673452" w:rsidP="001849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321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vMerge w:val="restart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34,0</w:t>
            </w:r>
          </w:p>
        </w:tc>
        <w:tc>
          <w:tcPr>
            <w:tcW w:w="993" w:type="dxa"/>
            <w:vMerge w:val="restart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 w:val="restart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  <w:lang w:val="en-US"/>
              </w:rPr>
              <w:t>594907</w:t>
            </w:r>
            <w:r w:rsidRPr="00C31758">
              <w:rPr>
                <w:rFonts w:ascii="Verdana" w:hAnsi="Verdana"/>
                <w:sz w:val="16"/>
                <w:szCs w:val="16"/>
              </w:rPr>
              <w:t>,01</w:t>
            </w:r>
          </w:p>
        </w:tc>
        <w:tc>
          <w:tcPr>
            <w:tcW w:w="1080" w:type="dxa"/>
            <w:vMerge w:val="restart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1\2</w:t>
            </w:r>
          </w:p>
        </w:tc>
        <w:tc>
          <w:tcPr>
            <w:tcW w:w="108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49,2</w:t>
            </w:r>
          </w:p>
        </w:tc>
        <w:tc>
          <w:tcPr>
            <w:tcW w:w="992" w:type="dxa"/>
          </w:tcPr>
          <w:p w:rsidR="00673452" w:rsidRPr="00DA065D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673452" w:rsidRPr="00C31758" w:rsidRDefault="00673452" w:rsidP="001849E4">
            <w:pPr>
              <w:shd w:val="clear" w:color="auto" w:fill="FFFFFF"/>
              <w:spacing w:line="240" w:lineRule="exact"/>
              <w:ind w:right="756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30,6</w:t>
            </w:r>
          </w:p>
        </w:tc>
        <w:tc>
          <w:tcPr>
            <w:tcW w:w="992" w:type="dxa"/>
          </w:tcPr>
          <w:p w:rsidR="00673452" w:rsidRPr="00DA065D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Земельный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под индивидуальное жилищное строительство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1034,0</w:t>
            </w:r>
          </w:p>
        </w:tc>
        <w:tc>
          <w:tcPr>
            <w:tcW w:w="992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73452" w:rsidRPr="00DA065D" w:rsidRDefault="00673452" w:rsidP="001849E4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673452" w:rsidRPr="00DA065D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673452" w:rsidRPr="00DA065D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673452" w:rsidRPr="00DF7A6D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>а</w:t>
            </w:r>
            <w:r w:rsidRPr="00DF7A6D">
              <w:rPr>
                <w:rFonts w:ascii="Verdana" w:hAnsi="Verdana"/>
                <w:sz w:val="16"/>
                <w:szCs w:val="16"/>
                <w:lang w:val="en-US"/>
              </w:rPr>
              <w:t>\</w:t>
            </w:r>
            <w:r>
              <w:rPr>
                <w:rFonts w:ascii="Verdana" w:hAnsi="Verdana"/>
                <w:sz w:val="16"/>
                <w:szCs w:val="16"/>
              </w:rPr>
              <w:t>м</w:t>
            </w:r>
            <w:r w:rsidRPr="00DF7A6D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</w:p>
          <w:p w:rsidR="00673452" w:rsidRPr="00DF7A6D" w:rsidRDefault="00673452" w:rsidP="001849E4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ВАЗ</w:t>
            </w:r>
            <w:r w:rsidRPr="00DF7A6D">
              <w:rPr>
                <w:rFonts w:ascii="Verdana" w:hAnsi="Verdana"/>
                <w:sz w:val="16"/>
                <w:szCs w:val="16"/>
                <w:lang w:val="en-US"/>
              </w:rPr>
              <w:t xml:space="preserve"> «</w:t>
            </w:r>
            <w:r w:rsidRPr="00C31758">
              <w:rPr>
                <w:rFonts w:ascii="Verdana" w:hAnsi="Verdana"/>
                <w:sz w:val="16"/>
                <w:szCs w:val="16"/>
                <w:lang w:val="en-US"/>
              </w:rPr>
              <w:t>Lada</w:t>
            </w:r>
            <w:r w:rsidRPr="00DF7A6D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C31758">
              <w:rPr>
                <w:rFonts w:ascii="Verdana" w:hAnsi="Verdana"/>
                <w:sz w:val="16"/>
                <w:szCs w:val="16"/>
                <w:lang w:val="en-US"/>
              </w:rPr>
              <w:t>Priora</w:t>
            </w:r>
            <w:r w:rsidRPr="00DF7A6D">
              <w:rPr>
                <w:rFonts w:ascii="Verdana" w:hAnsi="Verdana"/>
                <w:sz w:val="16"/>
                <w:szCs w:val="16"/>
                <w:lang w:val="en-US"/>
              </w:rPr>
              <w:t>»</w:t>
            </w:r>
          </w:p>
        </w:tc>
        <w:tc>
          <w:tcPr>
            <w:tcW w:w="1440" w:type="dxa"/>
            <w:vMerge w:val="restart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405085,43</w:t>
            </w:r>
          </w:p>
        </w:tc>
        <w:tc>
          <w:tcPr>
            <w:tcW w:w="1080" w:type="dxa"/>
            <w:vMerge w:val="restart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34,0</w:t>
            </w:r>
          </w:p>
        </w:tc>
        <w:tc>
          <w:tcPr>
            <w:tcW w:w="992" w:type="dxa"/>
          </w:tcPr>
          <w:p w:rsidR="00673452" w:rsidRPr="00DA065D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673452" w:rsidRPr="00DA065D" w:rsidTr="008A5A50">
        <w:trPr>
          <w:trHeight w:val="454"/>
        </w:trPr>
        <w:tc>
          <w:tcPr>
            <w:tcW w:w="426" w:type="dxa"/>
            <w:vMerge/>
          </w:tcPr>
          <w:p w:rsidR="00673452" w:rsidRPr="00DA065D" w:rsidRDefault="0067345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Кварт</w:t>
            </w:r>
            <w:r>
              <w:rPr>
                <w:rFonts w:ascii="Verdana" w:hAnsi="Verdana"/>
                <w:sz w:val="16"/>
                <w:szCs w:val="16"/>
              </w:rPr>
              <w:t>ира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1\2</w:t>
            </w:r>
          </w:p>
        </w:tc>
        <w:tc>
          <w:tcPr>
            <w:tcW w:w="108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49,2</w:t>
            </w:r>
          </w:p>
        </w:tc>
        <w:tc>
          <w:tcPr>
            <w:tcW w:w="992" w:type="dxa"/>
          </w:tcPr>
          <w:p w:rsidR="00673452" w:rsidRPr="00DA065D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73452" w:rsidRPr="00DA065D" w:rsidTr="008A5A50">
        <w:trPr>
          <w:trHeight w:val="454"/>
        </w:trPr>
        <w:tc>
          <w:tcPr>
            <w:tcW w:w="426" w:type="dxa"/>
            <w:vMerge w:val="restart"/>
          </w:tcPr>
          <w:p w:rsidR="00673452" w:rsidRPr="00DA065D" w:rsidRDefault="0067345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  <w:p w:rsidR="00673452" w:rsidRPr="00DA065D" w:rsidRDefault="00673452" w:rsidP="005F091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Русинова Г.Н.</w:t>
            </w:r>
          </w:p>
        </w:tc>
        <w:tc>
          <w:tcPr>
            <w:tcW w:w="1440" w:type="dxa"/>
            <w:vMerge w:val="restart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63,1</w:t>
            </w:r>
          </w:p>
        </w:tc>
        <w:tc>
          <w:tcPr>
            <w:tcW w:w="992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673452" w:rsidRPr="001849E4" w:rsidRDefault="00673452" w:rsidP="001849E4">
            <w:pPr>
              <w:jc w:val="center"/>
              <w:rPr>
                <w:rStyle w:val="Strong"/>
                <w:rFonts w:ascii="Verdana" w:hAnsi="Verdana"/>
                <w:sz w:val="16"/>
                <w:szCs w:val="16"/>
              </w:rPr>
            </w:pPr>
            <w:r w:rsidRPr="001849E4">
              <w:rPr>
                <w:rStyle w:val="Strong"/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867797,22</w:t>
            </w:r>
          </w:p>
        </w:tc>
        <w:tc>
          <w:tcPr>
            <w:tcW w:w="1080" w:type="dxa"/>
            <w:vMerge w:val="restart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3452" w:rsidRPr="00DA065D" w:rsidTr="008A5A50">
        <w:trPr>
          <w:trHeight w:val="454"/>
        </w:trPr>
        <w:tc>
          <w:tcPr>
            <w:tcW w:w="426" w:type="dxa"/>
            <w:vMerge/>
          </w:tcPr>
          <w:p w:rsidR="00673452" w:rsidRPr="00DA065D" w:rsidRDefault="00673452" w:rsidP="005F091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570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73452" w:rsidRPr="001849E4" w:rsidRDefault="00673452" w:rsidP="001849E4">
            <w:pPr>
              <w:jc w:val="center"/>
              <w:rPr>
                <w:rStyle w:val="Strong"/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73452" w:rsidRPr="00DA065D" w:rsidTr="008A5A50">
        <w:trPr>
          <w:trHeight w:val="454"/>
        </w:trPr>
        <w:tc>
          <w:tcPr>
            <w:tcW w:w="426" w:type="dxa"/>
            <w:vMerge/>
          </w:tcPr>
          <w:p w:rsidR="00673452" w:rsidRPr="00DA065D" w:rsidRDefault="0067345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Садовый домик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12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73452" w:rsidRPr="001849E4" w:rsidRDefault="00673452" w:rsidP="001849E4">
            <w:pPr>
              <w:jc w:val="center"/>
              <w:rPr>
                <w:rStyle w:val="Strong"/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73452" w:rsidRPr="00DA065D" w:rsidTr="008A5A50">
        <w:tc>
          <w:tcPr>
            <w:tcW w:w="426" w:type="dxa"/>
            <w:vMerge w:val="restart"/>
          </w:tcPr>
          <w:p w:rsidR="00673452" w:rsidRPr="00DA065D" w:rsidRDefault="0067345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Сыропятова М.В.</w:t>
            </w:r>
          </w:p>
        </w:tc>
        <w:tc>
          <w:tcPr>
            <w:tcW w:w="1440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600,0</w:t>
            </w:r>
          </w:p>
        </w:tc>
        <w:tc>
          <w:tcPr>
            <w:tcW w:w="992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66,2</w:t>
            </w:r>
          </w:p>
        </w:tc>
        <w:tc>
          <w:tcPr>
            <w:tcW w:w="993" w:type="dxa"/>
          </w:tcPr>
          <w:p w:rsidR="00673452" w:rsidRPr="008A5A50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8A5A50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377236,80</w:t>
            </w:r>
          </w:p>
        </w:tc>
        <w:tc>
          <w:tcPr>
            <w:tcW w:w="1080" w:type="dxa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66,2</w:t>
            </w:r>
          </w:p>
        </w:tc>
        <w:tc>
          <w:tcPr>
            <w:tcW w:w="992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673452" w:rsidRPr="008A5A50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8A5A50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673452" w:rsidRPr="00C31758" w:rsidRDefault="00673452" w:rsidP="002321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а\м</w:t>
            </w:r>
            <w:r w:rsidRPr="00C31758">
              <w:rPr>
                <w:rFonts w:ascii="Verdana" w:hAnsi="Verdana"/>
                <w:sz w:val="16"/>
                <w:szCs w:val="16"/>
              </w:rPr>
              <w:t xml:space="preserve"> ВАЗ – 21110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673452" w:rsidRPr="00C31758" w:rsidRDefault="00673452" w:rsidP="002321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  <w:lang w:val="en-US"/>
              </w:rPr>
              <w:t>Cher</w:t>
            </w:r>
            <w:r w:rsidRPr="00C31758">
              <w:rPr>
                <w:rFonts w:ascii="Verdana" w:hAnsi="Verdana"/>
                <w:sz w:val="16"/>
                <w:szCs w:val="16"/>
              </w:rPr>
              <w:t xml:space="preserve">у </w:t>
            </w:r>
            <w:r w:rsidRPr="00C31758">
              <w:rPr>
                <w:rFonts w:ascii="Verdana" w:hAnsi="Verdana"/>
                <w:sz w:val="16"/>
                <w:szCs w:val="16"/>
                <w:lang w:val="en-US"/>
              </w:rPr>
              <w:t>Tiggo</w:t>
            </w:r>
          </w:p>
        </w:tc>
        <w:tc>
          <w:tcPr>
            <w:tcW w:w="1440" w:type="dxa"/>
            <w:vMerge w:val="restart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458469,63</w:t>
            </w:r>
          </w:p>
        </w:tc>
        <w:tc>
          <w:tcPr>
            <w:tcW w:w="1080" w:type="dxa"/>
            <w:vMerge w:val="restart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673452" w:rsidRPr="00DA065D" w:rsidRDefault="00673452" w:rsidP="001849E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1849E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673452" w:rsidRPr="00C31758" w:rsidRDefault="0067345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28,0</w:t>
            </w:r>
          </w:p>
        </w:tc>
        <w:tc>
          <w:tcPr>
            <w:tcW w:w="992" w:type="dxa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73452" w:rsidRPr="008A5A50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66,2</w:t>
            </w:r>
          </w:p>
        </w:tc>
        <w:tc>
          <w:tcPr>
            <w:tcW w:w="993" w:type="dxa"/>
          </w:tcPr>
          <w:p w:rsidR="00673452" w:rsidRPr="008A5A50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8A5A50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66,2</w:t>
            </w:r>
          </w:p>
        </w:tc>
        <w:tc>
          <w:tcPr>
            <w:tcW w:w="993" w:type="dxa"/>
          </w:tcPr>
          <w:p w:rsidR="00673452" w:rsidRPr="008A5A50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8A5A50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DA065D" w:rsidRDefault="0067345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73452" w:rsidRPr="00DA065D" w:rsidRDefault="0067345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 w:val="restart"/>
          </w:tcPr>
          <w:p w:rsidR="00673452" w:rsidRPr="00DA065D" w:rsidRDefault="00673452" w:rsidP="004E119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Мальцева В.А.</w:t>
            </w:r>
          </w:p>
        </w:tc>
        <w:tc>
          <w:tcPr>
            <w:tcW w:w="1440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 </w:t>
            </w: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 </w:t>
            </w: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Земли сельскохозяйстве</w:t>
            </w:r>
            <w:r>
              <w:rPr>
                <w:rFonts w:ascii="Verdana" w:hAnsi="Verdana"/>
                <w:sz w:val="16"/>
                <w:szCs w:val="16"/>
              </w:rPr>
              <w:t xml:space="preserve">нного назначения </w:t>
            </w: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1440" w:type="dxa"/>
          </w:tcPr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1\2</w:t>
            </w:r>
          </w:p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1\2</w:t>
            </w: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Долевая </w:t>
            </w:r>
            <w:r w:rsidRPr="00C31758">
              <w:rPr>
                <w:rFonts w:ascii="Verdana" w:hAnsi="Verdana"/>
                <w:sz w:val="16"/>
                <w:szCs w:val="16"/>
              </w:rPr>
              <w:t>(47418/1517371)</w:t>
            </w: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70,8</w:t>
            </w: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61,0</w:t>
            </w: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1517371</w:t>
            </w: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500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1439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73452" w:rsidRPr="004E1197" w:rsidRDefault="00673452" w:rsidP="004E119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73452" w:rsidRPr="004E1197" w:rsidRDefault="00673452" w:rsidP="004E119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DA065D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246090,69</w:t>
            </w:r>
          </w:p>
        </w:tc>
        <w:tc>
          <w:tcPr>
            <w:tcW w:w="1080" w:type="dxa"/>
          </w:tcPr>
          <w:p w:rsidR="00673452" w:rsidRPr="004E798D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4E119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1\2</w:t>
            </w:r>
          </w:p>
        </w:tc>
        <w:tc>
          <w:tcPr>
            <w:tcW w:w="1080" w:type="dxa"/>
          </w:tcPr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70,8</w:t>
            </w:r>
          </w:p>
        </w:tc>
        <w:tc>
          <w:tcPr>
            <w:tcW w:w="992" w:type="dxa"/>
          </w:tcPr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73452" w:rsidRPr="00DA065D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73452" w:rsidRPr="00DA065D" w:rsidRDefault="00673452" w:rsidP="004E119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73452" w:rsidRPr="00DA065D" w:rsidRDefault="00673452" w:rsidP="004E119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а\м</w:t>
            </w:r>
            <w:r w:rsidRPr="00C31758">
              <w:rPr>
                <w:rFonts w:ascii="Verdana" w:hAnsi="Verdana"/>
                <w:sz w:val="16"/>
                <w:szCs w:val="16"/>
              </w:rPr>
              <w:t xml:space="preserve"> ВАЗ – 21703</w:t>
            </w:r>
            <w:r>
              <w:rPr>
                <w:rFonts w:ascii="Verdana" w:hAnsi="Verdana"/>
                <w:sz w:val="16"/>
                <w:szCs w:val="16"/>
              </w:rPr>
              <w:t>, ГАЗ 3305</w:t>
            </w:r>
          </w:p>
        </w:tc>
        <w:tc>
          <w:tcPr>
            <w:tcW w:w="1440" w:type="dxa"/>
          </w:tcPr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352500,00</w:t>
            </w:r>
          </w:p>
        </w:tc>
        <w:tc>
          <w:tcPr>
            <w:tcW w:w="1080" w:type="dxa"/>
          </w:tcPr>
          <w:p w:rsidR="00673452" w:rsidRPr="004E798D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4E119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73452" w:rsidRPr="004E1197" w:rsidRDefault="00673452" w:rsidP="004E1197">
            <w:pPr>
              <w:shd w:val="clear" w:color="auto" w:fill="FFFFFF"/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673452" w:rsidRPr="00C31758" w:rsidRDefault="00673452" w:rsidP="002321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70,8</w:t>
            </w:r>
          </w:p>
        </w:tc>
        <w:tc>
          <w:tcPr>
            <w:tcW w:w="993" w:type="dxa"/>
          </w:tcPr>
          <w:p w:rsidR="00673452" w:rsidRPr="00C31758" w:rsidRDefault="00673452" w:rsidP="002321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3700,00</w:t>
            </w:r>
          </w:p>
        </w:tc>
        <w:tc>
          <w:tcPr>
            <w:tcW w:w="1080" w:type="dxa"/>
          </w:tcPr>
          <w:p w:rsidR="00673452" w:rsidRPr="00DA065D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4E119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73452" w:rsidRPr="004E1197" w:rsidRDefault="00673452" w:rsidP="004E1197">
            <w:pPr>
              <w:shd w:val="clear" w:color="auto" w:fill="FFFFFF"/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70,8</w:t>
            </w:r>
          </w:p>
        </w:tc>
        <w:tc>
          <w:tcPr>
            <w:tcW w:w="993" w:type="dxa"/>
          </w:tcPr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DA065D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73452" w:rsidRPr="00DA065D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4E119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73452" w:rsidRPr="004E1197" w:rsidRDefault="00673452" w:rsidP="004E1197">
            <w:pPr>
              <w:shd w:val="clear" w:color="auto" w:fill="FFFFFF"/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70,8</w:t>
            </w:r>
          </w:p>
        </w:tc>
        <w:tc>
          <w:tcPr>
            <w:tcW w:w="993" w:type="dxa"/>
          </w:tcPr>
          <w:p w:rsidR="00673452" w:rsidRPr="00C31758" w:rsidRDefault="00673452" w:rsidP="004E119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73452" w:rsidRPr="004E1197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DA065D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73452" w:rsidRPr="00DA065D" w:rsidRDefault="00673452" w:rsidP="004E11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 w:val="restart"/>
          </w:tcPr>
          <w:p w:rsidR="00673452" w:rsidRPr="00DA065D" w:rsidRDefault="00673452" w:rsidP="004E798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Толузакова С.А.</w:t>
            </w:r>
          </w:p>
        </w:tc>
        <w:tc>
          <w:tcPr>
            <w:tcW w:w="1440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1\2</w:t>
            </w:r>
          </w:p>
        </w:tc>
        <w:tc>
          <w:tcPr>
            <w:tcW w:w="108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33,3</w:t>
            </w:r>
          </w:p>
        </w:tc>
        <w:tc>
          <w:tcPr>
            <w:tcW w:w="992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73452" w:rsidRPr="00C31758" w:rsidRDefault="00673452" w:rsidP="004E798D">
            <w:pPr>
              <w:shd w:val="clear" w:color="auto" w:fill="FFFFFF"/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73452" w:rsidRPr="00DA065D" w:rsidRDefault="00673452" w:rsidP="004E7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91459,7</w:t>
            </w:r>
            <w:r w:rsidRPr="00C31758">
              <w:rPr>
                <w:rFonts w:ascii="Verdana" w:hAnsi="Verdana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</w:tcPr>
          <w:p w:rsidR="00673452" w:rsidRPr="00DA065D" w:rsidRDefault="00673452" w:rsidP="004E7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4E798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144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1690,0</w:t>
            </w:r>
          </w:p>
        </w:tc>
        <w:tc>
          <w:tcPr>
            <w:tcW w:w="992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673452" w:rsidRPr="00C31758" w:rsidRDefault="00673452" w:rsidP="004E798D">
            <w:pPr>
              <w:shd w:val="clear" w:color="auto" w:fill="FFFFFF"/>
              <w:spacing w:line="240" w:lineRule="exact"/>
              <w:ind w:right="-39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673452" w:rsidRPr="00C31758" w:rsidRDefault="00673452" w:rsidP="004E798D">
            <w:pPr>
              <w:shd w:val="clear" w:color="auto" w:fill="FFFFFF"/>
              <w:spacing w:line="240" w:lineRule="exact"/>
              <w:ind w:right="-39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33,3</w:t>
            </w:r>
          </w:p>
        </w:tc>
        <w:tc>
          <w:tcPr>
            <w:tcW w:w="993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673452" w:rsidRPr="00DA065D" w:rsidRDefault="00673452" w:rsidP="004E7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Легковой автомобиль ВАЗ 21093</w:t>
            </w:r>
          </w:p>
        </w:tc>
        <w:tc>
          <w:tcPr>
            <w:tcW w:w="144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172446,17</w:t>
            </w:r>
          </w:p>
        </w:tc>
        <w:tc>
          <w:tcPr>
            <w:tcW w:w="1080" w:type="dxa"/>
          </w:tcPr>
          <w:p w:rsidR="00673452" w:rsidRPr="00DA065D" w:rsidRDefault="00673452" w:rsidP="004E7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Pr="00DA065D" w:rsidRDefault="00673452" w:rsidP="004E798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  <w:p w:rsidR="00673452" w:rsidRPr="00C31758" w:rsidRDefault="00673452" w:rsidP="004E798D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</w:p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73452" w:rsidRPr="00C31758" w:rsidRDefault="00673452" w:rsidP="004E798D">
            <w:pPr>
              <w:shd w:val="clear" w:color="auto" w:fill="FFFFFF"/>
              <w:spacing w:line="240" w:lineRule="exact"/>
              <w:ind w:right="-39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673452" w:rsidRPr="00C31758" w:rsidRDefault="00673452" w:rsidP="004E798D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33,3</w:t>
            </w:r>
          </w:p>
        </w:tc>
        <w:tc>
          <w:tcPr>
            <w:tcW w:w="993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673452" w:rsidRPr="00DA065D" w:rsidRDefault="00673452" w:rsidP="004E7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8745,00</w:t>
            </w:r>
          </w:p>
        </w:tc>
        <w:tc>
          <w:tcPr>
            <w:tcW w:w="1080" w:type="dxa"/>
          </w:tcPr>
          <w:p w:rsidR="00673452" w:rsidRPr="00DA065D" w:rsidRDefault="00673452" w:rsidP="004E7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 w:val="restart"/>
          </w:tcPr>
          <w:p w:rsidR="00673452" w:rsidRPr="00DA065D" w:rsidRDefault="00673452" w:rsidP="004E798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  <w:vMerge w:val="restart"/>
          </w:tcPr>
          <w:p w:rsidR="00673452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Кивелев А.Ю.</w:t>
            </w:r>
          </w:p>
        </w:tc>
        <w:tc>
          <w:tcPr>
            <w:tcW w:w="1440" w:type="dxa"/>
            <w:vMerge w:val="restart"/>
          </w:tcPr>
          <w:p w:rsidR="00673452" w:rsidRPr="00DA065D" w:rsidRDefault="00673452" w:rsidP="008A5A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  <w:vMerge w:val="restart"/>
          </w:tcPr>
          <w:p w:rsidR="00673452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673452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673452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</w:tcPr>
          <w:p w:rsidR="00673452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73452" w:rsidRPr="00C31758" w:rsidRDefault="00673452" w:rsidP="008A5A50">
            <w:pPr>
              <w:shd w:val="clear" w:color="auto" w:fill="FFFFFF"/>
              <w:tabs>
                <w:tab w:val="left" w:pos="1759"/>
              </w:tabs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673452" w:rsidRPr="00C31758" w:rsidRDefault="00673452" w:rsidP="002321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1162,0</w:t>
            </w:r>
          </w:p>
        </w:tc>
        <w:tc>
          <w:tcPr>
            <w:tcW w:w="993" w:type="dxa"/>
          </w:tcPr>
          <w:p w:rsidR="00673452" w:rsidRPr="00C31758" w:rsidRDefault="00673452" w:rsidP="002321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 w:val="restart"/>
          </w:tcPr>
          <w:p w:rsidR="00673452" w:rsidRPr="00C31758" w:rsidRDefault="00673452" w:rsidP="002321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а\м</w:t>
            </w:r>
            <w:r w:rsidRPr="00C31758">
              <w:rPr>
                <w:rFonts w:ascii="Verdana" w:hAnsi="Verdana"/>
                <w:sz w:val="16"/>
                <w:szCs w:val="16"/>
              </w:rPr>
              <w:t xml:space="preserve"> ДЭУ-НЕКСИЯ</w:t>
            </w:r>
          </w:p>
          <w:p w:rsidR="00673452" w:rsidRPr="00C31758" w:rsidRDefault="00673452" w:rsidP="002321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мотоцикл</w:t>
            </w:r>
            <w:r w:rsidRPr="00C31758">
              <w:rPr>
                <w:rFonts w:ascii="Verdana" w:hAnsi="Verdana"/>
                <w:sz w:val="16"/>
                <w:szCs w:val="16"/>
              </w:rPr>
              <w:t xml:space="preserve"> ЮНХАНГ-</w:t>
            </w:r>
            <w:r w:rsidRPr="00C31758">
              <w:rPr>
                <w:rFonts w:ascii="Verdana" w:hAnsi="Verdana"/>
                <w:sz w:val="16"/>
                <w:szCs w:val="16"/>
                <w:lang w:val="en-US"/>
              </w:rPr>
              <w:t>YX</w:t>
            </w:r>
            <w:r w:rsidRPr="00C31758">
              <w:rPr>
                <w:rFonts w:ascii="Verdana" w:hAnsi="Verdana"/>
                <w:sz w:val="16"/>
                <w:szCs w:val="16"/>
              </w:rPr>
              <w:t>130</w:t>
            </w:r>
            <w:r w:rsidRPr="00C31758">
              <w:rPr>
                <w:rFonts w:ascii="Verdana" w:hAnsi="Verdana"/>
                <w:sz w:val="16"/>
                <w:szCs w:val="16"/>
                <w:lang w:val="en-US"/>
              </w:rPr>
              <w:t>CF</w:t>
            </w:r>
          </w:p>
        </w:tc>
        <w:tc>
          <w:tcPr>
            <w:tcW w:w="1440" w:type="dxa"/>
            <w:vMerge w:val="restart"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269017,56</w:t>
            </w:r>
          </w:p>
        </w:tc>
        <w:tc>
          <w:tcPr>
            <w:tcW w:w="1080" w:type="dxa"/>
          </w:tcPr>
          <w:p w:rsidR="00673452" w:rsidRDefault="00673452" w:rsidP="004E7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3452" w:rsidRPr="00DA065D" w:rsidTr="008A5A50">
        <w:tc>
          <w:tcPr>
            <w:tcW w:w="426" w:type="dxa"/>
            <w:vMerge/>
          </w:tcPr>
          <w:p w:rsidR="00673452" w:rsidRDefault="00673452" w:rsidP="004E798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673452" w:rsidRDefault="00673452" w:rsidP="004E798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Default="00673452" w:rsidP="004E798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73452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73452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673452" w:rsidRPr="00C31758" w:rsidRDefault="00673452" w:rsidP="008A5A50">
            <w:pPr>
              <w:shd w:val="clear" w:color="auto" w:fill="FFFFFF"/>
              <w:tabs>
                <w:tab w:val="left" w:pos="1060"/>
              </w:tabs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673452" w:rsidRPr="00C31758" w:rsidRDefault="00673452" w:rsidP="00232127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673452" w:rsidRPr="00C31758" w:rsidRDefault="00673452" w:rsidP="002321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31758">
              <w:rPr>
                <w:rFonts w:ascii="Verdana" w:hAnsi="Verdana"/>
                <w:sz w:val="16"/>
                <w:szCs w:val="16"/>
              </w:rPr>
              <w:t>81,7</w:t>
            </w:r>
          </w:p>
        </w:tc>
        <w:tc>
          <w:tcPr>
            <w:tcW w:w="993" w:type="dxa"/>
          </w:tcPr>
          <w:p w:rsidR="00673452" w:rsidRPr="00C31758" w:rsidRDefault="00673452" w:rsidP="002321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/>
          </w:tcPr>
          <w:p w:rsidR="00673452" w:rsidRDefault="00673452" w:rsidP="002321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73452" w:rsidRPr="00C31758" w:rsidRDefault="00673452" w:rsidP="004E798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673452" w:rsidRDefault="00673452" w:rsidP="004E798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73452" w:rsidRPr="00DA065D" w:rsidRDefault="00673452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673452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232127"/>
    <w:rsid w:val="002508A3"/>
    <w:rsid w:val="002738F8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7B21"/>
    <w:rsid w:val="00465BDE"/>
    <w:rsid w:val="00476D14"/>
    <w:rsid w:val="00483DDF"/>
    <w:rsid w:val="0048686C"/>
    <w:rsid w:val="004C45A9"/>
    <w:rsid w:val="004E1197"/>
    <w:rsid w:val="004E798D"/>
    <w:rsid w:val="004F5475"/>
    <w:rsid w:val="00500DD5"/>
    <w:rsid w:val="005342B3"/>
    <w:rsid w:val="0055131F"/>
    <w:rsid w:val="005673E5"/>
    <w:rsid w:val="00582C4C"/>
    <w:rsid w:val="005A005E"/>
    <w:rsid w:val="005F091F"/>
    <w:rsid w:val="005F7C85"/>
    <w:rsid w:val="00607679"/>
    <w:rsid w:val="00620F54"/>
    <w:rsid w:val="0066704A"/>
    <w:rsid w:val="00673452"/>
    <w:rsid w:val="00683549"/>
    <w:rsid w:val="00704604"/>
    <w:rsid w:val="0072719A"/>
    <w:rsid w:val="0076622A"/>
    <w:rsid w:val="007E1A4B"/>
    <w:rsid w:val="0083778D"/>
    <w:rsid w:val="008A331F"/>
    <w:rsid w:val="008A5A50"/>
    <w:rsid w:val="008E1242"/>
    <w:rsid w:val="008F6E42"/>
    <w:rsid w:val="00942D2C"/>
    <w:rsid w:val="00966AC6"/>
    <w:rsid w:val="009A58D6"/>
    <w:rsid w:val="009C0094"/>
    <w:rsid w:val="009C6467"/>
    <w:rsid w:val="009D614F"/>
    <w:rsid w:val="00A00949"/>
    <w:rsid w:val="00A82688"/>
    <w:rsid w:val="00AB37CE"/>
    <w:rsid w:val="00B77BB7"/>
    <w:rsid w:val="00B911F4"/>
    <w:rsid w:val="00BA3B61"/>
    <w:rsid w:val="00BB3DEC"/>
    <w:rsid w:val="00BD2055"/>
    <w:rsid w:val="00BF3706"/>
    <w:rsid w:val="00C27519"/>
    <w:rsid w:val="00C31758"/>
    <w:rsid w:val="00C82970"/>
    <w:rsid w:val="00CF4CBA"/>
    <w:rsid w:val="00D35BC5"/>
    <w:rsid w:val="00D8317C"/>
    <w:rsid w:val="00D8362B"/>
    <w:rsid w:val="00DA065D"/>
    <w:rsid w:val="00DE125B"/>
    <w:rsid w:val="00DF7A6D"/>
    <w:rsid w:val="00E309ED"/>
    <w:rsid w:val="00E61144"/>
    <w:rsid w:val="00E805C4"/>
    <w:rsid w:val="00E83CD0"/>
    <w:rsid w:val="00ED1C3A"/>
    <w:rsid w:val="00F00E91"/>
    <w:rsid w:val="00F1016A"/>
    <w:rsid w:val="00F37B49"/>
    <w:rsid w:val="00F6179A"/>
    <w:rsid w:val="00F77840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</TotalTime>
  <Pages>2</Pages>
  <Words>436</Words>
  <Characters>2489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12</cp:revision>
  <cp:lastPrinted>2014-04-02T08:46:00Z</cp:lastPrinted>
  <dcterms:created xsi:type="dcterms:W3CDTF">2014-05-14T05:17:00Z</dcterms:created>
  <dcterms:modified xsi:type="dcterms:W3CDTF">2014-05-22T06:11:00Z</dcterms:modified>
</cp:coreProperties>
</file>