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5CC" w:rsidRPr="008E1242" w:rsidRDefault="003645CC" w:rsidP="002F4CB0">
      <w:pPr>
        <w:ind w:right="-603" w:hanging="709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Сведения</w:t>
      </w:r>
    </w:p>
    <w:p w:rsidR="003645CC" w:rsidRDefault="003645CC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8E1242">
        <w:rPr>
          <w:rStyle w:val="Strong"/>
          <w:color w:val="333333"/>
          <w:sz w:val="28"/>
          <w:szCs w:val="28"/>
        </w:rPr>
        <w:t>о доходах, расходах, об имуществе и обязательствах имущественного характера федеральных государственных граж</w:t>
      </w:r>
      <w:r>
        <w:rPr>
          <w:rStyle w:val="Strong"/>
          <w:color w:val="333333"/>
          <w:sz w:val="28"/>
          <w:szCs w:val="28"/>
        </w:rPr>
        <w:t>данских служащих Отдела № 44  Управления Федерального казначейства по Свердловской области</w:t>
      </w:r>
    </w:p>
    <w:p w:rsidR="003645CC" w:rsidRPr="00DA065D" w:rsidRDefault="003645CC" w:rsidP="002F4CB0">
      <w:pPr>
        <w:ind w:left="-567" w:right="-603" w:firstLine="425"/>
        <w:jc w:val="center"/>
        <w:rPr>
          <w:rStyle w:val="Strong"/>
          <w:color w:val="333333"/>
          <w:sz w:val="28"/>
          <w:szCs w:val="28"/>
        </w:rPr>
      </w:pPr>
      <w:r w:rsidRPr="00DA065D">
        <w:rPr>
          <w:rStyle w:val="Strong"/>
          <w:color w:val="333333"/>
          <w:sz w:val="28"/>
          <w:szCs w:val="28"/>
        </w:rPr>
        <w:t>за период с 1 января 2013 года по 31 декабря 2013 года</w:t>
      </w:r>
    </w:p>
    <w:tbl>
      <w:tblPr>
        <w:tblpPr w:leftFromText="180" w:rightFromText="180" w:vertAnchor="text" w:horzAnchor="margin" w:tblpXSpec="center" w:tblpY="13"/>
        <w:tblW w:w="150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82"/>
        <w:gridCol w:w="1440"/>
        <w:gridCol w:w="1440"/>
        <w:gridCol w:w="1440"/>
        <w:gridCol w:w="851"/>
        <w:gridCol w:w="992"/>
        <w:gridCol w:w="1276"/>
        <w:gridCol w:w="850"/>
        <w:gridCol w:w="993"/>
        <w:gridCol w:w="1338"/>
        <w:gridCol w:w="1440"/>
        <w:gridCol w:w="1080"/>
      </w:tblGrid>
      <w:tr w:rsidR="003645CC" w:rsidRPr="00DA065D" w:rsidTr="000543AC">
        <w:trPr>
          <w:trHeight w:val="805"/>
        </w:trPr>
        <w:tc>
          <w:tcPr>
            <w:tcW w:w="426" w:type="dxa"/>
            <w:vMerge w:val="restart"/>
          </w:tcPr>
          <w:p w:rsidR="003645CC" w:rsidRPr="00DA065D" w:rsidRDefault="003645C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№</w:t>
            </w:r>
          </w:p>
          <w:p w:rsidR="003645CC" w:rsidRPr="00DA065D" w:rsidRDefault="003645C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п/п</w:t>
            </w:r>
          </w:p>
        </w:tc>
        <w:tc>
          <w:tcPr>
            <w:tcW w:w="1482" w:type="dxa"/>
            <w:vMerge w:val="restart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Должность</w:t>
            </w:r>
          </w:p>
        </w:tc>
        <w:tc>
          <w:tcPr>
            <w:tcW w:w="4723" w:type="dxa"/>
            <w:gridSpan w:val="4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338" w:type="dxa"/>
            <w:vMerge w:val="restart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Транспортные средства</w:t>
            </w:r>
          </w:p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(вид, марка)</w:t>
            </w:r>
          </w:p>
        </w:tc>
        <w:tc>
          <w:tcPr>
            <w:tcW w:w="1440" w:type="dxa"/>
            <w:vMerge w:val="restart"/>
          </w:tcPr>
          <w:p w:rsidR="003645CC" w:rsidRPr="00DA065D" w:rsidRDefault="003645CC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Деклариро-ванный годовой доход</w:t>
            </w:r>
          </w:p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(руб.)</w:t>
            </w:r>
          </w:p>
        </w:tc>
        <w:tc>
          <w:tcPr>
            <w:tcW w:w="1080" w:type="dxa"/>
            <w:vMerge w:val="restart"/>
          </w:tcPr>
          <w:p w:rsidR="003645CC" w:rsidRPr="00DA065D" w:rsidRDefault="003645CC" w:rsidP="0009733E">
            <w:pPr>
              <w:jc w:val="center"/>
              <w:rPr>
                <w:rStyle w:val="FootnoteReference"/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</w:p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3645CC" w:rsidRPr="00DA065D" w:rsidTr="009D614F">
        <w:tc>
          <w:tcPr>
            <w:tcW w:w="426" w:type="dxa"/>
            <w:vMerge/>
          </w:tcPr>
          <w:p w:rsidR="003645CC" w:rsidRPr="00DA065D" w:rsidRDefault="003645CC" w:rsidP="0009733E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  <w:vMerge/>
          </w:tcPr>
          <w:p w:rsidR="003645CC" w:rsidRPr="00DA065D" w:rsidRDefault="003645CC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645CC" w:rsidRPr="00DA065D" w:rsidRDefault="003645CC" w:rsidP="0009733E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1440" w:type="dxa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собствен-ности</w:t>
            </w:r>
          </w:p>
        </w:tc>
        <w:tc>
          <w:tcPr>
            <w:tcW w:w="851" w:type="dxa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2" w:type="dxa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276" w:type="dxa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пло-щадь (кв.м)</w:t>
            </w:r>
          </w:p>
        </w:tc>
        <w:tc>
          <w:tcPr>
            <w:tcW w:w="993" w:type="dxa"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DA065D">
              <w:rPr>
                <w:rFonts w:ascii="Verdana" w:hAnsi="Verdana"/>
                <w:sz w:val="16"/>
                <w:szCs w:val="16"/>
              </w:rPr>
              <w:t>страна распо-ложения</w:t>
            </w:r>
          </w:p>
        </w:tc>
        <w:tc>
          <w:tcPr>
            <w:tcW w:w="1338" w:type="dxa"/>
            <w:vMerge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  <w:vMerge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80" w:type="dxa"/>
            <w:vMerge/>
          </w:tcPr>
          <w:p w:rsidR="003645CC" w:rsidRPr="00DA065D" w:rsidRDefault="003645CC" w:rsidP="0009733E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3645CC" w:rsidRPr="00DA065D" w:rsidTr="009D614F">
        <w:tc>
          <w:tcPr>
            <w:tcW w:w="426" w:type="dxa"/>
            <w:vMerge w:val="restart"/>
          </w:tcPr>
          <w:p w:rsidR="003645CC" w:rsidRPr="0086276B" w:rsidRDefault="003645CC" w:rsidP="001849E4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sz w:val="16"/>
                <w:szCs w:val="16"/>
                <w:lang w:val="en-US"/>
              </w:rPr>
              <w:t>1</w:t>
            </w:r>
          </w:p>
        </w:tc>
        <w:tc>
          <w:tcPr>
            <w:tcW w:w="1482" w:type="dxa"/>
          </w:tcPr>
          <w:p w:rsidR="003645CC" w:rsidRPr="0086276B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Горбунова А.Б.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Начальник отдела</w:t>
            </w:r>
          </w:p>
        </w:tc>
        <w:tc>
          <w:tcPr>
            <w:tcW w:w="1440" w:type="dxa"/>
          </w:tcPr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61,5</w:t>
            </w:r>
          </w:p>
        </w:tc>
        <w:tc>
          <w:tcPr>
            <w:tcW w:w="992" w:type="dxa"/>
          </w:tcPr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645CC" w:rsidRDefault="003645CC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645CC" w:rsidRDefault="003645CC" w:rsidP="003743A3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60,3</w:t>
            </w:r>
          </w:p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</w:tcPr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645CC" w:rsidRDefault="003645CC" w:rsidP="001849E4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1849E4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596072,99</w:t>
            </w:r>
          </w:p>
        </w:tc>
        <w:tc>
          <w:tcPr>
            <w:tcW w:w="1080" w:type="dxa"/>
          </w:tcPr>
          <w:p w:rsidR="003645CC" w:rsidRDefault="003645CC" w:rsidP="001849E4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645CC" w:rsidRPr="00DA065D" w:rsidTr="009D614F">
        <w:tc>
          <w:tcPr>
            <w:tcW w:w="426" w:type="dxa"/>
            <w:vMerge/>
          </w:tcPr>
          <w:p w:rsidR="003645CC" w:rsidRPr="00DA065D" w:rsidRDefault="003645CC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 под гаражом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27,0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60,3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25,8</w:t>
            </w:r>
          </w:p>
        </w:tc>
        <w:tc>
          <w:tcPr>
            <w:tcW w:w="992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645CC" w:rsidRDefault="003645CC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86,2</w:t>
            </w:r>
          </w:p>
        </w:tc>
        <w:tc>
          <w:tcPr>
            <w:tcW w:w="993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Россия-</w:t>
            </w:r>
          </w:p>
        </w:tc>
        <w:tc>
          <w:tcPr>
            <w:tcW w:w="1338" w:type="dxa"/>
          </w:tcPr>
          <w:p w:rsidR="003645CC" w:rsidRDefault="003645CC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234203,28</w:t>
            </w:r>
          </w:p>
        </w:tc>
        <w:tc>
          <w:tcPr>
            <w:tcW w:w="1080" w:type="dxa"/>
          </w:tcPr>
          <w:p w:rsidR="003645CC" w:rsidRDefault="003645CC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645CC" w:rsidRPr="00DA065D" w:rsidTr="009D614F">
        <w:tc>
          <w:tcPr>
            <w:tcW w:w="426" w:type="dxa"/>
            <w:vMerge w:val="restart"/>
          </w:tcPr>
          <w:p w:rsidR="003645CC" w:rsidRPr="00DA065D" w:rsidRDefault="003645CC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1482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Ташкинова Л.М.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1/3</w:t>
            </w:r>
          </w:p>
        </w:tc>
        <w:tc>
          <w:tcPr>
            <w:tcW w:w="851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61,0</w:t>
            </w:r>
          </w:p>
        </w:tc>
        <w:tc>
          <w:tcPr>
            <w:tcW w:w="992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645CC" w:rsidRDefault="003645CC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645CC" w:rsidRDefault="003645CC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394022,65</w:t>
            </w:r>
          </w:p>
        </w:tc>
        <w:tc>
          <w:tcPr>
            <w:tcW w:w="1080" w:type="dxa"/>
          </w:tcPr>
          <w:p w:rsidR="003645CC" w:rsidRDefault="003645CC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645CC" w:rsidRPr="00DA065D" w:rsidTr="009D614F">
        <w:tc>
          <w:tcPr>
            <w:tcW w:w="426" w:type="dxa"/>
            <w:vMerge/>
          </w:tcPr>
          <w:p w:rsidR="003645CC" w:rsidRPr="00DA065D" w:rsidRDefault="003645CC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Гараж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Долевая 2/3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61,0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28,0</w:t>
            </w:r>
          </w:p>
        </w:tc>
        <w:tc>
          <w:tcPr>
            <w:tcW w:w="992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645CC" w:rsidRDefault="003645CC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3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338" w:type="dxa"/>
          </w:tcPr>
          <w:p w:rsidR="003645CC" w:rsidRDefault="003645CC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ВАЗ 21074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201997,72</w:t>
            </w:r>
          </w:p>
        </w:tc>
        <w:tc>
          <w:tcPr>
            <w:tcW w:w="1080" w:type="dxa"/>
          </w:tcPr>
          <w:p w:rsidR="003645CC" w:rsidRDefault="003645CC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645CC" w:rsidRPr="00DA065D" w:rsidTr="009D614F">
        <w:tc>
          <w:tcPr>
            <w:tcW w:w="426" w:type="dxa"/>
            <w:vMerge w:val="restart"/>
          </w:tcPr>
          <w:p w:rsidR="003645CC" w:rsidRPr="00DA065D" w:rsidRDefault="003645CC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1482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Искакова Е.П.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Главный специалист- эксперт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645CC" w:rsidRDefault="003645CC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645CC" w:rsidRDefault="003645CC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64,5</w:t>
            </w:r>
          </w:p>
        </w:tc>
        <w:tc>
          <w:tcPr>
            <w:tcW w:w="993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8" w:type="dxa"/>
          </w:tcPr>
          <w:p w:rsidR="003645CC" w:rsidRDefault="003645CC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380611,92</w:t>
            </w:r>
          </w:p>
        </w:tc>
        <w:tc>
          <w:tcPr>
            <w:tcW w:w="1080" w:type="dxa"/>
          </w:tcPr>
          <w:p w:rsidR="003645CC" w:rsidRDefault="003645CC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645CC" w:rsidRPr="00DA065D" w:rsidTr="009D614F">
        <w:tc>
          <w:tcPr>
            <w:tcW w:w="426" w:type="dxa"/>
            <w:vMerge/>
          </w:tcPr>
          <w:p w:rsidR="003645CC" w:rsidRPr="00DA065D" w:rsidRDefault="003645CC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Индивидуальная</w:t>
            </w:r>
          </w:p>
        </w:tc>
        <w:tc>
          <w:tcPr>
            <w:tcW w:w="851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64,5</w:t>
            </w:r>
          </w:p>
        </w:tc>
        <w:tc>
          <w:tcPr>
            <w:tcW w:w="992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276" w:type="dxa"/>
          </w:tcPr>
          <w:p w:rsidR="003645CC" w:rsidRDefault="003645CC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3000,0</w:t>
            </w:r>
          </w:p>
        </w:tc>
        <w:tc>
          <w:tcPr>
            <w:tcW w:w="993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Россия </w:t>
            </w:r>
          </w:p>
        </w:tc>
        <w:tc>
          <w:tcPr>
            <w:tcW w:w="1338" w:type="dxa"/>
          </w:tcPr>
          <w:p w:rsidR="003645CC" w:rsidRDefault="003645CC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а/м Фольксваген Туарег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868800,00</w:t>
            </w:r>
          </w:p>
        </w:tc>
        <w:tc>
          <w:tcPr>
            <w:tcW w:w="1080" w:type="dxa"/>
          </w:tcPr>
          <w:p w:rsidR="003645CC" w:rsidRDefault="003645CC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645CC" w:rsidRPr="00DA065D" w:rsidTr="009D614F">
        <w:tc>
          <w:tcPr>
            <w:tcW w:w="426" w:type="dxa"/>
            <w:vMerge w:val="restart"/>
          </w:tcPr>
          <w:p w:rsidR="003645CC" w:rsidRPr="00DA065D" w:rsidRDefault="003645CC" w:rsidP="0086276B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1482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Бурлева О.А.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645CC" w:rsidRDefault="003645CC" w:rsidP="0086276B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41,1</w:t>
            </w:r>
          </w:p>
        </w:tc>
        <w:tc>
          <w:tcPr>
            <w:tcW w:w="993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645CC" w:rsidRDefault="003645CC" w:rsidP="0086276B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86276B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307255,72</w:t>
            </w:r>
          </w:p>
        </w:tc>
        <w:tc>
          <w:tcPr>
            <w:tcW w:w="1080" w:type="dxa"/>
          </w:tcPr>
          <w:p w:rsidR="003645CC" w:rsidRDefault="003645CC" w:rsidP="0086276B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645CC" w:rsidRPr="00DA065D" w:rsidTr="009D614F">
        <w:tc>
          <w:tcPr>
            <w:tcW w:w="426" w:type="dxa"/>
            <w:vMerge/>
          </w:tcPr>
          <w:p w:rsidR="003645CC" w:rsidRPr="00DA065D" w:rsidRDefault="003645CC" w:rsidP="005B4E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82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Супруг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40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645CC" w:rsidRDefault="003645CC" w:rsidP="005B4EB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41,1</w:t>
            </w:r>
          </w:p>
        </w:tc>
        <w:tc>
          <w:tcPr>
            <w:tcW w:w="993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395263,45</w:t>
            </w:r>
          </w:p>
        </w:tc>
        <w:tc>
          <w:tcPr>
            <w:tcW w:w="1080" w:type="dxa"/>
          </w:tcPr>
          <w:p w:rsidR="003645CC" w:rsidRDefault="003645CC" w:rsidP="005B4E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  <w:tr w:rsidR="003645CC" w:rsidRPr="00DA065D" w:rsidTr="009D614F">
        <w:tc>
          <w:tcPr>
            <w:tcW w:w="426" w:type="dxa"/>
          </w:tcPr>
          <w:p w:rsidR="003645CC" w:rsidRPr="00DA065D" w:rsidRDefault="003645CC" w:rsidP="005B4EB1">
            <w:pPr>
              <w:ind w:left="-142" w:right="-108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1482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Носова Л.П.</w:t>
            </w:r>
          </w:p>
        </w:tc>
        <w:tc>
          <w:tcPr>
            <w:tcW w:w="1440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Старший специалист 2 разряда</w:t>
            </w:r>
          </w:p>
        </w:tc>
        <w:tc>
          <w:tcPr>
            <w:tcW w:w="1440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992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276" w:type="dxa"/>
          </w:tcPr>
          <w:p w:rsidR="003645CC" w:rsidRDefault="003645CC" w:rsidP="005B4EB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Квартира</w:t>
            </w:r>
          </w:p>
          <w:p w:rsidR="003645CC" w:rsidRDefault="003645CC" w:rsidP="005B4EB1">
            <w:pPr>
              <w:shd w:val="clear" w:color="auto" w:fill="FFFFFF"/>
              <w:tabs>
                <w:tab w:val="left" w:pos="1900"/>
              </w:tabs>
              <w:spacing w:line="240" w:lineRule="exact"/>
              <w:ind w:right="-83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0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57,1</w:t>
            </w:r>
          </w:p>
        </w:tc>
        <w:tc>
          <w:tcPr>
            <w:tcW w:w="993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Россия</w:t>
            </w:r>
          </w:p>
        </w:tc>
        <w:tc>
          <w:tcPr>
            <w:tcW w:w="1338" w:type="dxa"/>
          </w:tcPr>
          <w:p w:rsidR="003645CC" w:rsidRDefault="003645CC" w:rsidP="005B4EB1">
            <w:pPr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-</w:t>
            </w:r>
          </w:p>
        </w:tc>
        <w:tc>
          <w:tcPr>
            <w:tcW w:w="1440" w:type="dxa"/>
          </w:tcPr>
          <w:p w:rsidR="003645CC" w:rsidRDefault="003645CC" w:rsidP="005B4EB1">
            <w:pPr>
              <w:shd w:val="clear" w:color="auto" w:fill="FFFFFF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285801,07</w:t>
            </w:r>
          </w:p>
        </w:tc>
        <w:tc>
          <w:tcPr>
            <w:tcW w:w="1080" w:type="dxa"/>
          </w:tcPr>
          <w:p w:rsidR="003645CC" w:rsidRDefault="003645CC" w:rsidP="005B4EB1">
            <w:pPr>
              <w:jc w:val="center"/>
              <w:rPr>
                <w:rStyle w:val="Strong"/>
                <w:rFonts w:ascii="Verdana" w:hAnsi="Verdana"/>
                <w:b w:val="0"/>
                <w:sz w:val="16"/>
                <w:szCs w:val="16"/>
              </w:rPr>
            </w:pPr>
            <w:r>
              <w:rPr>
                <w:rStyle w:val="Strong"/>
                <w:rFonts w:ascii="Verdana" w:hAnsi="Verdana"/>
                <w:b w:val="0"/>
                <w:sz w:val="16"/>
                <w:szCs w:val="16"/>
              </w:rPr>
              <w:t>-</w:t>
            </w:r>
          </w:p>
        </w:tc>
      </w:tr>
    </w:tbl>
    <w:p w:rsidR="003645CC" w:rsidRPr="00DA065D" w:rsidRDefault="003645CC" w:rsidP="007D04C2">
      <w:pPr>
        <w:pStyle w:val="FootnoteText"/>
        <w:jc w:val="both"/>
        <w:rPr>
          <w:rFonts w:ascii="Verdana" w:hAnsi="Verdana"/>
        </w:rPr>
      </w:pPr>
    </w:p>
    <w:sectPr w:rsidR="003645CC" w:rsidRPr="00DA065D" w:rsidSect="007D04C2">
      <w:pgSz w:w="15840" w:h="12240" w:orient="landscape" w:code="1"/>
      <w:pgMar w:top="1259" w:right="1134" w:bottom="360" w:left="1134" w:header="720" w:footer="720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0846"/>
    <w:rsid w:val="000543AC"/>
    <w:rsid w:val="000712AE"/>
    <w:rsid w:val="000738E2"/>
    <w:rsid w:val="000818A1"/>
    <w:rsid w:val="00091391"/>
    <w:rsid w:val="0009733E"/>
    <w:rsid w:val="000A3E1E"/>
    <w:rsid w:val="000A6908"/>
    <w:rsid w:val="001720CA"/>
    <w:rsid w:val="001849E4"/>
    <w:rsid w:val="001B4930"/>
    <w:rsid w:val="001C1B8F"/>
    <w:rsid w:val="001C4F31"/>
    <w:rsid w:val="001D7A8F"/>
    <w:rsid w:val="001E0846"/>
    <w:rsid w:val="00236541"/>
    <w:rsid w:val="002508A3"/>
    <w:rsid w:val="002A6755"/>
    <w:rsid w:val="002B3B61"/>
    <w:rsid w:val="002C177D"/>
    <w:rsid w:val="002C56A8"/>
    <w:rsid w:val="002D3A21"/>
    <w:rsid w:val="002E5FBE"/>
    <w:rsid w:val="002F4CB0"/>
    <w:rsid w:val="00301780"/>
    <w:rsid w:val="00304199"/>
    <w:rsid w:val="00326578"/>
    <w:rsid w:val="00327B45"/>
    <w:rsid w:val="00334685"/>
    <w:rsid w:val="00335988"/>
    <w:rsid w:val="003435CD"/>
    <w:rsid w:val="00352293"/>
    <w:rsid w:val="003600B1"/>
    <w:rsid w:val="003645CC"/>
    <w:rsid w:val="003743A3"/>
    <w:rsid w:val="00377B21"/>
    <w:rsid w:val="00384F0D"/>
    <w:rsid w:val="003B6B5B"/>
    <w:rsid w:val="003B7F9C"/>
    <w:rsid w:val="003F56CE"/>
    <w:rsid w:val="004503DC"/>
    <w:rsid w:val="00465BDE"/>
    <w:rsid w:val="0047593A"/>
    <w:rsid w:val="00476D14"/>
    <w:rsid w:val="00483DDF"/>
    <w:rsid w:val="0048686C"/>
    <w:rsid w:val="00490782"/>
    <w:rsid w:val="004C45A9"/>
    <w:rsid w:val="004C4FC2"/>
    <w:rsid w:val="004E1197"/>
    <w:rsid w:val="004E798D"/>
    <w:rsid w:val="00500DD5"/>
    <w:rsid w:val="005342B3"/>
    <w:rsid w:val="005519E2"/>
    <w:rsid w:val="005673E5"/>
    <w:rsid w:val="00582C4C"/>
    <w:rsid w:val="005A005E"/>
    <w:rsid w:val="005B4EB1"/>
    <w:rsid w:val="005F7C85"/>
    <w:rsid w:val="00607679"/>
    <w:rsid w:val="00620F54"/>
    <w:rsid w:val="0066704A"/>
    <w:rsid w:val="00683549"/>
    <w:rsid w:val="006A539A"/>
    <w:rsid w:val="0072719A"/>
    <w:rsid w:val="0076622A"/>
    <w:rsid w:val="00797B61"/>
    <w:rsid w:val="007D04C2"/>
    <w:rsid w:val="007E1A4B"/>
    <w:rsid w:val="0083778D"/>
    <w:rsid w:val="0086276B"/>
    <w:rsid w:val="008A331F"/>
    <w:rsid w:val="008E1242"/>
    <w:rsid w:val="008F6E42"/>
    <w:rsid w:val="00901E09"/>
    <w:rsid w:val="00942D2C"/>
    <w:rsid w:val="00966AC6"/>
    <w:rsid w:val="009A58D6"/>
    <w:rsid w:val="009C6467"/>
    <w:rsid w:val="009D614F"/>
    <w:rsid w:val="00A00949"/>
    <w:rsid w:val="00A82688"/>
    <w:rsid w:val="00AB37CE"/>
    <w:rsid w:val="00AC1A28"/>
    <w:rsid w:val="00B77BB7"/>
    <w:rsid w:val="00B911F4"/>
    <w:rsid w:val="00BA3B61"/>
    <w:rsid w:val="00BB3DEC"/>
    <w:rsid w:val="00BD2055"/>
    <w:rsid w:val="00BF3706"/>
    <w:rsid w:val="00C27519"/>
    <w:rsid w:val="00C82970"/>
    <w:rsid w:val="00CF4CBA"/>
    <w:rsid w:val="00D35BC5"/>
    <w:rsid w:val="00D8317C"/>
    <w:rsid w:val="00D8362B"/>
    <w:rsid w:val="00DA062B"/>
    <w:rsid w:val="00DA065D"/>
    <w:rsid w:val="00DE125B"/>
    <w:rsid w:val="00E309ED"/>
    <w:rsid w:val="00E43EA9"/>
    <w:rsid w:val="00E61144"/>
    <w:rsid w:val="00E802FD"/>
    <w:rsid w:val="00E83CD0"/>
    <w:rsid w:val="00ED1C3A"/>
    <w:rsid w:val="00F00E91"/>
    <w:rsid w:val="00F1016A"/>
    <w:rsid w:val="00F25BC8"/>
    <w:rsid w:val="00F37B49"/>
    <w:rsid w:val="00F6179A"/>
    <w:rsid w:val="00F77840"/>
    <w:rsid w:val="00FC73A3"/>
    <w:rsid w:val="00FE1CFC"/>
    <w:rsid w:val="00FF374F"/>
    <w:rsid w:val="00FF79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84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1E0846"/>
    <w:pPr>
      <w:autoSpaceDE w:val="0"/>
      <w:autoSpaceDN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1E0846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1E0846"/>
    <w:rPr>
      <w:rFonts w:cs="Times New Roman"/>
      <w:vertAlign w:val="superscript"/>
    </w:rPr>
  </w:style>
  <w:style w:type="character" w:styleId="Strong">
    <w:name w:val="Strong"/>
    <w:basedOn w:val="DefaultParagraphFont"/>
    <w:uiPriority w:val="99"/>
    <w:qFormat/>
    <w:rsid w:val="001E0846"/>
    <w:rPr>
      <w:rFonts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1E08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E0846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189</TotalTime>
  <Pages>1</Pages>
  <Words>248</Words>
  <Characters>1415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EgorovaMN</dc:creator>
  <cp:keywords/>
  <dc:description/>
  <cp:lastModifiedBy>YarinaOA</cp:lastModifiedBy>
  <cp:revision>7</cp:revision>
  <cp:lastPrinted>2014-04-02T08:46:00Z</cp:lastPrinted>
  <dcterms:created xsi:type="dcterms:W3CDTF">2014-05-20T08:21:00Z</dcterms:created>
  <dcterms:modified xsi:type="dcterms:W3CDTF">2014-05-22T06:05:00Z</dcterms:modified>
</cp:coreProperties>
</file>