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ACB" w:rsidRPr="008E1242" w:rsidRDefault="001D1ACB" w:rsidP="004E1837">
      <w:pPr>
        <w:ind w:right="-603" w:hanging="709"/>
        <w:jc w:val="center"/>
        <w:outlineLvl w:val="0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1D1ACB" w:rsidRDefault="001D1ACB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43  Управления Федерального казначейства по Свердловской области</w:t>
      </w:r>
    </w:p>
    <w:p w:rsidR="001D1ACB" w:rsidRPr="00DA065D" w:rsidRDefault="001D1ACB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1D1ACB" w:rsidRPr="00DA065D" w:rsidTr="000543AC">
        <w:trPr>
          <w:trHeight w:val="805"/>
        </w:trPr>
        <w:tc>
          <w:tcPr>
            <w:tcW w:w="426" w:type="dxa"/>
            <w:vMerge w:val="restart"/>
          </w:tcPr>
          <w:p w:rsidR="001D1ACB" w:rsidRPr="00DA065D" w:rsidRDefault="001D1ACB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1D1ACB" w:rsidRPr="00DA065D" w:rsidRDefault="001D1ACB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1D1ACB" w:rsidRPr="00DA065D" w:rsidRDefault="001D1ACB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1D1ACB" w:rsidRPr="00DA065D" w:rsidRDefault="001D1ACB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1D1ACB" w:rsidRPr="00DA065D" w:rsidTr="009D614F">
        <w:tc>
          <w:tcPr>
            <w:tcW w:w="426" w:type="dxa"/>
            <w:vMerge/>
          </w:tcPr>
          <w:p w:rsidR="001D1ACB" w:rsidRPr="00DA065D" w:rsidRDefault="001D1ACB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1D1ACB" w:rsidRPr="00DA065D" w:rsidRDefault="001D1ACB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D1ACB" w:rsidRPr="00DA065D" w:rsidRDefault="001D1ACB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D1ACB" w:rsidRPr="00DA065D" w:rsidRDefault="001D1AC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D1ACB" w:rsidRPr="00DA065D" w:rsidTr="009D614F">
        <w:tc>
          <w:tcPr>
            <w:tcW w:w="426" w:type="dxa"/>
            <w:vMerge w:val="restart"/>
          </w:tcPr>
          <w:p w:rsidR="001D1ACB" w:rsidRPr="0086276B" w:rsidRDefault="001D1ACB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</w:p>
        </w:tc>
        <w:tc>
          <w:tcPr>
            <w:tcW w:w="1482" w:type="dxa"/>
          </w:tcPr>
          <w:p w:rsidR="001D1ACB" w:rsidRPr="0086276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Линкер А.В.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1D1ACB" w:rsidRDefault="001D1ACB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1D1ACB" w:rsidRDefault="001D1ACB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79,6</w:t>
            </w:r>
          </w:p>
        </w:tc>
        <w:tc>
          <w:tcPr>
            <w:tcW w:w="992" w:type="dxa"/>
          </w:tcPr>
          <w:p w:rsidR="001D1ACB" w:rsidRDefault="001D1ACB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1D1ACB" w:rsidRDefault="001D1ACB" w:rsidP="003743A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1D1ACB" w:rsidRDefault="001D1ACB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1D1ACB" w:rsidRDefault="001D1ACB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1D1ACB" w:rsidRDefault="001D1ACB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630837,49</w:t>
            </w:r>
          </w:p>
        </w:tc>
        <w:tc>
          <w:tcPr>
            <w:tcW w:w="1080" w:type="dxa"/>
          </w:tcPr>
          <w:p w:rsidR="001D1ACB" w:rsidRDefault="001D1ACB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/>
          </w:tcPr>
          <w:p w:rsidR="001D1ACB" w:rsidRPr="00DA065D" w:rsidRDefault="001D1ACB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D1ACB" w:rsidRDefault="001D1ACB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79,6</w:t>
            </w:r>
          </w:p>
        </w:tc>
        <w:tc>
          <w:tcPr>
            <w:tcW w:w="993" w:type="dxa"/>
          </w:tcPr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D1ACB" w:rsidRDefault="001D1ACB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1D1ACB" w:rsidRDefault="001D1ACB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 w:val="restart"/>
          </w:tcPr>
          <w:p w:rsidR="001D1ACB" w:rsidRPr="00DA065D" w:rsidRDefault="001D1ACB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Сорокина Г.Н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Дачный земельный участок</w:t>
            </w: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Дачный дом</w:t>
            </w: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579,0</w:t>
            </w: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44,6</w:t>
            </w: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23,7</w:t>
            </w: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30,2</w:t>
            </w:r>
          </w:p>
        </w:tc>
        <w:tc>
          <w:tcPr>
            <w:tcW w:w="992" w:type="dxa"/>
          </w:tcPr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1D1ACB" w:rsidRDefault="001D1ACB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76,0</w:t>
            </w:r>
          </w:p>
        </w:tc>
        <w:tc>
          <w:tcPr>
            <w:tcW w:w="993" w:type="dxa"/>
          </w:tcPr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D1ACB" w:rsidRDefault="001D1ACB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Рено Сандеро</w:t>
            </w:r>
          </w:p>
        </w:tc>
        <w:tc>
          <w:tcPr>
            <w:tcW w:w="1440" w:type="dxa"/>
          </w:tcPr>
          <w:p w:rsidR="001D1ACB" w:rsidRDefault="001D1ACB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502891,10</w:t>
            </w:r>
          </w:p>
        </w:tc>
        <w:tc>
          <w:tcPr>
            <w:tcW w:w="1080" w:type="dxa"/>
          </w:tcPr>
          <w:p w:rsidR="001D1ACB" w:rsidRDefault="001D1ACB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/>
          </w:tcPr>
          <w:p w:rsidR="001D1ACB" w:rsidRPr="00DA065D" w:rsidRDefault="001D1ACB" w:rsidP="004E1837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Default="001D1ACB" w:rsidP="004E183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1D1ACB" w:rsidRDefault="001D1ACB" w:rsidP="004E183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1D1ACB" w:rsidRDefault="001D1ACB" w:rsidP="004E183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50,4</w:t>
            </w:r>
          </w:p>
        </w:tc>
        <w:tc>
          <w:tcPr>
            <w:tcW w:w="992" w:type="dxa"/>
          </w:tcPr>
          <w:p w:rsidR="001D1ACB" w:rsidRDefault="001D1ACB" w:rsidP="004E183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1D1ACB" w:rsidRDefault="001D1ACB" w:rsidP="004E1837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1D1ACB" w:rsidRDefault="001D1ACB" w:rsidP="004E183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76,0</w:t>
            </w:r>
          </w:p>
        </w:tc>
        <w:tc>
          <w:tcPr>
            <w:tcW w:w="993" w:type="dxa"/>
          </w:tcPr>
          <w:p w:rsidR="001D1ACB" w:rsidRDefault="001D1ACB" w:rsidP="004E183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D1ACB" w:rsidRDefault="001D1ACB" w:rsidP="004E183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СЕАЗ-1111</w:t>
            </w:r>
          </w:p>
        </w:tc>
        <w:tc>
          <w:tcPr>
            <w:tcW w:w="1440" w:type="dxa"/>
          </w:tcPr>
          <w:p w:rsidR="001D1ACB" w:rsidRDefault="001D1ACB" w:rsidP="004E1837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233852,61</w:t>
            </w:r>
          </w:p>
        </w:tc>
        <w:tc>
          <w:tcPr>
            <w:tcW w:w="1080" w:type="dxa"/>
          </w:tcPr>
          <w:p w:rsidR="001D1ACB" w:rsidRDefault="001D1ACB" w:rsidP="004E1837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 w:val="restart"/>
          </w:tcPr>
          <w:p w:rsidR="001D1ACB" w:rsidRPr="00DA065D" w:rsidRDefault="001D1ACB" w:rsidP="004E1C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Гардабуцких М.В.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47,0</w:t>
            </w:r>
          </w:p>
        </w:tc>
        <w:tc>
          <w:tcPr>
            <w:tcW w:w="993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D1ACB" w:rsidRDefault="001D1ACB" w:rsidP="004E1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3600,00</w:t>
            </w:r>
          </w:p>
        </w:tc>
        <w:tc>
          <w:tcPr>
            <w:tcW w:w="1080" w:type="dxa"/>
          </w:tcPr>
          <w:p w:rsidR="001D1ACB" w:rsidRDefault="001D1ACB" w:rsidP="004E1CC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/>
          </w:tcPr>
          <w:p w:rsidR="001D1ACB" w:rsidRPr="00DA065D" w:rsidRDefault="001D1ACB" w:rsidP="004E1C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47,0</w:t>
            </w:r>
          </w:p>
        </w:tc>
        <w:tc>
          <w:tcPr>
            <w:tcW w:w="993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D1ACB" w:rsidRDefault="001D1ACB" w:rsidP="004E1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Шевроле Лачетти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299492,31</w:t>
            </w:r>
          </w:p>
        </w:tc>
        <w:tc>
          <w:tcPr>
            <w:tcW w:w="1080" w:type="dxa"/>
          </w:tcPr>
          <w:p w:rsidR="001D1ACB" w:rsidRDefault="001D1ACB" w:rsidP="004E1CC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/>
          </w:tcPr>
          <w:p w:rsidR="001D1ACB" w:rsidRPr="00DA065D" w:rsidRDefault="001D1ACB" w:rsidP="004E1C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47,0</w:t>
            </w:r>
          </w:p>
        </w:tc>
        <w:tc>
          <w:tcPr>
            <w:tcW w:w="993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D1ACB" w:rsidRDefault="001D1ACB" w:rsidP="004E1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1D1ACB" w:rsidRDefault="001D1ACB" w:rsidP="004E1CC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/>
          </w:tcPr>
          <w:p w:rsidR="001D1ACB" w:rsidRPr="00DA065D" w:rsidRDefault="001D1ACB" w:rsidP="004E1C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47,0</w:t>
            </w:r>
          </w:p>
        </w:tc>
        <w:tc>
          <w:tcPr>
            <w:tcW w:w="993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D1ACB" w:rsidRDefault="001D1ACB" w:rsidP="004E1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116728,80</w:t>
            </w:r>
          </w:p>
        </w:tc>
        <w:tc>
          <w:tcPr>
            <w:tcW w:w="1080" w:type="dxa"/>
          </w:tcPr>
          <w:p w:rsidR="001D1ACB" w:rsidRDefault="001D1ACB" w:rsidP="004E1CC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 w:val="restart"/>
          </w:tcPr>
          <w:p w:rsidR="001D1ACB" w:rsidRPr="00DA065D" w:rsidRDefault="001D1ACB" w:rsidP="004E1C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Кисилева Ю.Ю.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30,1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40,3</w:t>
            </w:r>
          </w:p>
        </w:tc>
        <w:tc>
          <w:tcPr>
            <w:tcW w:w="992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1D1ACB" w:rsidRDefault="001D1ACB" w:rsidP="004E1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3600,00</w:t>
            </w:r>
          </w:p>
        </w:tc>
        <w:tc>
          <w:tcPr>
            <w:tcW w:w="1080" w:type="dxa"/>
          </w:tcPr>
          <w:p w:rsidR="001D1ACB" w:rsidRDefault="001D1ACB" w:rsidP="004E1CC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/>
          </w:tcPr>
          <w:p w:rsidR="001D1ACB" w:rsidRPr="00DA065D" w:rsidRDefault="001D1ACB" w:rsidP="004E1C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50,0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40,3</w:t>
            </w:r>
          </w:p>
        </w:tc>
        <w:tc>
          <w:tcPr>
            <w:tcW w:w="992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28,5</w:t>
            </w:r>
          </w:p>
        </w:tc>
        <w:tc>
          <w:tcPr>
            <w:tcW w:w="993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D1ACB" w:rsidRDefault="001D1ACB" w:rsidP="004E1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875578,00</w:t>
            </w:r>
          </w:p>
        </w:tc>
        <w:tc>
          <w:tcPr>
            <w:tcW w:w="1080" w:type="dxa"/>
          </w:tcPr>
          <w:p w:rsidR="001D1ACB" w:rsidRDefault="001D1ACB" w:rsidP="004E1CC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</w:tcPr>
          <w:p w:rsidR="001D1ACB" w:rsidRPr="00DA065D" w:rsidRDefault="001D1ACB" w:rsidP="004E1C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40,3</w:t>
            </w:r>
          </w:p>
        </w:tc>
        <w:tc>
          <w:tcPr>
            <w:tcW w:w="993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D1ACB" w:rsidRDefault="001D1ACB" w:rsidP="004E1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1D1ACB" w:rsidRDefault="001D1ACB" w:rsidP="004E1CC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 w:val="restart"/>
          </w:tcPr>
          <w:p w:rsidR="001D1ACB" w:rsidRPr="00DA065D" w:rsidRDefault="001D1ACB" w:rsidP="004E1C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Сергеева Е.Н.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48,0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1061,0</w:t>
            </w:r>
          </w:p>
        </w:tc>
        <w:tc>
          <w:tcPr>
            <w:tcW w:w="992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1D1ACB" w:rsidRDefault="001D1ACB" w:rsidP="004E1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356672,71</w:t>
            </w:r>
          </w:p>
        </w:tc>
        <w:tc>
          <w:tcPr>
            <w:tcW w:w="1080" w:type="dxa"/>
          </w:tcPr>
          <w:p w:rsidR="001D1ACB" w:rsidRDefault="001D1ACB" w:rsidP="004E1CC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/>
          </w:tcPr>
          <w:p w:rsidR="001D1ACB" w:rsidRPr="00DA065D" w:rsidRDefault="001D1ACB" w:rsidP="004E1C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48,0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1D1ACB" w:rsidRDefault="001D1ACB" w:rsidP="004E1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356449,49</w:t>
            </w:r>
          </w:p>
        </w:tc>
        <w:tc>
          <w:tcPr>
            <w:tcW w:w="1080" w:type="dxa"/>
          </w:tcPr>
          <w:p w:rsidR="001D1ACB" w:rsidRDefault="001D1ACB" w:rsidP="004E1CC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/>
          </w:tcPr>
          <w:p w:rsidR="001D1ACB" w:rsidRPr="00DA065D" w:rsidRDefault="001D1ACB" w:rsidP="004E1C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48,0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1061,0</w:t>
            </w:r>
          </w:p>
        </w:tc>
        <w:tc>
          <w:tcPr>
            <w:tcW w:w="993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D1ACB" w:rsidRDefault="001D1ACB" w:rsidP="004E1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1D1ACB" w:rsidRDefault="001D1ACB" w:rsidP="004E1CC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</w:tcPr>
          <w:p w:rsidR="001D1ACB" w:rsidRPr="00DA065D" w:rsidRDefault="001D1ACB" w:rsidP="004E1C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Резникова Н.В.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45,3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45,1</w:t>
            </w:r>
          </w:p>
        </w:tc>
        <w:tc>
          <w:tcPr>
            <w:tcW w:w="992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1D1ACB" w:rsidRDefault="001D1ACB" w:rsidP="004E1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Дэу Нексия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371482,44</w:t>
            </w:r>
          </w:p>
        </w:tc>
        <w:tc>
          <w:tcPr>
            <w:tcW w:w="1080" w:type="dxa"/>
          </w:tcPr>
          <w:p w:rsidR="001D1ACB" w:rsidRDefault="001D1ACB" w:rsidP="004E1CC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 w:val="restart"/>
          </w:tcPr>
          <w:p w:rsidR="001D1ACB" w:rsidRPr="00DA065D" w:rsidRDefault="001D1ACB" w:rsidP="004E1C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Боровских О.И.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Гаражный бокс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59,0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37,7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1D1ACB" w:rsidRDefault="001D1ACB" w:rsidP="004E1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145394,00</w:t>
            </w:r>
          </w:p>
        </w:tc>
        <w:tc>
          <w:tcPr>
            <w:tcW w:w="1080" w:type="dxa"/>
          </w:tcPr>
          <w:p w:rsidR="001D1ACB" w:rsidRDefault="001D1ACB" w:rsidP="004E1CC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/>
          </w:tcPr>
          <w:p w:rsidR="001D1ACB" w:rsidRPr="00DA065D" w:rsidRDefault="001D1ACB" w:rsidP="004E1C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59,0</w:t>
            </w:r>
          </w:p>
        </w:tc>
        <w:tc>
          <w:tcPr>
            <w:tcW w:w="993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D1ACB" w:rsidRDefault="001D1ACB" w:rsidP="004E1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ВАЗ Лада Самара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95113,65</w:t>
            </w:r>
          </w:p>
        </w:tc>
        <w:tc>
          <w:tcPr>
            <w:tcW w:w="1080" w:type="dxa"/>
          </w:tcPr>
          <w:p w:rsidR="001D1ACB" w:rsidRDefault="001D1ACB" w:rsidP="004E1CC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/>
          </w:tcPr>
          <w:p w:rsidR="001D1ACB" w:rsidRPr="00DA065D" w:rsidRDefault="001D1ACB" w:rsidP="004E1C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59,0</w:t>
            </w:r>
          </w:p>
        </w:tc>
        <w:tc>
          <w:tcPr>
            <w:tcW w:w="993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D1ACB" w:rsidRDefault="001D1ACB" w:rsidP="004E1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10712,72</w:t>
            </w:r>
          </w:p>
        </w:tc>
        <w:tc>
          <w:tcPr>
            <w:tcW w:w="1080" w:type="dxa"/>
          </w:tcPr>
          <w:p w:rsidR="001D1ACB" w:rsidRDefault="001D1ACB" w:rsidP="004E1CC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 w:val="restart"/>
          </w:tcPr>
          <w:p w:rsidR="001D1ACB" w:rsidRPr="00DA065D" w:rsidRDefault="001D1ACB" w:rsidP="004E1C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Шнейдмиллер С.Д.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3 разряда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1/5</w:t>
            </w:r>
          </w:p>
        </w:tc>
        <w:tc>
          <w:tcPr>
            <w:tcW w:w="851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82,0</w:t>
            </w:r>
          </w:p>
        </w:tc>
        <w:tc>
          <w:tcPr>
            <w:tcW w:w="992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1D1ACB" w:rsidRDefault="001D1ACB" w:rsidP="004E1CC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67,0</w:t>
            </w:r>
          </w:p>
        </w:tc>
        <w:tc>
          <w:tcPr>
            <w:tcW w:w="993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D1ACB" w:rsidRDefault="001D1ACB" w:rsidP="004E1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4E1CC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106144,44</w:t>
            </w:r>
          </w:p>
        </w:tc>
        <w:tc>
          <w:tcPr>
            <w:tcW w:w="1080" w:type="dxa"/>
          </w:tcPr>
          <w:p w:rsidR="001D1ACB" w:rsidRDefault="001D1ACB" w:rsidP="004E1CC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/>
          </w:tcPr>
          <w:p w:rsidR="001D1ACB" w:rsidRPr="00DA065D" w:rsidRDefault="001D1ACB" w:rsidP="0021766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67,0</w:t>
            </w:r>
          </w:p>
        </w:tc>
        <w:tc>
          <w:tcPr>
            <w:tcW w:w="992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1D1ACB" w:rsidRDefault="001D1ACB" w:rsidP="0021766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1D1ACB" w:rsidRDefault="001D1ACB" w:rsidP="0021766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Форд Фокус</w:t>
            </w:r>
          </w:p>
        </w:tc>
        <w:tc>
          <w:tcPr>
            <w:tcW w:w="1440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186944,85</w:t>
            </w:r>
          </w:p>
        </w:tc>
        <w:tc>
          <w:tcPr>
            <w:tcW w:w="1080" w:type="dxa"/>
          </w:tcPr>
          <w:p w:rsidR="001D1ACB" w:rsidRDefault="001D1ACB" w:rsidP="0021766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/>
          </w:tcPr>
          <w:p w:rsidR="001D1ACB" w:rsidRPr="00DA065D" w:rsidRDefault="001D1ACB" w:rsidP="0021766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D1ACB" w:rsidRDefault="001D1ACB" w:rsidP="0021766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67,0</w:t>
            </w:r>
          </w:p>
        </w:tc>
        <w:tc>
          <w:tcPr>
            <w:tcW w:w="993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D1ACB" w:rsidRDefault="001D1ACB" w:rsidP="0021766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1D1ACB" w:rsidRDefault="001D1ACB" w:rsidP="0021766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1D1ACB" w:rsidRPr="00DA065D" w:rsidTr="009D614F">
        <w:tc>
          <w:tcPr>
            <w:tcW w:w="426" w:type="dxa"/>
            <w:vMerge/>
          </w:tcPr>
          <w:p w:rsidR="001D1ACB" w:rsidRPr="00DA065D" w:rsidRDefault="001D1ACB" w:rsidP="0021766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1D1ACB" w:rsidRDefault="001D1ACB" w:rsidP="00567A7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1D1ACB" w:rsidRDefault="001D1ACB" w:rsidP="0021766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67,0</w:t>
            </w:r>
          </w:p>
        </w:tc>
        <w:tc>
          <w:tcPr>
            <w:tcW w:w="993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1D1ACB" w:rsidRDefault="001D1ACB" w:rsidP="0021766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D1ACB" w:rsidRDefault="001D1ACB" w:rsidP="0021766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29846,94</w:t>
            </w:r>
          </w:p>
        </w:tc>
        <w:tc>
          <w:tcPr>
            <w:tcW w:w="1080" w:type="dxa"/>
          </w:tcPr>
          <w:p w:rsidR="001D1ACB" w:rsidRDefault="001D1ACB" w:rsidP="0021766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1D1ACB" w:rsidRPr="00DA065D" w:rsidRDefault="001D1ACB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1D1ACB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20966"/>
    <w:rsid w:val="001720CA"/>
    <w:rsid w:val="001849E4"/>
    <w:rsid w:val="00194F48"/>
    <w:rsid w:val="001C1B8F"/>
    <w:rsid w:val="001C4F31"/>
    <w:rsid w:val="001D1ACB"/>
    <w:rsid w:val="001D7A8F"/>
    <w:rsid w:val="001E0846"/>
    <w:rsid w:val="00217661"/>
    <w:rsid w:val="00236541"/>
    <w:rsid w:val="002508A3"/>
    <w:rsid w:val="002A6755"/>
    <w:rsid w:val="002B3B61"/>
    <w:rsid w:val="002C177D"/>
    <w:rsid w:val="002C3D63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4038AA"/>
    <w:rsid w:val="00465BDE"/>
    <w:rsid w:val="0047593A"/>
    <w:rsid w:val="00476D14"/>
    <w:rsid w:val="00483DDF"/>
    <w:rsid w:val="0048686C"/>
    <w:rsid w:val="00490782"/>
    <w:rsid w:val="004C45A9"/>
    <w:rsid w:val="004E1197"/>
    <w:rsid w:val="004E1837"/>
    <w:rsid w:val="004E1CC1"/>
    <w:rsid w:val="004E798D"/>
    <w:rsid w:val="00500DD5"/>
    <w:rsid w:val="005342B3"/>
    <w:rsid w:val="005519E2"/>
    <w:rsid w:val="005673E5"/>
    <w:rsid w:val="00567A73"/>
    <w:rsid w:val="00582C4C"/>
    <w:rsid w:val="005A005E"/>
    <w:rsid w:val="005F7C85"/>
    <w:rsid w:val="00607679"/>
    <w:rsid w:val="00620F54"/>
    <w:rsid w:val="0066704A"/>
    <w:rsid w:val="00683549"/>
    <w:rsid w:val="00696D28"/>
    <w:rsid w:val="006A539A"/>
    <w:rsid w:val="0072719A"/>
    <w:rsid w:val="0076622A"/>
    <w:rsid w:val="0077107B"/>
    <w:rsid w:val="007E1A4B"/>
    <w:rsid w:val="0083778D"/>
    <w:rsid w:val="0086276B"/>
    <w:rsid w:val="008A331F"/>
    <w:rsid w:val="008E1242"/>
    <w:rsid w:val="008F6E42"/>
    <w:rsid w:val="00942D2C"/>
    <w:rsid w:val="00966AC6"/>
    <w:rsid w:val="009A58D6"/>
    <w:rsid w:val="009C6467"/>
    <w:rsid w:val="009D614F"/>
    <w:rsid w:val="00A00949"/>
    <w:rsid w:val="00A82688"/>
    <w:rsid w:val="00AB37CE"/>
    <w:rsid w:val="00AC1A28"/>
    <w:rsid w:val="00B22E62"/>
    <w:rsid w:val="00B77BB7"/>
    <w:rsid w:val="00B911F4"/>
    <w:rsid w:val="00BA3B61"/>
    <w:rsid w:val="00BB3DEC"/>
    <w:rsid w:val="00BD2055"/>
    <w:rsid w:val="00BF3706"/>
    <w:rsid w:val="00C27519"/>
    <w:rsid w:val="00C70FD6"/>
    <w:rsid w:val="00C82970"/>
    <w:rsid w:val="00CF4CBA"/>
    <w:rsid w:val="00D35BC5"/>
    <w:rsid w:val="00D8317C"/>
    <w:rsid w:val="00D8362B"/>
    <w:rsid w:val="00DA065D"/>
    <w:rsid w:val="00DE125B"/>
    <w:rsid w:val="00E309ED"/>
    <w:rsid w:val="00E43EA9"/>
    <w:rsid w:val="00E61144"/>
    <w:rsid w:val="00E66656"/>
    <w:rsid w:val="00E83CD0"/>
    <w:rsid w:val="00ED1C3A"/>
    <w:rsid w:val="00EF7397"/>
    <w:rsid w:val="00F00E91"/>
    <w:rsid w:val="00F1016A"/>
    <w:rsid w:val="00F25BC8"/>
    <w:rsid w:val="00F37B49"/>
    <w:rsid w:val="00F6179A"/>
    <w:rsid w:val="00F7262C"/>
    <w:rsid w:val="00F7784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E183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7107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2</Pages>
  <Words>437</Words>
  <Characters>2497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6</cp:revision>
  <cp:lastPrinted>2014-04-02T08:46:00Z</cp:lastPrinted>
  <dcterms:created xsi:type="dcterms:W3CDTF">2014-05-20T07:46:00Z</dcterms:created>
  <dcterms:modified xsi:type="dcterms:W3CDTF">2014-05-22T06:00:00Z</dcterms:modified>
</cp:coreProperties>
</file>