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99" w:rsidRPr="008E1242" w:rsidRDefault="00455F99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455F99" w:rsidRDefault="00455F99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41  Управления Федерального казначейства по Свердловской области</w:t>
      </w:r>
    </w:p>
    <w:p w:rsidR="00455F99" w:rsidRPr="00DA065D" w:rsidRDefault="00455F99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455F99" w:rsidRPr="00DA065D" w:rsidTr="000543AC">
        <w:trPr>
          <w:trHeight w:val="805"/>
        </w:trPr>
        <w:tc>
          <w:tcPr>
            <w:tcW w:w="426" w:type="dxa"/>
            <w:vMerge w:val="restart"/>
          </w:tcPr>
          <w:p w:rsidR="00455F99" w:rsidRPr="00DA065D" w:rsidRDefault="00455F99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455F99" w:rsidRPr="00DA065D" w:rsidRDefault="00455F99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455F99" w:rsidRPr="00DA065D" w:rsidRDefault="00455F99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455F99" w:rsidRPr="00DA065D" w:rsidRDefault="00455F99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455F99" w:rsidRPr="00DA065D" w:rsidTr="009D614F">
        <w:tc>
          <w:tcPr>
            <w:tcW w:w="426" w:type="dxa"/>
            <w:vMerge/>
          </w:tcPr>
          <w:p w:rsidR="00455F99" w:rsidRPr="00DA065D" w:rsidRDefault="00455F99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455F99" w:rsidRPr="00DA065D" w:rsidRDefault="00455F99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55F99" w:rsidRPr="00DA065D" w:rsidRDefault="00455F99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455F99" w:rsidRPr="00DA065D" w:rsidRDefault="00455F99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455F99" w:rsidRPr="005E30B1" w:rsidTr="009D614F">
        <w:tc>
          <w:tcPr>
            <w:tcW w:w="426" w:type="dxa"/>
            <w:vMerge w:val="restart"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  <w:lang w:val="en-US"/>
              </w:rPr>
              <w:t>Усольцева С.И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57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684467,72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Супруг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tabs>
                <w:tab w:val="center" w:pos="317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57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55F99" w:rsidRPr="005E30B1" w:rsidRDefault="00455F99" w:rsidP="005E30B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а/м Урал 4320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Автоприцеп (роспуск)</w:t>
            </w:r>
          </w:p>
        </w:tc>
        <w:tc>
          <w:tcPr>
            <w:tcW w:w="1440" w:type="dxa"/>
            <w:vMerge w:val="restart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37260,77</w:t>
            </w:r>
          </w:p>
        </w:tc>
        <w:tc>
          <w:tcPr>
            <w:tcW w:w="1080" w:type="dxa"/>
            <w:vMerge w:val="restart"/>
          </w:tcPr>
          <w:p w:rsidR="00455F99" w:rsidRPr="005E30B1" w:rsidRDefault="00455F99" w:rsidP="0041584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Склад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75,2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455F99" w:rsidRPr="005E30B1" w:rsidRDefault="00455F99" w:rsidP="005E30B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455F99" w:rsidRPr="005E30B1" w:rsidRDefault="00455F99" w:rsidP="0041584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5297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455F99" w:rsidRPr="005E30B1" w:rsidRDefault="00455F99" w:rsidP="005E30B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455F99" w:rsidRPr="005E30B1" w:rsidRDefault="00455F99" w:rsidP="0041584D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Земельный участок индивидуальной жилой застройки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496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vMerge/>
          </w:tcPr>
          <w:p w:rsidR="00455F99" w:rsidRPr="005E30B1" w:rsidRDefault="00455F99" w:rsidP="005E30B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455F99" w:rsidRPr="005E30B1" w:rsidRDefault="00455F99" w:rsidP="005E30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455F99" w:rsidRPr="005E30B1" w:rsidTr="009D614F">
        <w:tc>
          <w:tcPr>
            <w:tcW w:w="426" w:type="dxa"/>
            <w:vMerge w:val="restart"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Щигорцов  А.Н.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50,7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5000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23,9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320366,45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50,7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215582,14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55F99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50,7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50,7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 w:val="restart"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Мурачева И.С.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64400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56,9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Автоприцеп самодельный к легковому транспорту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Трактор ЮМЗ-6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Прицеп тракторный 2ПТС-4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407523,25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a"/>
                <w:rFonts w:ascii="Verdana" w:hAnsi="Verdana"/>
                <w:b/>
              </w:rPr>
            </w:pPr>
            <w:r>
              <w:rPr>
                <w:rStyle w:val="a"/>
                <w:rFonts w:ascii="Verdana" w:hAnsi="Verdana"/>
                <w:b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Приусадебный земельный участок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1150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457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56,9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а/м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ВАЗ-2101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ГАЗ-69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Самодельный тракторный прицеп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122979,09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Мельникова М.С.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Ведущий специалист- эксперт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41,6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353930,66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a"/>
                <w:rFonts w:ascii="Verdana" w:hAnsi="Verdana"/>
                <w:b/>
              </w:rPr>
            </w:pPr>
            <w:r>
              <w:rPr>
                <w:rStyle w:val="a"/>
                <w:rFonts w:ascii="Verdana" w:hAnsi="Verdana"/>
                <w:b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 w:val="restart"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Шевелева И.В.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Специалист-эксперт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46,9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331584,70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46,9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УАЗ-3741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Опель Астра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281755,16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46,9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 w:val="restart"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Прохорова Н.С.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619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40,2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66,4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317036,87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a"/>
                <w:rFonts w:ascii="Verdana" w:hAnsi="Verdana"/>
                <w:b/>
              </w:rPr>
            </w:pPr>
            <w:r>
              <w:rPr>
                <w:rStyle w:val="a"/>
                <w:rFonts w:ascii="Verdana" w:hAnsi="Verdana"/>
                <w:b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Земельный участок под гаражом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Земельный участок для гаражного строительства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Гараж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Гараж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совместная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40,2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619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28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39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66,4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28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36,4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55F99" w:rsidRPr="005E30B1" w:rsidRDefault="00455F99" w:rsidP="005E30B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а/м ХЕНДЭ СОЛЯРИС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729075,48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66,4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  <w:vMerge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66,4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Толщин В.М.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455F99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455F99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1440" w:type="dxa"/>
          </w:tcPr>
          <w:p w:rsidR="00455F99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Индивидуальная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455F99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15,9</w:t>
            </w:r>
          </w:p>
          <w:p w:rsidR="00455F99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555,0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455F99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  <w:r w:rsidRPr="005E30B1">
              <w:rPr>
                <w:rFonts w:ascii="Verdana" w:hAnsi="Verdana"/>
                <w:sz w:val="16"/>
                <w:szCs w:val="16"/>
              </w:rPr>
              <w:t xml:space="preserve"> ВАЗ 21061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295428,10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a"/>
                <w:rFonts w:ascii="Verdana" w:hAnsi="Verdana"/>
                <w:b/>
              </w:rPr>
            </w:pPr>
            <w:r>
              <w:rPr>
                <w:rStyle w:val="a"/>
                <w:rFonts w:ascii="Verdana" w:hAnsi="Verdana"/>
                <w:b/>
              </w:rPr>
              <w:t>-</w:t>
            </w:r>
          </w:p>
        </w:tc>
      </w:tr>
      <w:tr w:rsidR="00455F99" w:rsidRPr="005E30B1" w:rsidTr="009D614F">
        <w:tc>
          <w:tcPr>
            <w:tcW w:w="426" w:type="dxa"/>
          </w:tcPr>
          <w:p w:rsidR="00455F99" w:rsidRPr="005E30B1" w:rsidRDefault="00455F99" w:rsidP="005E30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Супруга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455F99" w:rsidRPr="005E30B1" w:rsidRDefault="00455F99" w:rsidP="005E30B1">
            <w:pPr>
              <w:tabs>
                <w:tab w:val="left" w:pos="76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15,9</w:t>
            </w:r>
          </w:p>
        </w:tc>
        <w:tc>
          <w:tcPr>
            <w:tcW w:w="993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455F99" w:rsidRPr="005E30B1" w:rsidRDefault="00455F99" w:rsidP="005E30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E30B1">
              <w:rPr>
                <w:rFonts w:ascii="Verdana" w:hAnsi="Verdana"/>
                <w:sz w:val="16"/>
                <w:szCs w:val="16"/>
              </w:rPr>
              <w:t>348797,60</w:t>
            </w:r>
          </w:p>
        </w:tc>
        <w:tc>
          <w:tcPr>
            <w:tcW w:w="1080" w:type="dxa"/>
          </w:tcPr>
          <w:p w:rsidR="00455F99" w:rsidRPr="005E30B1" w:rsidRDefault="00455F99" w:rsidP="005E30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455F99" w:rsidRPr="005E30B1" w:rsidRDefault="00455F99" w:rsidP="005E30B1">
      <w:pPr>
        <w:pStyle w:val="FootnoteText"/>
        <w:ind w:firstLine="709"/>
        <w:jc w:val="center"/>
        <w:rPr>
          <w:rFonts w:ascii="Verdana" w:hAnsi="Verdana"/>
          <w:sz w:val="16"/>
          <w:szCs w:val="16"/>
        </w:rPr>
      </w:pPr>
    </w:p>
    <w:sectPr w:rsidR="00455F99" w:rsidRPr="005E30B1" w:rsidSect="001C1B8F"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5DC5"/>
    <w:rsid w:val="0009733E"/>
    <w:rsid w:val="000A3E1E"/>
    <w:rsid w:val="00154E4A"/>
    <w:rsid w:val="001720CA"/>
    <w:rsid w:val="001849E4"/>
    <w:rsid w:val="001C1B8F"/>
    <w:rsid w:val="001C4F31"/>
    <w:rsid w:val="001D7A8F"/>
    <w:rsid w:val="001E0846"/>
    <w:rsid w:val="00210897"/>
    <w:rsid w:val="00236541"/>
    <w:rsid w:val="00244F3E"/>
    <w:rsid w:val="002500E3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3D09A4"/>
    <w:rsid w:val="0041584D"/>
    <w:rsid w:val="00455F99"/>
    <w:rsid w:val="00465BDE"/>
    <w:rsid w:val="00474D38"/>
    <w:rsid w:val="0047593A"/>
    <w:rsid w:val="00476D14"/>
    <w:rsid w:val="00483DDF"/>
    <w:rsid w:val="0048686C"/>
    <w:rsid w:val="00490782"/>
    <w:rsid w:val="004C45A9"/>
    <w:rsid w:val="004C6956"/>
    <w:rsid w:val="004E1197"/>
    <w:rsid w:val="004E798D"/>
    <w:rsid w:val="00500DD5"/>
    <w:rsid w:val="005342B3"/>
    <w:rsid w:val="005519E2"/>
    <w:rsid w:val="005673E5"/>
    <w:rsid w:val="00582C4C"/>
    <w:rsid w:val="005A005E"/>
    <w:rsid w:val="005E30B1"/>
    <w:rsid w:val="005F7C85"/>
    <w:rsid w:val="00607679"/>
    <w:rsid w:val="00620F54"/>
    <w:rsid w:val="0066704A"/>
    <w:rsid w:val="00683549"/>
    <w:rsid w:val="006A539A"/>
    <w:rsid w:val="0072719A"/>
    <w:rsid w:val="0076622A"/>
    <w:rsid w:val="007976AC"/>
    <w:rsid w:val="007E1A4B"/>
    <w:rsid w:val="0083778D"/>
    <w:rsid w:val="0086276B"/>
    <w:rsid w:val="008A331F"/>
    <w:rsid w:val="008E1242"/>
    <w:rsid w:val="008F6E42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F3706"/>
    <w:rsid w:val="00C27519"/>
    <w:rsid w:val="00C82970"/>
    <w:rsid w:val="00CF4CBA"/>
    <w:rsid w:val="00D35BC5"/>
    <w:rsid w:val="00D8317C"/>
    <w:rsid w:val="00D8362B"/>
    <w:rsid w:val="00DA065D"/>
    <w:rsid w:val="00DA2B3F"/>
    <w:rsid w:val="00DE125B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character" w:customStyle="1" w:styleId="a">
    <w:name w:val="Знак Знак"/>
    <w:basedOn w:val="DefaultParagraphFont"/>
    <w:uiPriority w:val="99"/>
    <w:semiHidden/>
    <w:rsid w:val="003D0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3</Pages>
  <Words>488</Words>
  <Characters>2782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5</cp:revision>
  <cp:lastPrinted>2014-04-02T08:46:00Z</cp:lastPrinted>
  <dcterms:created xsi:type="dcterms:W3CDTF">2014-05-20T05:41:00Z</dcterms:created>
  <dcterms:modified xsi:type="dcterms:W3CDTF">2014-05-22T05:48:00Z</dcterms:modified>
</cp:coreProperties>
</file>