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D0" w:rsidRPr="008E1242" w:rsidRDefault="009D3ED0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9D3ED0" w:rsidRDefault="009D3ED0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3</w:t>
      </w:r>
      <w:r w:rsidRPr="00FC73A3">
        <w:rPr>
          <w:rStyle w:val="Strong"/>
          <w:color w:val="333333"/>
          <w:sz w:val="28"/>
          <w:szCs w:val="28"/>
        </w:rPr>
        <w:t>7</w:t>
      </w:r>
      <w:r>
        <w:rPr>
          <w:rStyle w:val="Strong"/>
          <w:color w:val="333333"/>
          <w:sz w:val="28"/>
          <w:szCs w:val="28"/>
        </w:rPr>
        <w:t xml:space="preserve">  Управления Федерального казначейства по Свердловской области</w:t>
      </w:r>
    </w:p>
    <w:p w:rsidR="009D3ED0" w:rsidRPr="00DA065D" w:rsidRDefault="009D3ED0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9D3ED0" w:rsidRPr="00DA065D" w:rsidTr="007506B8">
        <w:trPr>
          <w:trHeight w:val="805"/>
        </w:trPr>
        <w:tc>
          <w:tcPr>
            <w:tcW w:w="426" w:type="dxa"/>
            <w:vMerge w:val="restart"/>
          </w:tcPr>
          <w:p w:rsidR="009D3ED0" w:rsidRPr="00DA065D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9D3ED0" w:rsidRPr="00DA065D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9D3ED0" w:rsidRPr="00DA065D" w:rsidRDefault="009D3ED0" w:rsidP="007506B8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9D3ED0" w:rsidRPr="00DA065D" w:rsidRDefault="009D3ED0" w:rsidP="007506B8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9D3ED0" w:rsidRPr="00DA065D" w:rsidTr="007506B8">
        <w:tc>
          <w:tcPr>
            <w:tcW w:w="426" w:type="dxa"/>
            <w:vMerge/>
          </w:tcPr>
          <w:p w:rsidR="009D3ED0" w:rsidRPr="00DA065D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9D3ED0" w:rsidRPr="00DA065D" w:rsidRDefault="009D3ED0" w:rsidP="007506B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Pr="00DA065D" w:rsidRDefault="009D3ED0" w:rsidP="007506B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D3ED0" w:rsidRPr="00DA065D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D3ED0" w:rsidRPr="00DA065D" w:rsidTr="007506B8">
        <w:trPr>
          <w:trHeight w:val="690"/>
        </w:trPr>
        <w:tc>
          <w:tcPr>
            <w:tcW w:w="426" w:type="dxa"/>
            <w:vMerge w:val="restart"/>
          </w:tcPr>
          <w:p w:rsidR="009D3ED0" w:rsidRPr="00410CC8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2" w:type="dxa"/>
            <w:vMerge w:val="restart"/>
          </w:tcPr>
          <w:p w:rsidR="009D3ED0" w:rsidRPr="0086276B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Алынбекова С.И.</w:t>
            </w:r>
          </w:p>
        </w:tc>
        <w:tc>
          <w:tcPr>
            <w:tcW w:w="1440" w:type="dxa"/>
            <w:vMerge w:val="restart"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371,0</w:t>
            </w:r>
          </w:p>
        </w:tc>
        <w:tc>
          <w:tcPr>
            <w:tcW w:w="992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9D3ED0" w:rsidRDefault="009D3ED0" w:rsidP="007506B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444056,46</w:t>
            </w:r>
          </w:p>
        </w:tc>
        <w:tc>
          <w:tcPr>
            <w:tcW w:w="1080" w:type="dxa"/>
            <w:vMerge w:val="restart"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D3ED0" w:rsidRPr="00DA065D" w:rsidTr="007506B8">
        <w:trPr>
          <w:trHeight w:val="255"/>
        </w:trPr>
        <w:tc>
          <w:tcPr>
            <w:tcW w:w="426" w:type="dxa"/>
            <w:vMerge/>
          </w:tcPr>
          <w:p w:rsidR="009D3ED0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  <w:vMerge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46,1</w:t>
            </w:r>
          </w:p>
        </w:tc>
        <w:tc>
          <w:tcPr>
            <w:tcW w:w="992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9D3ED0" w:rsidRDefault="009D3ED0" w:rsidP="007506B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9D3ED0" w:rsidRPr="00DA065D" w:rsidTr="007506B8">
        <w:trPr>
          <w:trHeight w:val="315"/>
        </w:trPr>
        <w:tc>
          <w:tcPr>
            <w:tcW w:w="426" w:type="dxa"/>
            <w:vMerge/>
          </w:tcPr>
          <w:p w:rsidR="009D3ED0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  <w:vMerge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Садовый дом </w:t>
            </w: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17,0</w:t>
            </w:r>
          </w:p>
        </w:tc>
        <w:tc>
          <w:tcPr>
            <w:tcW w:w="992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9D3ED0" w:rsidRDefault="009D3ED0" w:rsidP="007506B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9D3ED0" w:rsidRPr="00DA065D" w:rsidTr="007506B8">
        <w:trPr>
          <w:trHeight w:val="630"/>
        </w:trPr>
        <w:tc>
          <w:tcPr>
            <w:tcW w:w="426" w:type="dxa"/>
            <w:vMerge/>
          </w:tcPr>
          <w:p w:rsidR="009D3ED0" w:rsidRPr="00DA065D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85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371,0</w:t>
            </w:r>
          </w:p>
        </w:tc>
        <w:tc>
          <w:tcPr>
            <w:tcW w:w="993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  <w:vMerge w:val="restart"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9D3ED0" w:rsidRPr="00410CC8" w:rsidRDefault="009D3ED0" w:rsidP="007506B8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/>
                    <w:sz w:val="16"/>
                    <w:szCs w:val="16"/>
                    <w:lang w:val="en-US"/>
                  </w:rPr>
                  <w:t>Toyota</w:t>
                </w:r>
              </w:smartTag>
            </w:smartTag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Corolla</w:t>
            </w:r>
          </w:p>
        </w:tc>
        <w:tc>
          <w:tcPr>
            <w:tcW w:w="1440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450925,55</w:t>
            </w:r>
          </w:p>
        </w:tc>
        <w:tc>
          <w:tcPr>
            <w:tcW w:w="1080" w:type="dxa"/>
            <w:vMerge w:val="restart"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D3ED0" w:rsidRPr="00DA065D" w:rsidTr="007506B8">
        <w:trPr>
          <w:trHeight w:val="279"/>
        </w:trPr>
        <w:tc>
          <w:tcPr>
            <w:tcW w:w="426" w:type="dxa"/>
            <w:vMerge/>
          </w:tcPr>
          <w:p w:rsidR="009D3ED0" w:rsidRPr="00DA065D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46,1</w:t>
            </w:r>
          </w:p>
        </w:tc>
        <w:tc>
          <w:tcPr>
            <w:tcW w:w="993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  <w:vMerge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9D3ED0" w:rsidRPr="00DA065D" w:rsidTr="007506B8">
        <w:trPr>
          <w:trHeight w:val="405"/>
        </w:trPr>
        <w:tc>
          <w:tcPr>
            <w:tcW w:w="426" w:type="dxa"/>
            <w:vMerge/>
          </w:tcPr>
          <w:p w:rsidR="009D3ED0" w:rsidRPr="00DA065D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Садовый дом </w:t>
            </w:r>
          </w:p>
        </w:tc>
        <w:tc>
          <w:tcPr>
            <w:tcW w:w="85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17,0</w:t>
            </w:r>
          </w:p>
        </w:tc>
        <w:tc>
          <w:tcPr>
            <w:tcW w:w="993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  <w:vMerge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9D3ED0" w:rsidRPr="00DA065D" w:rsidTr="007506B8">
        <w:trPr>
          <w:trHeight w:val="735"/>
        </w:trPr>
        <w:tc>
          <w:tcPr>
            <w:tcW w:w="426" w:type="dxa"/>
            <w:vMerge w:val="restart"/>
          </w:tcPr>
          <w:p w:rsidR="009D3ED0" w:rsidRPr="00410CC8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482" w:type="dxa"/>
            <w:vMerge w:val="restart"/>
          </w:tcPr>
          <w:p w:rsidR="009D3ED0" w:rsidRPr="00410CC8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Кичева О.А.</w:t>
            </w:r>
          </w:p>
        </w:tc>
        <w:tc>
          <w:tcPr>
            <w:tcW w:w="1440" w:type="dxa"/>
            <w:vMerge w:val="restart"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жилой дом</w:t>
            </w:r>
          </w:p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410,0</w:t>
            </w:r>
          </w:p>
        </w:tc>
        <w:tc>
          <w:tcPr>
            <w:tcW w:w="992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9D3ED0" w:rsidRDefault="009D3ED0" w:rsidP="007506B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1004,0</w:t>
            </w:r>
          </w:p>
        </w:tc>
        <w:tc>
          <w:tcPr>
            <w:tcW w:w="993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385983,04</w:t>
            </w:r>
          </w:p>
        </w:tc>
        <w:tc>
          <w:tcPr>
            <w:tcW w:w="1080" w:type="dxa"/>
            <w:vMerge w:val="restart"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D3ED0" w:rsidRPr="00DA065D" w:rsidTr="007506B8">
        <w:trPr>
          <w:trHeight w:val="240"/>
        </w:trPr>
        <w:tc>
          <w:tcPr>
            <w:tcW w:w="426" w:type="dxa"/>
            <w:vMerge/>
          </w:tcPr>
          <w:p w:rsidR="009D3ED0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98,1</w:t>
            </w:r>
          </w:p>
        </w:tc>
        <w:tc>
          <w:tcPr>
            <w:tcW w:w="992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9D3ED0" w:rsidRDefault="009D3ED0" w:rsidP="007506B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9D3ED0" w:rsidRPr="00DA065D" w:rsidTr="007506B8">
        <w:tc>
          <w:tcPr>
            <w:tcW w:w="426" w:type="dxa"/>
            <w:vMerge/>
          </w:tcPr>
          <w:p w:rsidR="009D3ED0" w:rsidRPr="00DA065D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D3ED0" w:rsidRDefault="009D3ED0" w:rsidP="007506B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  <w:p w:rsidR="009D3ED0" w:rsidRDefault="009D3ED0" w:rsidP="007506B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21,0</w:t>
            </w:r>
          </w:p>
        </w:tc>
        <w:tc>
          <w:tcPr>
            <w:tcW w:w="993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Форд «Фокус»</w:t>
            </w:r>
          </w:p>
          <w:p w:rsidR="009D3ED0" w:rsidRDefault="009D3ED0" w:rsidP="007563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311022,30</w:t>
            </w:r>
          </w:p>
          <w:p w:rsidR="009D3ED0" w:rsidRDefault="009D3ED0" w:rsidP="0072745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D3ED0" w:rsidRPr="00DA065D" w:rsidTr="007506B8">
        <w:trPr>
          <w:trHeight w:val="390"/>
        </w:trPr>
        <w:tc>
          <w:tcPr>
            <w:tcW w:w="426" w:type="dxa"/>
            <w:vMerge/>
          </w:tcPr>
          <w:p w:rsidR="009D3ED0" w:rsidRPr="00DA065D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9D3ED0" w:rsidRDefault="009D3ED0" w:rsidP="007506B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9D3ED0" w:rsidRDefault="009D3ED0" w:rsidP="007506B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98,1</w:t>
            </w:r>
          </w:p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9D3ED0" w:rsidRPr="00DA065D" w:rsidTr="007506B8">
        <w:trPr>
          <w:trHeight w:val="180"/>
        </w:trPr>
        <w:tc>
          <w:tcPr>
            <w:tcW w:w="426" w:type="dxa"/>
            <w:vMerge/>
          </w:tcPr>
          <w:p w:rsidR="009D3ED0" w:rsidRPr="00DA065D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9D3ED0" w:rsidRDefault="009D3ED0" w:rsidP="007506B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9D3ED0" w:rsidRDefault="009D3ED0" w:rsidP="007506B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21,0</w:t>
            </w:r>
          </w:p>
        </w:tc>
        <w:tc>
          <w:tcPr>
            <w:tcW w:w="993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  <w:vMerge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9D3ED0" w:rsidRPr="00DA065D" w:rsidTr="00F052BD">
        <w:trPr>
          <w:trHeight w:val="536"/>
        </w:trPr>
        <w:tc>
          <w:tcPr>
            <w:tcW w:w="426" w:type="dxa"/>
            <w:vMerge w:val="restart"/>
          </w:tcPr>
          <w:p w:rsidR="009D3ED0" w:rsidRPr="00410CC8" w:rsidRDefault="009D3ED0" w:rsidP="008C0D4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482" w:type="dxa"/>
          </w:tcPr>
          <w:p w:rsidR="009D3ED0" w:rsidRPr="00410CC8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Коновалова Ю.С.</w:t>
            </w:r>
          </w:p>
        </w:tc>
        <w:tc>
          <w:tcPr>
            <w:tcW w:w="1440" w:type="dxa"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9D3ED0" w:rsidRDefault="009D3ED0" w:rsidP="002E509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D3ED0" w:rsidRDefault="009D3ED0" w:rsidP="009310F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D3ED0" w:rsidRDefault="009D3ED0" w:rsidP="0049440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D3ED0" w:rsidRDefault="009D3ED0" w:rsidP="00AC05E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D3ED0" w:rsidRDefault="009D3ED0" w:rsidP="008C0D4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9D3ED0" w:rsidRDefault="009D3ED0" w:rsidP="008C0D4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41,2</w:t>
            </w:r>
          </w:p>
        </w:tc>
        <w:tc>
          <w:tcPr>
            <w:tcW w:w="993" w:type="dxa"/>
          </w:tcPr>
          <w:p w:rsidR="009D3ED0" w:rsidRDefault="009D3ED0" w:rsidP="008C0D4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9D3ED0" w:rsidRDefault="009D3ED0" w:rsidP="008C0D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D3ED0" w:rsidRDefault="009D3ED0" w:rsidP="008C0D4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135033,22</w:t>
            </w:r>
          </w:p>
        </w:tc>
        <w:tc>
          <w:tcPr>
            <w:tcW w:w="1080" w:type="dxa"/>
          </w:tcPr>
          <w:p w:rsidR="009D3ED0" w:rsidRDefault="009D3ED0" w:rsidP="008C0D4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9D3ED0" w:rsidRPr="00DA065D" w:rsidTr="00131725">
        <w:trPr>
          <w:trHeight w:val="800"/>
        </w:trPr>
        <w:tc>
          <w:tcPr>
            <w:tcW w:w="426" w:type="dxa"/>
            <w:vMerge/>
          </w:tcPr>
          <w:p w:rsidR="009D3ED0" w:rsidRPr="00DA065D" w:rsidRDefault="009D3ED0" w:rsidP="007506B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9D3ED0" w:rsidRDefault="009D3ED0" w:rsidP="00F052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D3ED0" w:rsidRDefault="009D3ED0" w:rsidP="007506B8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41,2</w:t>
            </w:r>
          </w:p>
        </w:tc>
        <w:tc>
          <w:tcPr>
            <w:tcW w:w="993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  <w:p w:rsidR="009D3ED0" w:rsidRDefault="009D3ED0" w:rsidP="007506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  <w:p w:rsidR="009D3ED0" w:rsidRDefault="009D3ED0" w:rsidP="007506B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9D3ED0" w:rsidRDefault="009D3ED0" w:rsidP="007506B8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9D3ED0" w:rsidRPr="00DA065D" w:rsidRDefault="009D3ED0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9D3ED0" w:rsidRPr="00DA065D" w:rsidSect="001C1B8F">
      <w:headerReference w:type="even" r:id="rId6"/>
      <w:headerReference w:type="default" r:id="rId7"/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ED0" w:rsidRDefault="009D3ED0">
      <w:r>
        <w:separator/>
      </w:r>
    </w:p>
  </w:endnote>
  <w:endnote w:type="continuationSeparator" w:id="1">
    <w:p w:rsidR="009D3ED0" w:rsidRDefault="009D3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ED0" w:rsidRDefault="009D3ED0">
      <w:r>
        <w:separator/>
      </w:r>
    </w:p>
  </w:footnote>
  <w:footnote w:type="continuationSeparator" w:id="1">
    <w:p w:rsidR="009D3ED0" w:rsidRDefault="009D3E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D0" w:rsidRDefault="009D3ED0" w:rsidP="000843C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3ED0" w:rsidRDefault="009D3E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D0" w:rsidRDefault="009D3ED0" w:rsidP="000843C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D3ED0" w:rsidRDefault="009D3ED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843CA"/>
    <w:rsid w:val="00091391"/>
    <w:rsid w:val="0009733E"/>
    <w:rsid w:val="000A3E1E"/>
    <w:rsid w:val="00131725"/>
    <w:rsid w:val="001720CA"/>
    <w:rsid w:val="001849E4"/>
    <w:rsid w:val="001C1B8F"/>
    <w:rsid w:val="001C4F31"/>
    <w:rsid w:val="001D7A8F"/>
    <w:rsid w:val="001E0846"/>
    <w:rsid w:val="002272E5"/>
    <w:rsid w:val="00236541"/>
    <w:rsid w:val="002508A3"/>
    <w:rsid w:val="002A6755"/>
    <w:rsid w:val="002B3B61"/>
    <w:rsid w:val="002C177D"/>
    <w:rsid w:val="002C56A8"/>
    <w:rsid w:val="002D3A21"/>
    <w:rsid w:val="002E509A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10CC8"/>
    <w:rsid w:val="00465BDE"/>
    <w:rsid w:val="0047593A"/>
    <w:rsid w:val="00476D14"/>
    <w:rsid w:val="00483DDF"/>
    <w:rsid w:val="0048686C"/>
    <w:rsid w:val="00487CAF"/>
    <w:rsid w:val="00490782"/>
    <w:rsid w:val="00494404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6704A"/>
    <w:rsid w:val="00683549"/>
    <w:rsid w:val="006A539A"/>
    <w:rsid w:val="0072719A"/>
    <w:rsid w:val="00727459"/>
    <w:rsid w:val="007506B8"/>
    <w:rsid w:val="0075635F"/>
    <w:rsid w:val="0076622A"/>
    <w:rsid w:val="007E1A4B"/>
    <w:rsid w:val="008062F9"/>
    <w:rsid w:val="0083778D"/>
    <w:rsid w:val="0086276B"/>
    <w:rsid w:val="008A331F"/>
    <w:rsid w:val="008C0D40"/>
    <w:rsid w:val="008E1242"/>
    <w:rsid w:val="008F6E42"/>
    <w:rsid w:val="009310F8"/>
    <w:rsid w:val="00942D2C"/>
    <w:rsid w:val="00966AC6"/>
    <w:rsid w:val="009A58D6"/>
    <w:rsid w:val="009C6467"/>
    <w:rsid w:val="009D3108"/>
    <w:rsid w:val="009D3ED0"/>
    <w:rsid w:val="009D614F"/>
    <w:rsid w:val="009F0317"/>
    <w:rsid w:val="00A00949"/>
    <w:rsid w:val="00A82688"/>
    <w:rsid w:val="00AB37CE"/>
    <w:rsid w:val="00AC05E3"/>
    <w:rsid w:val="00AC1A28"/>
    <w:rsid w:val="00B77BB7"/>
    <w:rsid w:val="00B911F4"/>
    <w:rsid w:val="00BA3B61"/>
    <w:rsid w:val="00BB3DEC"/>
    <w:rsid w:val="00BD2055"/>
    <w:rsid w:val="00BD322C"/>
    <w:rsid w:val="00BF3706"/>
    <w:rsid w:val="00C27519"/>
    <w:rsid w:val="00C82970"/>
    <w:rsid w:val="00CF4CBA"/>
    <w:rsid w:val="00D35BC5"/>
    <w:rsid w:val="00D8317C"/>
    <w:rsid w:val="00D8362B"/>
    <w:rsid w:val="00DA065D"/>
    <w:rsid w:val="00DE125B"/>
    <w:rsid w:val="00E309ED"/>
    <w:rsid w:val="00E43EA9"/>
    <w:rsid w:val="00E61144"/>
    <w:rsid w:val="00E83CD0"/>
    <w:rsid w:val="00ED1C3A"/>
    <w:rsid w:val="00F00E91"/>
    <w:rsid w:val="00F052BD"/>
    <w:rsid w:val="00F1016A"/>
    <w:rsid w:val="00F25BC8"/>
    <w:rsid w:val="00F37B49"/>
    <w:rsid w:val="00F6179A"/>
    <w:rsid w:val="00F77840"/>
    <w:rsid w:val="00F94E8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8062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062F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236</Words>
  <Characters>1349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5</cp:revision>
  <cp:lastPrinted>2014-04-02T08:46:00Z</cp:lastPrinted>
  <dcterms:created xsi:type="dcterms:W3CDTF">2014-05-19T10:21:00Z</dcterms:created>
  <dcterms:modified xsi:type="dcterms:W3CDTF">2014-05-22T05:02:00Z</dcterms:modified>
</cp:coreProperties>
</file>