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F5" w:rsidRPr="008E1242" w:rsidRDefault="00CB32F5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CB32F5" w:rsidRDefault="00CB32F5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32  Управления Федерального казначейства по Свердловской области</w:t>
      </w:r>
    </w:p>
    <w:p w:rsidR="00CB32F5" w:rsidRPr="00DA065D" w:rsidRDefault="00CB32F5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CB32F5" w:rsidRPr="00DA065D" w:rsidTr="000543AC">
        <w:trPr>
          <w:trHeight w:val="805"/>
        </w:trPr>
        <w:tc>
          <w:tcPr>
            <w:tcW w:w="426" w:type="dxa"/>
            <w:vMerge w:val="restart"/>
          </w:tcPr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CB32F5" w:rsidRPr="00DA065D" w:rsidRDefault="00CB32F5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CB32F5" w:rsidRPr="00DA065D" w:rsidRDefault="00CB32F5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CB32F5" w:rsidRPr="00DA065D" w:rsidRDefault="00CB32F5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B32F5" w:rsidRPr="00DA065D" w:rsidRDefault="00CB32F5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Коминова Н.А.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0A5B5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1605,0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28,0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51,5</w:t>
            </w:r>
          </w:p>
        </w:tc>
        <w:tc>
          <w:tcPr>
            <w:tcW w:w="992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570601,55</w:t>
            </w:r>
          </w:p>
        </w:tc>
        <w:tc>
          <w:tcPr>
            <w:tcW w:w="108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19,0</w:t>
            </w:r>
          </w:p>
        </w:tc>
        <w:tc>
          <w:tcPr>
            <w:tcW w:w="992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51,5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48,0</w:t>
            </w:r>
          </w:p>
        </w:tc>
        <w:tc>
          <w:tcPr>
            <w:tcW w:w="993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Дэу Нексия</w:t>
            </w: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322597,41</w:t>
            </w:r>
          </w:p>
        </w:tc>
        <w:tc>
          <w:tcPr>
            <w:tcW w:w="108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Чепурная Ю.А.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2/3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39,2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</w:tc>
        <w:tc>
          <w:tcPr>
            <w:tcW w:w="992" w:type="dxa"/>
          </w:tcPr>
          <w:p w:rsidR="00CB32F5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400592,91</w:t>
            </w:r>
          </w:p>
        </w:tc>
        <w:tc>
          <w:tcPr>
            <w:tcW w:w="1080" w:type="dxa"/>
          </w:tcPr>
          <w:p w:rsidR="00CB32F5" w:rsidRPr="00DA065D" w:rsidRDefault="00CB32F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39,2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3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B31C05">
            <w:pPr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Тойота Плац, ВАЗ 2107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426327,48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39,2</w:t>
            </w:r>
          </w:p>
        </w:tc>
        <w:tc>
          <w:tcPr>
            <w:tcW w:w="993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39,2</w:t>
            </w:r>
          </w:p>
        </w:tc>
        <w:tc>
          <w:tcPr>
            <w:tcW w:w="993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Белова Л.В.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47,4</w:t>
            </w:r>
          </w:p>
        </w:tc>
        <w:tc>
          <w:tcPr>
            <w:tcW w:w="993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402905,35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A77403">
        <w:tc>
          <w:tcPr>
            <w:tcW w:w="426" w:type="dxa"/>
            <w:vMerge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47,4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2110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783310,63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Кондюрина Э.Г.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40,1</w:t>
            </w:r>
          </w:p>
        </w:tc>
        <w:tc>
          <w:tcPr>
            <w:tcW w:w="992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115,2</w:t>
            </w:r>
          </w:p>
        </w:tc>
        <w:tc>
          <w:tcPr>
            <w:tcW w:w="993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394519,29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Хозяйственная постройка</w:t>
            </w:r>
          </w:p>
        </w:tc>
        <w:tc>
          <w:tcPr>
            <w:tcW w:w="1440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2500,0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</w:tc>
        <w:tc>
          <w:tcPr>
            <w:tcW w:w="992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Комната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21,6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40,1</w:t>
            </w:r>
          </w:p>
        </w:tc>
        <w:tc>
          <w:tcPr>
            <w:tcW w:w="993" w:type="dxa"/>
          </w:tcPr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B31C0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Перминова А.А.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2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362806,20</w:t>
            </w:r>
          </w:p>
        </w:tc>
        <w:tc>
          <w:tcPr>
            <w:tcW w:w="1080" w:type="dxa"/>
          </w:tcPr>
          <w:p w:rsidR="00CB32F5" w:rsidRPr="00DA065D" w:rsidRDefault="00CB32F5" w:rsidP="00B31C0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2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ГАЗ 31105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493129,21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2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Рыбинцева О.В.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2000,0</w:t>
            </w:r>
          </w:p>
        </w:tc>
        <w:tc>
          <w:tcPr>
            <w:tcW w:w="992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342144,54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1134,0</w:t>
            </w: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2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КИА Спектра</w:t>
            </w:r>
          </w:p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427374,38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 w:val="restart"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Черненок Е.С.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50,0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Тойота Вилл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302777,62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32F5" w:rsidRPr="00DA065D" w:rsidTr="009D614F">
        <w:tc>
          <w:tcPr>
            <w:tcW w:w="426" w:type="dxa"/>
            <w:vMerge/>
          </w:tcPr>
          <w:p w:rsidR="00CB32F5" w:rsidRPr="00DA065D" w:rsidRDefault="00CB32F5" w:rsidP="000946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B32F5" w:rsidRPr="00DA065D" w:rsidRDefault="00CB32F5" w:rsidP="00A7740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50,0</w:t>
            </w:r>
          </w:p>
        </w:tc>
        <w:tc>
          <w:tcPr>
            <w:tcW w:w="993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B32F5" w:rsidRPr="00DA065D" w:rsidRDefault="00CB32F5" w:rsidP="000946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B32F5" w:rsidRPr="00DA065D" w:rsidRDefault="00CB32F5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CB32F5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4628"/>
    <w:rsid w:val="0009733E"/>
    <w:rsid w:val="000A3E1E"/>
    <w:rsid w:val="000A5B56"/>
    <w:rsid w:val="000C1D87"/>
    <w:rsid w:val="001720CA"/>
    <w:rsid w:val="001849E4"/>
    <w:rsid w:val="001A152D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4395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0224E"/>
    <w:rsid w:val="0072719A"/>
    <w:rsid w:val="0076622A"/>
    <w:rsid w:val="007E1A4B"/>
    <w:rsid w:val="007F3597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77403"/>
    <w:rsid w:val="00A82688"/>
    <w:rsid w:val="00AB37CE"/>
    <w:rsid w:val="00AC1A28"/>
    <w:rsid w:val="00B31C05"/>
    <w:rsid w:val="00B77BB7"/>
    <w:rsid w:val="00B911F4"/>
    <w:rsid w:val="00B9426B"/>
    <w:rsid w:val="00BA3B61"/>
    <w:rsid w:val="00BB3DEC"/>
    <w:rsid w:val="00BD2055"/>
    <w:rsid w:val="00BF3706"/>
    <w:rsid w:val="00C10119"/>
    <w:rsid w:val="00C27519"/>
    <w:rsid w:val="00C82970"/>
    <w:rsid w:val="00CB32F5"/>
    <w:rsid w:val="00CB3885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425</Words>
  <Characters>2429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5</cp:revision>
  <cp:lastPrinted>2014-04-02T08:46:00Z</cp:lastPrinted>
  <dcterms:created xsi:type="dcterms:W3CDTF">2014-05-19T08:16:00Z</dcterms:created>
  <dcterms:modified xsi:type="dcterms:W3CDTF">2014-05-22T04:38:00Z</dcterms:modified>
</cp:coreProperties>
</file>