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9B0" w:rsidRPr="008E1242" w:rsidRDefault="00B209B0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B209B0" w:rsidRDefault="00B209B0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27 Управления Федерального казначейства по Свердловской области</w:t>
      </w:r>
    </w:p>
    <w:p w:rsidR="00B209B0" w:rsidRPr="00DA065D" w:rsidRDefault="00B209B0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1260"/>
        <w:gridCol w:w="1440"/>
        <w:gridCol w:w="1260"/>
        <w:gridCol w:w="1800"/>
        <w:gridCol w:w="1080"/>
        <w:gridCol w:w="900"/>
        <w:gridCol w:w="1260"/>
        <w:gridCol w:w="1021"/>
        <w:gridCol w:w="1080"/>
        <w:gridCol w:w="1080"/>
        <w:gridCol w:w="1440"/>
        <w:gridCol w:w="1080"/>
      </w:tblGrid>
      <w:tr w:rsidR="00B209B0" w:rsidRPr="00705D43" w:rsidTr="000A453E">
        <w:trPr>
          <w:trHeight w:val="805"/>
        </w:trPr>
        <w:tc>
          <w:tcPr>
            <w:tcW w:w="540" w:type="dxa"/>
            <w:vMerge w:val="restart"/>
          </w:tcPr>
          <w:p w:rsidR="00B209B0" w:rsidRPr="00705D43" w:rsidRDefault="00B209B0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№</w:t>
            </w:r>
          </w:p>
          <w:p w:rsidR="00B209B0" w:rsidRPr="00705D43" w:rsidRDefault="00B209B0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260" w:type="dxa"/>
            <w:vMerge w:val="restart"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5040" w:type="dxa"/>
            <w:gridSpan w:val="4"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361" w:type="dxa"/>
            <w:gridSpan w:val="3"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080" w:type="dxa"/>
            <w:vMerge w:val="restart"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B209B0" w:rsidRPr="00705D43" w:rsidRDefault="00B209B0" w:rsidP="00705D43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B209B0" w:rsidRPr="00705D43" w:rsidRDefault="00B209B0" w:rsidP="00705D43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209B0" w:rsidRPr="00705D43" w:rsidTr="000A453E">
        <w:tc>
          <w:tcPr>
            <w:tcW w:w="540" w:type="dxa"/>
            <w:vMerge/>
          </w:tcPr>
          <w:p w:rsidR="00B209B0" w:rsidRPr="00705D43" w:rsidRDefault="00B209B0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800" w:type="dxa"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1080" w:type="dxa"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00" w:type="dxa"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60" w:type="dxa"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021" w:type="dxa"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1080" w:type="dxa"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080" w:type="dxa"/>
            <w:vMerge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209B0" w:rsidRPr="00705D43" w:rsidRDefault="00B209B0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209B0" w:rsidRPr="000A453E" w:rsidTr="000A453E">
        <w:tc>
          <w:tcPr>
            <w:tcW w:w="540" w:type="dxa"/>
            <w:vMerge w:val="restart"/>
          </w:tcPr>
          <w:p w:rsidR="00B209B0" w:rsidRPr="000A453E" w:rsidRDefault="00B209B0" w:rsidP="000A45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Романова Г.И.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80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shd w:val="clear" w:color="auto" w:fill="FFFFFF"/>
              <w:spacing w:line="240" w:lineRule="exact"/>
              <w:ind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021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43,6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1383506,52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209B0" w:rsidRPr="000A453E" w:rsidTr="000A453E">
        <w:tc>
          <w:tcPr>
            <w:tcW w:w="540" w:type="dxa"/>
            <w:vMerge/>
          </w:tcPr>
          <w:p w:rsidR="00B209B0" w:rsidRPr="000A453E" w:rsidRDefault="00B209B0" w:rsidP="000A45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180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21,8</w:t>
            </w:r>
          </w:p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1320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0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21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а/м ГАЗ 3110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415081,56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209B0" w:rsidRPr="000A453E" w:rsidTr="000A453E">
        <w:tc>
          <w:tcPr>
            <w:tcW w:w="540" w:type="dxa"/>
            <w:vMerge w:val="restart"/>
          </w:tcPr>
          <w:p w:rsidR="00B209B0" w:rsidRPr="000A453E" w:rsidRDefault="00B209B0" w:rsidP="000A45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Гребенева С.В.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80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shd w:val="clear" w:color="auto" w:fill="FFFFFF"/>
              <w:tabs>
                <w:tab w:val="left" w:pos="972"/>
              </w:tabs>
              <w:spacing w:line="240" w:lineRule="exact"/>
              <w:ind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021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49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0A453E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0A453E">
              <w:rPr>
                <w:rFonts w:ascii="Verdana" w:hAnsi="Verdana"/>
                <w:sz w:val="16"/>
                <w:szCs w:val="16"/>
                <w:lang w:val="en-US"/>
              </w:rPr>
              <w:t>369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 </w:t>
            </w:r>
            <w:r w:rsidRPr="000A453E">
              <w:rPr>
                <w:rFonts w:ascii="Verdana" w:hAnsi="Verdana"/>
                <w:sz w:val="16"/>
                <w:szCs w:val="16"/>
                <w:lang w:val="en-US"/>
              </w:rPr>
              <w:t>342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0A453E">
              <w:rPr>
                <w:rFonts w:ascii="Verdana" w:hAnsi="Verdana"/>
                <w:sz w:val="16"/>
                <w:szCs w:val="16"/>
                <w:lang w:val="en-US"/>
              </w:rPr>
              <w:t>03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209B0" w:rsidRPr="000A453E" w:rsidTr="000A453E">
        <w:tc>
          <w:tcPr>
            <w:tcW w:w="540" w:type="dxa"/>
            <w:vMerge/>
          </w:tcPr>
          <w:p w:rsidR="00B209B0" w:rsidRPr="000A453E" w:rsidRDefault="00B209B0" w:rsidP="000A45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80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shd w:val="clear" w:color="auto" w:fill="FFFFFF"/>
              <w:tabs>
                <w:tab w:val="left" w:pos="972"/>
              </w:tabs>
              <w:spacing w:line="240" w:lineRule="exact"/>
              <w:ind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021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49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0A453E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а/м</w:t>
            </w:r>
          </w:p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ВАЗ-21713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0A453E">
              <w:rPr>
                <w:rFonts w:ascii="Verdana" w:hAnsi="Verdana"/>
                <w:sz w:val="16"/>
                <w:szCs w:val="16"/>
                <w:lang w:val="en-US"/>
              </w:rPr>
              <w:t>393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 </w:t>
            </w:r>
            <w:r w:rsidRPr="000A453E">
              <w:rPr>
                <w:rFonts w:ascii="Verdana" w:hAnsi="Verdana"/>
                <w:sz w:val="16"/>
                <w:szCs w:val="16"/>
                <w:lang w:val="en-US"/>
              </w:rPr>
              <w:t>857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0A453E">
              <w:rPr>
                <w:rFonts w:ascii="Verdana" w:hAnsi="Verdana"/>
                <w:sz w:val="16"/>
                <w:szCs w:val="16"/>
                <w:lang w:val="en-US"/>
              </w:rPr>
              <w:t>92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209B0" w:rsidRPr="000A453E" w:rsidTr="000A453E">
        <w:tc>
          <w:tcPr>
            <w:tcW w:w="540" w:type="dxa"/>
            <w:vMerge/>
          </w:tcPr>
          <w:p w:rsidR="00B209B0" w:rsidRPr="000A453E" w:rsidRDefault="00B209B0" w:rsidP="000A45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80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shd w:val="clear" w:color="auto" w:fill="FFFFFF"/>
              <w:tabs>
                <w:tab w:val="left" w:pos="972"/>
              </w:tabs>
              <w:spacing w:line="240" w:lineRule="exact"/>
              <w:ind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021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49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0A453E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209B0" w:rsidRPr="000A453E" w:rsidTr="000A453E">
        <w:tc>
          <w:tcPr>
            <w:tcW w:w="540" w:type="dxa"/>
          </w:tcPr>
          <w:p w:rsidR="00B209B0" w:rsidRPr="000A453E" w:rsidRDefault="00B209B0" w:rsidP="000A45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Макарихин А.А.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80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shd w:val="clear" w:color="auto" w:fill="FFFFFF"/>
              <w:spacing w:line="240" w:lineRule="exact"/>
              <w:ind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021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100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0A453E">
              <w:rPr>
                <w:rFonts w:ascii="Verdana" w:hAnsi="Verdana"/>
                <w:sz w:val="16"/>
                <w:szCs w:val="16"/>
              </w:rPr>
              <w:t>00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 xml:space="preserve">а/м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Toyota C</w:t>
            </w:r>
            <w:r w:rsidRPr="000A453E">
              <w:rPr>
                <w:rFonts w:ascii="Verdana" w:hAnsi="Verdana"/>
                <w:sz w:val="16"/>
                <w:szCs w:val="16"/>
                <w:lang w:val="en-US"/>
              </w:rPr>
              <w:t>orolla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1081955,15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209B0" w:rsidRPr="000A453E" w:rsidTr="000A453E">
        <w:tc>
          <w:tcPr>
            <w:tcW w:w="540" w:type="dxa"/>
          </w:tcPr>
          <w:p w:rsidR="00B209B0" w:rsidRPr="000A453E" w:rsidRDefault="00B209B0" w:rsidP="000A45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Шмелева О.В.</w:t>
            </w:r>
          </w:p>
        </w:tc>
        <w:tc>
          <w:tcPr>
            <w:tcW w:w="144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Старший специалист 3 разряда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80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B209B0" w:rsidRPr="000A453E" w:rsidRDefault="00B209B0" w:rsidP="000A453E">
            <w:pPr>
              <w:shd w:val="clear" w:color="auto" w:fill="FFFFFF"/>
              <w:spacing w:line="240" w:lineRule="exact"/>
              <w:ind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021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81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0A453E">
              <w:rPr>
                <w:rFonts w:ascii="Verdana" w:hAnsi="Verdana"/>
                <w:sz w:val="16"/>
                <w:szCs w:val="16"/>
              </w:rPr>
              <w:t>0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284905,18</w:t>
            </w:r>
          </w:p>
        </w:tc>
        <w:tc>
          <w:tcPr>
            <w:tcW w:w="1080" w:type="dxa"/>
          </w:tcPr>
          <w:p w:rsidR="00B209B0" w:rsidRPr="000A453E" w:rsidRDefault="00B209B0" w:rsidP="000A45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45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B209B0" w:rsidRPr="000A453E" w:rsidRDefault="00B209B0" w:rsidP="000A453E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B209B0" w:rsidRPr="000A453E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818A1"/>
    <w:rsid w:val="00091391"/>
    <w:rsid w:val="0009733E"/>
    <w:rsid w:val="000A3E1E"/>
    <w:rsid w:val="000A453E"/>
    <w:rsid w:val="000C0293"/>
    <w:rsid w:val="00122BFB"/>
    <w:rsid w:val="00173A66"/>
    <w:rsid w:val="001C1B8F"/>
    <w:rsid w:val="001C4F31"/>
    <w:rsid w:val="001D4ED9"/>
    <w:rsid w:val="001D7A8F"/>
    <w:rsid w:val="001E0846"/>
    <w:rsid w:val="001E0E7E"/>
    <w:rsid w:val="002508A3"/>
    <w:rsid w:val="002616FE"/>
    <w:rsid w:val="002963A3"/>
    <w:rsid w:val="002A6755"/>
    <w:rsid w:val="002B3B61"/>
    <w:rsid w:val="002C177D"/>
    <w:rsid w:val="002D3A21"/>
    <w:rsid w:val="002E5FBE"/>
    <w:rsid w:val="002F0851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7B21"/>
    <w:rsid w:val="00465BDE"/>
    <w:rsid w:val="00476D14"/>
    <w:rsid w:val="00483DDF"/>
    <w:rsid w:val="0048686C"/>
    <w:rsid w:val="004C45A9"/>
    <w:rsid w:val="00505C6B"/>
    <w:rsid w:val="005342B3"/>
    <w:rsid w:val="00545EA6"/>
    <w:rsid w:val="005673E5"/>
    <w:rsid w:val="00582C4C"/>
    <w:rsid w:val="005A005E"/>
    <w:rsid w:val="005B7883"/>
    <w:rsid w:val="005D4D8F"/>
    <w:rsid w:val="005E6E92"/>
    <w:rsid w:val="005F7C85"/>
    <w:rsid w:val="00607679"/>
    <w:rsid w:val="00615683"/>
    <w:rsid w:val="00620F54"/>
    <w:rsid w:val="0066704A"/>
    <w:rsid w:val="00683549"/>
    <w:rsid w:val="006C5E28"/>
    <w:rsid w:val="00705D43"/>
    <w:rsid w:val="0076622A"/>
    <w:rsid w:val="007E1A4B"/>
    <w:rsid w:val="0083778D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471D5"/>
    <w:rsid w:val="00A82688"/>
    <w:rsid w:val="00AB37CE"/>
    <w:rsid w:val="00B209B0"/>
    <w:rsid w:val="00B36B85"/>
    <w:rsid w:val="00B77BB7"/>
    <w:rsid w:val="00B84231"/>
    <w:rsid w:val="00B911F4"/>
    <w:rsid w:val="00BA3B61"/>
    <w:rsid w:val="00BB3DEC"/>
    <w:rsid w:val="00BC7B21"/>
    <w:rsid w:val="00BD2055"/>
    <w:rsid w:val="00BF3706"/>
    <w:rsid w:val="00C26E24"/>
    <w:rsid w:val="00C27519"/>
    <w:rsid w:val="00C82970"/>
    <w:rsid w:val="00CE30BD"/>
    <w:rsid w:val="00CF4CBA"/>
    <w:rsid w:val="00D35BC5"/>
    <w:rsid w:val="00D8317C"/>
    <w:rsid w:val="00D8362B"/>
    <w:rsid w:val="00DA065D"/>
    <w:rsid w:val="00DB7FB7"/>
    <w:rsid w:val="00DC148E"/>
    <w:rsid w:val="00DE125B"/>
    <w:rsid w:val="00E309ED"/>
    <w:rsid w:val="00E61144"/>
    <w:rsid w:val="00E83CD0"/>
    <w:rsid w:val="00EB3A38"/>
    <w:rsid w:val="00ED1C3A"/>
    <w:rsid w:val="00F00E91"/>
    <w:rsid w:val="00F1016A"/>
    <w:rsid w:val="00F37B49"/>
    <w:rsid w:val="00F6179A"/>
    <w:rsid w:val="00F77840"/>
    <w:rsid w:val="00FC4035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204</Words>
  <Characters>1167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2014-05-16T12:00:00Z</dcterms:created>
  <dcterms:modified xsi:type="dcterms:W3CDTF">2014-05-22T04:06:00Z</dcterms:modified>
</cp:coreProperties>
</file>