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CE" w:rsidRPr="008E1242" w:rsidRDefault="007770CE" w:rsidP="00E31C5D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7770CE" w:rsidRDefault="007770CE" w:rsidP="00E31C5D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административного отдела Управления Федерального казначейства по Свердловской области</w:t>
      </w:r>
    </w:p>
    <w:p w:rsidR="007770CE" w:rsidRPr="008E1242" w:rsidRDefault="007770CE" w:rsidP="00E31C5D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>
        <w:rPr>
          <w:rStyle w:val="Strong"/>
          <w:color w:val="333333"/>
          <w:sz w:val="28"/>
          <w:szCs w:val="28"/>
        </w:rPr>
        <w:t>за п</w:t>
      </w:r>
      <w:r w:rsidRPr="008E1242">
        <w:rPr>
          <w:rStyle w:val="Strong"/>
          <w:color w:val="333333"/>
          <w:sz w:val="28"/>
          <w:szCs w:val="28"/>
        </w:rPr>
        <w:t>ериод с 1 января 2013 года по 31 декабря 2013 года</w:t>
      </w:r>
    </w:p>
    <w:p w:rsidR="007770CE" w:rsidRPr="006B04ED" w:rsidRDefault="007770CE" w:rsidP="006B04ED">
      <w:pPr>
        <w:ind w:left="-567" w:right="-603" w:firstLine="425"/>
        <w:jc w:val="center"/>
        <w:rPr>
          <w:rStyle w:val="Strong"/>
          <w:rFonts w:ascii="Verdana" w:hAnsi="Verdana"/>
          <w:color w:val="333333"/>
          <w:sz w:val="16"/>
          <w:szCs w:val="16"/>
        </w:rPr>
      </w:pPr>
    </w:p>
    <w:tbl>
      <w:tblPr>
        <w:tblpPr w:leftFromText="180" w:rightFromText="180" w:vertAnchor="text" w:horzAnchor="margin" w:tblpXSpec="center" w:tblpY="13"/>
        <w:tblW w:w="15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333"/>
        <w:gridCol w:w="1320"/>
        <w:gridCol w:w="1540"/>
        <w:gridCol w:w="1650"/>
        <w:gridCol w:w="880"/>
        <w:gridCol w:w="880"/>
        <w:gridCol w:w="1540"/>
        <w:gridCol w:w="1100"/>
        <w:gridCol w:w="990"/>
        <w:gridCol w:w="1210"/>
        <w:gridCol w:w="1320"/>
        <w:gridCol w:w="1100"/>
      </w:tblGrid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№</w:t>
            </w:r>
          </w:p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333" w:type="dxa"/>
            <w:vMerge w:val="restart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320" w:type="dxa"/>
            <w:vMerge w:val="restart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950" w:type="dxa"/>
            <w:gridSpan w:val="4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630" w:type="dxa"/>
            <w:gridSpan w:val="3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10" w:type="dxa"/>
            <w:vMerge w:val="restart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320" w:type="dxa"/>
            <w:vMerge w:val="restart"/>
          </w:tcPr>
          <w:p w:rsidR="007770CE" w:rsidRPr="006B04ED" w:rsidRDefault="007770CE" w:rsidP="006B04ED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Декларированный годовой доход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100" w:type="dxa"/>
            <w:vMerge w:val="restart"/>
          </w:tcPr>
          <w:p w:rsidR="007770CE" w:rsidRPr="006B04ED" w:rsidRDefault="007770CE" w:rsidP="006B04ED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770CE" w:rsidRPr="006B04ED" w:rsidTr="00967DD3">
        <w:trPr>
          <w:trHeight w:val="1223"/>
        </w:trPr>
        <w:tc>
          <w:tcPr>
            <w:tcW w:w="425" w:type="dxa"/>
            <w:vMerge/>
            <w:vAlign w:val="center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  <w:vMerge/>
            <w:vAlign w:val="center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0" w:type="dxa"/>
            <w:vMerge/>
            <w:vAlign w:val="center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10" w:type="dxa"/>
            <w:vMerge/>
            <w:vAlign w:val="center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0" w:type="dxa"/>
            <w:vMerge/>
            <w:vAlign w:val="center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0" w:type="dxa"/>
            <w:vMerge/>
            <w:vAlign w:val="center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Батракова Г.Е.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Начальник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отдела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33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900"/>
              </w:tabs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Незавершенное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строительство (дом)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 xml:space="preserve">под жилой дом 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140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750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Toyota RA</w:t>
            </w:r>
            <w:r>
              <w:rPr>
                <w:rFonts w:ascii="Verdana" w:hAnsi="Verdana"/>
                <w:sz w:val="16"/>
                <w:szCs w:val="16"/>
              </w:rPr>
              <w:t xml:space="preserve">V 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4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1704970,99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Незавершенное строительство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(жилой дом)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Хозяйственное строение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 под ведение личного подсобного хозяйства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140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45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1499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-39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 xml:space="preserve">под жилой дом 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750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843D2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Хёндай Туссон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697057,14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Заровнятных М</w:t>
            </w:r>
            <w:r w:rsidRPr="006B04ED">
              <w:rPr>
                <w:rFonts w:ascii="Verdana" w:hAnsi="Verdana"/>
                <w:sz w:val="16"/>
                <w:szCs w:val="16"/>
              </w:rPr>
              <w:t>.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А</w:t>
            </w:r>
            <w:r w:rsidRPr="006B04E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Заместитель  начальника отдела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 под ведение личного подсобного хозяйства Земельный участок для коллективного садоводства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Жилой дом с постройкам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  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2591,0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1468,0</w:t>
            </w: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48,1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35,9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899350,44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Куклин Ю. И.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заместитель начальника  отдела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100,0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1558,1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Дэу Нексия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774880,29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½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30,5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100,0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1558,1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138727,54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Хужукаева Н.А.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Заместитель начальника отдела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625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49,3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50,6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1016093,52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Дворник С.Н.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 xml:space="preserve">Главный казначей 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 под дачное строительство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Садовый участок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79,1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1352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420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Хёндай IX 35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950417,86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 под дачное строительство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Садовый участок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79,1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1352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420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Тайота Аурис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396000,00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79,1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Савельев П.В.</w:t>
            </w: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502658,51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 xml:space="preserve">ий </w:t>
            </w:r>
            <w:r w:rsidRPr="006B04ED">
              <w:rPr>
                <w:rFonts w:ascii="Verdana" w:hAnsi="Verdana"/>
                <w:sz w:val="16"/>
                <w:szCs w:val="16"/>
              </w:rPr>
              <w:t>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 xml:space="preserve">ий </w:t>
            </w:r>
            <w:r w:rsidRPr="006B04ED">
              <w:rPr>
                <w:rFonts w:ascii="Verdana" w:hAnsi="Verdana"/>
                <w:sz w:val="16"/>
                <w:szCs w:val="16"/>
              </w:rPr>
              <w:t>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63,2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rPr>
          <w:trHeight w:val="886"/>
        </w:trPr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ind w:left="-95" w:right="-108" w:firstLine="95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Пахомова Т.А.</w:t>
            </w:r>
          </w:p>
          <w:p w:rsidR="007770CE" w:rsidRPr="006B04ED" w:rsidRDefault="007770CE" w:rsidP="006B04ED">
            <w:pPr>
              <w:shd w:val="clear" w:color="auto" w:fill="FFFFFF"/>
              <w:ind w:left="-95" w:right="-108" w:firstLine="95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Главный специалист 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bCs/>
                <w:sz w:val="16"/>
                <w:szCs w:val="16"/>
              </w:rPr>
              <w:t>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63,0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650190,36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rPr>
          <w:trHeight w:val="1967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ind w:left="-95" w:right="-108" w:firstLine="95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Супруг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bCs/>
                <w:sz w:val="16"/>
                <w:szCs w:val="16"/>
              </w:rPr>
              <w:t>вартира</w:t>
            </w:r>
          </w:p>
          <w:p w:rsidR="007770CE" w:rsidRPr="006B04ED" w:rsidRDefault="007770CE" w:rsidP="006B04ED">
            <w:pPr>
              <w:shd w:val="clear" w:color="auto" w:fill="FFFFFF"/>
              <w:spacing w:line="238" w:lineRule="exact"/>
              <w:ind w:right="70" w:hanging="7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spacing w:line="238" w:lineRule="exact"/>
              <w:ind w:right="70" w:hanging="7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Садовый дом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долевая 1/4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 xml:space="preserve">Индивидуальная  </w:t>
            </w:r>
          </w:p>
          <w:p w:rsidR="007770CE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 xml:space="preserve">Индивидуальная  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63,0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19,2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605,0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а/м Вольво С-40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6B04ED">
              <w:rPr>
                <w:rFonts w:ascii="Verdana" w:hAnsi="Verdana"/>
                <w:bCs/>
                <w:sz w:val="16"/>
                <w:szCs w:val="16"/>
              </w:rPr>
              <w:t>360000,00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Каламашкина  А.Э.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58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B04ED">
              <w:rPr>
                <w:rFonts w:ascii="Verdana" w:hAnsi="Verdana"/>
                <w:sz w:val="16"/>
                <w:szCs w:val="16"/>
              </w:rPr>
              <w:t>1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 xml:space="preserve">ДЭУ МАТИЗ 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585820,69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Семуха  О.Д.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47,3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41,8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468187</w:t>
            </w:r>
            <w:r>
              <w:rPr>
                <w:rFonts w:ascii="Verdana" w:hAnsi="Verdana"/>
                <w:sz w:val="16"/>
                <w:szCs w:val="16"/>
              </w:rPr>
              <w:t>,83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Сазонов О. И.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главный специалист-эксперт  отдела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72,2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98,5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518553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B04ED"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-95"/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72,2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98,5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187503,86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98,5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843D2">
        <w:trPr>
          <w:trHeight w:val="609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98,5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98,5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Наумова Н.Р.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главный специалист-эксперт  отдела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63,8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453163,49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63,8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Шевроле Авео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365773,36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63,8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Семилетов </w:t>
            </w:r>
            <w:r w:rsidRPr="006B04ED">
              <w:rPr>
                <w:rFonts w:ascii="Verdana" w:hAnsi="Verdana"/>
                <w:sz w:val="16"/>
                <w:szCs w:val="16"/>
              </w:rPr>
              <w:t>А.В.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омнатная 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64,5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50,1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1041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452815,23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49,9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Фольксваген Туарег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Ниссан Х-Трейл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779063,27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 участок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64,5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50,1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1041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49,9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Старков Г.Л.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49,9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Киа Сид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433466,34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14</w:t>
            </w:r>
          </w:p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Салихова Г.И.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38,0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374</w:t>
            </w:r>
            <w:r>
              <w:rPr>
                <w:rFonts w:ascii="Verdana" w:hAnsi="Verdana"/>
                <w:sz w:val="16"/>
                <w:szCs w:val="16"/>
              </w:rPr>
              <w:t>090,</w:t>
            </w:r>
            <w:r w:rsidRPr="006B04ED"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225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38,0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6</w:t>
            </w:r>
            <w:r w:rsidRPr="006B04ED">
              <w:rPr>
                <w:rFonts w:ascii="Verdana" w:hAnsi="Verdana"/>
                <w:sz w:val="16"/>
                <w:szCs w:val="16"/>
              </w:rPr>
              <w:t>976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00</w:t>
            </w:r>
            <w:r w:rsidRPr="006B04ED">
              <w:rPr>
                <w:rFonts w:ascii="Verdana" w:hAnsi="Verdana"/>
                <w:sz w:val="16"/>
                <w:szCs w:val="16"/>
              </w:rPr>
              <w:t>,9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0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Медведева А.А</w:t>
            </w: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</w:t>
            </w:r>
            <w:r w:rsidRPr="006B04ED">
              <w:rPr>
                <w:rFonts w:ascii="Verdana" w:hAnsi="Verdana"/>
                <w:sz w:val="16"/>
                <w:szCs w:val="16"/>
              </w:rPr>
              <w:t>араж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16,8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69,0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ХЁНДЭ IX-35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443250,28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69,0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rPr>
          <w:trHeight w:val="1336"/>
        </w:trPr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Русинов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А.П.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Ведущий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специалист-эксперт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81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250A62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</w:t>
            </w:r>
            <w:r w:rsidRPr="00250A62">
              <w:rPr>
                <w:rFonts w:ascii="Verdana" w:hAnsi="Verdana"/>
                <w:sz w:val="16"/>
                <w:szCs w:val="16"/>
              </w:rPr>
              <w:t>/</w:t>
            </w:r>
            <w:r w:rsidRPr="006B04ED">
              <w:rPr>
                <w:rFonts w:ascii="Verdana" w:hAnsi="Verdana"/>
                <w:sz w:val="16"/>
                <w:szCs w:val="16"/>
              </w:rPr>
              <w:t>м</w:t>
            </w:r>
          </w:p>
          <w:p w:rsidR="007770CE" w:rsidRPr="00250A62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PEUGEOT</w:t>
            </w:r>
          </w:p>
          <w:p w:rsidR="007770CE" w:rsidRPr="00250A62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50A62">
              <w:rPr>
                <w:rFonts w:ascii="Verdana" w:hAnsi="Verdana"/>
                <w:sz w:val="16"/>
                <w:szCs w:val="16"/>
              </w:rPr>
              <w:t>4007</w:t>
            </w:r>
          </w:p>
          <w:p w:rsidR="007770CE" w:rsidRPr="00250A62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 xml:space="preserve">а/м 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GRANTA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431912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74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87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81</w:t>
            </w:r>
            <w:r w:rsidRPr="006B04ED">
              <w:rPr>
                <w:rFonts w:ascii="Verdana" w:hAnsi="Verdana"/>
                <w:sz w:val="16"/>
                <w:szCs w:val="16"/>
              </w:rPr>
              <w:t>,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417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06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 xml:space="preserve">ий </w:t>
            </w:r>
            <w:r w:rsidRPr="006B04ED">
              <w:rPr>
                <w:rFonts w:ascii="Verdana" w:hAnsi="Verdana"/>
                <w:sz w:val="16"/>
                <w:szCs w:val="16"/>
              </w:rPr>
              <w:t xml:space="preserve"> ребенок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65,8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81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06"/>
        </w:trPr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117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Глинских В.</w:t>
            </w:r>
            <w:r w:rsidRPr="006B04ED">
              <w:rPr>
                <w:rFonts w:ascii="Verdana" w:hAnsi="Verdana"/>
                <w:sz w:val="16"/>
                <w:szCs w:val="16"/>
              </w:rPr>
              <w:t>В.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488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64,2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497523,82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462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117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48,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7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322509,48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05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tabs>
                <w:tab w:val="left" w:pos="1117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tabs>
                <w:tab w:val="left" w:pos="1117"/>
              </w:tabs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tabs>
                <w:tab w:val="left" w:pos="1006"/>
              </w:tabs>
              <w:spacing w:line="240" w:lineRule="exact"/>
              <w:ind w:right="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48,</w:t>
            </w: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697"/>
        </w:trPr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Каргалов В.А.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</w:t>
            </w:r>
            <w:r w:rsidRPr="006B04ED">
              <w:rPr>
                <w:rFonts w:ascii="Verdana" w:hAnsi="Verdana"/>
                <w:sz w:val="16"/>
                <w:szCs w:val="16"/>
              </w:rPr>
              <w:t>омната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487331,58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03"/>
        </w:trPr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Солтес И.С.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78,1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258671,04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364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78,1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 Форд Фокус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705837,39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1036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FB17B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78,1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1066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FB17B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78,1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1068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FB17BE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78,1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11"/>
        </w:trPr>
        <w:tc>
          <w:tcPr>
            <w:tcW w:w="425" w:type="dxa"/>
            <w:vMerge w:val="restart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Роева Н.В.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Комната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56,0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12,7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5E5C8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132422,16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rPr>
          <w:trHeight w:val="1336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left="-95" w:right="-108" w:firstLine="95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97227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56,0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886"/>
        </w:trPr>
        <w:tc>
          <w:tcPr>
            <w:tcW w:w="425" w:type="dxa"/>
            <w:vMerge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97227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56,0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640"/>
        </w:trPr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Хардина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B04ED">
              <w:rPr>
                <w:rFonts w:ascii="Verdana" w:hAnsi="Verdana"/>
                <w:sz w:val="16"/>
                <w:szCs w:val="16"/>
              </w:rPr>
              <w:t>В.А.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Старший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</w:t>
            </w:r>
            <w:r w:rsidRPr="006B04ED">
              <w:rPr>
                <w:rFonts w:ascii="Verdana" w:hAnsi="Verdana"/>
                <w:sz w:val="16"/>
                <w:szCs w:val="16"/>
              </w:rPr>
              <w:t>пециалист 2 разряда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7E3BB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47,8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478026,57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00"/>
        </w:trPr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2</w:t>
            </w: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2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-21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Угаров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B04ED">
              <w:rPr>
                <w:rFonts w:ascii="Verdana" w:hAnsi="Verdana"/>
                <w:sz w:val="16"/>
                <w:szCs w:val="16"/>
              </w:rPr>
              <w:t>М.И.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Старший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</w:t>
            </w:r>
            <w:r w:rsidRPr="006B04ED">
              <w:rPr>
                <w:rFonts w:ascii="Verdana" w:hAnsi="Verdana"/>
                <w:sz w:val="16"/>
                <w:szCs w:val="16"/>
              </w:rPr>
              <w:t>пециалист 2 разряда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7E3BBC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</w:t>
            </w:r>
            <w:r w:rsidRPr="006B04ED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а/м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ВАЗ 321103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365279,</w:t>
            </w:r>
            <w:r w:rsidRPr="006B04ED"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514"/>
        </w:trPr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5E5C8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</w:t>
            </w:r>
            <w:r w:rsidRPr="006B04ED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102107,</w:t>
            </w:r>
            <w:r w:rsidRPr="006B04ED"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6B04ED">
        <w:trPr>
          <w:trHeight w:val="701"/>
        </w:trPr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Default="007770CE" w:rsidP="006B04ED">
            <w:pPr>
              <w:shd w:val="clear" w:color="auto" w:fill="FFFFFF"/>
              <w:tabs>
                <w:tab w:val="left" w:pos="1117"/>
              </w:tabs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Несовершен</w:t>
            </w:r>
          </w:p>
          <w:p w:rsidR="007770CE" w:rsidRPr="006B04ED" w:rsidRDefault="007770CE" w:rsidP="006B04ED">
            <w:pPr>
              <w:shd w:val="clear" w:color="auto" w:fill="FFFFFF"/>
              <w:tabs>
                <w:tab w:val="left" w:pos="1117"/>
              </w:tabs>
              <w:spacing w:line="240" w:lineRule="exact"/>
              <w:ind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нолетний ребенок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</w:t>
            </w:r>
            <w:r w:rsidRPr="006B04ED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shd w:val="clear" w:color="auto" w:fill="FFFFFF"/>
              <w:spacing w:line="240" w:lineRule="exact"/>
              <w:ind w:right="27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770CE" w:rsidRPr="006B04ED" w:rsidTr="00967DD3">
        <w:trPr>
          <w:trHeight w:val="890"/>
        </w:trPr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1333" w:type="dxa"/>
          </w:tcPr>
          <w:p w:rsidR="007770CE" w:rsidRPr="006B04ED" w:rsidRDefault="007770CE" w:rsidP="006B04ED">
            <w:pPr>
              <w:tabs>
                <w:tab w:val="left" w:pos="1117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Княгницкая Л.В.</w:t>
            </w:r>
          </w:p>
          <w:p w:rsidR="007770CE" w:rsidRPr="006B04ED" w:rsidRDefault="007770CE" w:rsidP="006B04ED">
            <w:pPr>
              <w:tabs>
                <w:tab w:val="left" w:pos="1117"/>
              </w:tabs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7770CE" w:rsidRPr="006B04ED" w:rsidRDefault="007770CE" w:rsidP="006B04ED">
            <w:pPr>
              <w:tabs>
                <w:tab w:val="left" w:pos="1117"/>
              </w:tabs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Старший</w:t>
            </w:r>
          </w:p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</w:t>
            </w:r>
            <w:r w:rsidRPr="006B04ED">
              <w:rPr>
                <w:rFonts w:ascii="Verdana" w:hAnsi="Verdana"/>
                <w:sz w:val="16"/>
                <w:szCs w:val="16"/>
              </w:rPr>
              <w:t>пециалист 3 разряда</w:t>
            </w: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3E729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84,6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398891,49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770CE" w:rsidRPr="006B04ED" w:rsidTr="00967DD3">
        <w:trPr>
          <w:trHeight w:val="890"/>
        </w:trPr>
        <w:tc>
          <w:tcPr>
            <w:tcW w:w="425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3" w:type="dxa"/>
          </w:tcPr>
          <w:p w:rsidR="007770CE" w:rsidRPr="006B04ED" w:rsidRDefault="007770CE" w:rsidP="006B04ED">
            <w:pPr>
              <w:tabs>
                <w:tab w:val="left" w:pos="1117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  <w:lang w:val="en-US"/>
              </w:rPr>
              <w:t>Супруг</w:t>
            </w:r>
          </w:p>
          <w:p w:rsidR="007770CE" w:rsidRPr="006B04ED" w:rsidRDefault="007770CE" w:rsidP="006B04ED">
            <w:pPr>
              <w:tabs>
                <w:tab w:val="left" w:pos="1117"/>
              </w:tabs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7770CE" w:rsidRPr="006B04ED" w:rsidRDefault="007770CE" w:rsidP="006B04ED">
            <w:pPr>
              <w:tabs>
                <w:tab w:val="left" w:pos="1117"/>
              </w:tabs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7770CE" w:rsidRPr="006B04ED" w:rsidRDefault="007770CE" w:rsidP="006B04ED">
            <w:pPr>
              <w:tabs>
                <w:tab w:val="left" w:pos="1117"/>
              </w:tabs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0" w:type="dxa"/>
          </w:tcPr>
          <w:p w:rsidR="007770CE" w:rsidRDefault="007770CE" w:rsidP="005E5C81">
            <w:pPr>
              <w:jc w:val="center"/>
            </w:pPr>
            <w:r w:rsidRPr="003E729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65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84,6</w:t>
            </w:r>
          </w:p>
        </w:tc>
        <w:tc>
          <w:tcPr>
            <w:tcW w:w="88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4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7770CE" w:rsidRPr="006B04ED" w:rsidRDefault="007770CE" w:rsidP="006B04E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6B04E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21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7770CE" w:rsidRPr="006B04ED" w:rsidRDefault="007770CE" w:rsidP="006B04E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575001,04</w:t>
            </w:r>
          </w:p>
        </w:tc>
        <w:tc>
          <w:tcPr>
            <w:tcW w:w="1100" w:type="dxa"/>
          </w:tcPr>
          <w:p w:rsidR="007770CE" w:rsidRPr="006B04ED" w:rsidRDefault="007770CE" w:rsidP="006B04ED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B04E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7770CE" w:rsidRPr="006B04ED" w:rsidRDefault="007770CE" w:rsidP="006B04ED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7770CE" w:rsidRPr="006B04ED" w:rsidSect="004F5B50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E36A5"/>
    <w:multiLevelType w:val="hybridMultilevel"/>
    <w:tmpl w:val="D1A893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7C1"/>
    <w:rsid w:val="00005503"/>
    <w:rsid w:val="00012A66"/>
    <w:rsid w:val="00014615"/>
    <w:rsid w:val="00016C2C"/>
    <w:rsid w:val="00023156"/>
    <w:rsid w:val="00046B11"/>
    <w:rsid w:val="000D7777"/>
    <w:rsid w:val="000E5C7A"/>
    <w:rsid w:val="000F1C71"/>
    <w:rsid w:val="00102866"/>
    <w:rsid w:val="00114DDE"/>
    <w:rsid w:val="00115AC0"/>
    <w:rsid w:val="001171FD"/>
    <w:rsid w:val="001247F9"/>
    <w:rsid w:val="00146C77"/>
    <w:rsid w:val="001715C5"/>
    <w:rsid w:val="001717C1"/>
    <w:rsid w:val="00171913"/>
    <w:rsid w:val="001939FB"/>
    <w:rsid w:val="00197D81"/>
    <w:rsid w:val="001B3390"/>
    <w:rsid w:val="001B5896"/>
    <w:rsid w:val="001C1B8F"/>
    <w:rsid w:val="001F25BB"/>
    <w:rsid w:val="00210756"/>
    <w:rsid w:val="0021144A"/>
    <w:rsid w:val="0023068A"/>
    <w:rsid w:val="00250A62"/>
    <w:rsid w:val="00267C3A"/>
    <w:rsid w:val="00287B8A"/>
    <w:rsid w:val="002B7019"/>
    <w:rsid w:val="002E26A3"/>
    <w:rsid w:val="00302CDD"/>
    <w:rsid w:val="003079A5"/>
    <w:rsid w:val="00334B64"/>
    <w:rsid w:val="003410E8"/>
    <w:rsid w:val="003435CD"/>
    <w:rsid w:val="00355C8D"/>
    <w:rsid w:val="00367617"/>
    <w:rsid w:val="00370EC6"/>
    <w:rsid w:val="00371FE9"/>
    <w:rsid w:val="0037347D"/>
    <w:rsid w:val="00382956"/>
    <w:rsid w:val="00382D4D"/>
    <w:rsid w:val="003A19B0"/>
    <w:rsid w:val="003A6725"/>
    <w:rsid w:val="003D7C1E"/>
    <w:rsid w:val="003E7298"/>
    <w:rsid w:val="00417C4E"/>
    <w:rsid w:val="00430F86"/>
    <w:rsid w:val="00466FBE"/>
    <w:rsid w:val="004B3581"/>
    <w:rsid w:val="004B6D4F"/>
    <w:rsid w:val="004C61F8"/>
    <w:rsid w:val="004D4592"/>
    <w:rsid w:val="004D7439"/>
    <w:rsid w:val="004F464D"/>
    <w:rsid w:val="004F5B50"/>
    <w:rsid w:val="00506730"/>
    <w:rsid w:val="00507104"/>
    <w:rsid w:val="00513F9D"/>
    <w:rsid w:val="00533152"/>
    <w:rsid w:val="00550DA0"/>
    <w:rsid w:val="00564B25"/>
    <w:rsid w:val="00574E1D"/>
    <w:rsid w:val="00582892"/>
    <w:rsid w:val="005839C1"/>
    <w:rsid w:val="00591A91"/>
    <w:rsid w:val="005B0EE6"/>
    <w:rsid w:val="005B46F1"/>
    <w:rsid w:val="005C285B"/>
    <w:rsid w:val="005D6EE5"/>
    <w:rsid w:val="005E1332"/>
    <w:rsid w:val="005E5C81"/>
    <w:rsid w:val="006029F3"/>
    <w:rsid w:val="0060394F"/>
    <w:rsid w:val="00604A1B"/>
    <w:rsid w:val="00610A2F"/>
    <w:rsid w:val="00635F0C"/>
    <w:rsid w:val="00644BF2"/>
    <w:rsid w:val="00656117"/>
    <w:rsid w:val="00671CFF"/>
    <w:rsid w:val="006843D2"/>
    <w:rsid w:val="00693730"/>
    <w:rsid w:val="006A427B"/>
    <w:rsid w:val="006B04ED"/>
    <w:rsid w:val="006C0C2D"/>
    <w:rsid w:val="006D7F10"/>
    <w:rsid w:val="006E72FD"/>
    <w:rsid w:val="006F1973"/>
    <w:rsid w:val="00703092"/>
    <w:rsid w:val="00705D91"/>
    <w:rsid w:val="007538DC"/>
    <w:rsid w:val="0076327E"/>
    <w:rsid w:val="00775DCD"/>
    <w:rsid w:val="007770CE"/>
    <w:rsid w:val="00785B3A"/>
    <w:rsid w:val="00791FA1"/>
    <w:rsid w:val="007938EB"/>
    <w:rsid w:val="007B518D"/>
    <w:rsid w:val="007E3BBC"/>
    <w:rsid w:val="007E4FEA"/>
    <w:rsid w:val="007E7B69"/>
    <w:rsid w:val="008076BE"/>
    <w:rsid w:val="00824B0B"/>
    <w:rsid w:val="00827C7E"/>
    <w:rsid w:val="00856BA6"/>
    <w:rsid w:val="00872AA3"/>
    <w:rsid w:val="008849E9"/>
    <w:rsid w:val="008B1570"/>
    <w:rsid w:val="008B3274"/>
    <w:rsid w:val="008C18A2"/>
    <w:rsid w:val="008C5C89"/>
    <w:rsid w:val="008E1242"/>
    <w:rsid w:val="008E7003"/>
    <w:rsid w:val="009029F5"/>
    <w:rsid w:val="0090603B"/>
    <w:rsid w:val="0091067E"/>
    <w:rsid w:val="009551F5"/>
    <w:rsid w:val="00967DD3"/>
    <w:rsid w:val="0097227C"/>
    <w:rsid w:val="00996C1B"/>
    <w:rsid w:val="009A2A5B"/>
    <w:rsid w:val="009A3939"/>
    <w:rsid w:val="009F3EAD"/>
    <w:rsid w:val="009F4850"/>
    <w:rsid w:val="00A1290A"/>
    <w:rsid w:val="00A23A1F"/>
    <w:rsid w:val="00A33660"/>
    <w:rsid w:val="00A37890"/>
    <w:rsid w:val="00A41015"/>
    <w:rsid w:val="00A61579"/>
    <w:rsid w:val="00AB084B"/>
    <w:rsid w:val="00AB57A4"/>
    <w:rsid w:val="00AD737D"/>
    <w:rsid w:val="00AF036B"/>
    <w:rsid w:val="00AF3989"/>
    <w:rsid w:val="00B017B5"/>
    <w:rsid w:val="00B23113"/>
    <w:rsid w:val="00B24BEA"/>
    <w:rsid w:val="00B46AA1"/>
    <w:rsid w:val="00B6251C"/>
    <w:rsid w:val="00B643A5"/>
    <w:rsid w:val="00B7348A"/>
    <w:rsid w:val="00BB401B"/>
    <w:rsid w:val="00BE15DD"/>
    <w:rsid w:val="00C03CF0"/>
    <w:rsid w:val="00C1143D"/>
    <w:rsid w:val="00C369D4"/>
    <w:rsid w:val="00C4669C"/>
    <w:rsid w:val="00C50CCD"/>
    <w:rsid w:val="00C56F88"/>
    <w:rsid w:val="00C64407"/>
    <w:rsid w:val="00C70B0F"/>
    <w:rsid w:val="00C75589"/>
    <w:rsid w:val="00C75832"/>
    <w:rsid w:val="00C85374"/>
    <w:rsid w:val="00C86611"/>
    <w:rsid w:val="00CC47FD"/>
    <w:rsid w:val="00CE084E"/>
    <w:rsid w:val="00CE14EA"/>
    <w:rsid w:val="00D2302B"/>
    <w:rsid w:val="00D32CE5"/>
    <w:rsid w:val="00D445BB"/>
    <w:rsid w:val="00D6707B"/>
    <w:rsid w:val="00D75D19"/>
    <w:rsid w:val="00D965AF"/>
    <w:rsid w:val="00E0192C"/>
    <w:rsid w:val="00E11AC6"/>
    <w:rsid w:val="00E21DBB"/>
    <w:rsid w:val="00E3136A"/>
    <w:rsid w:val="00E31C5D"/>
    <w:rsid w:val="00E36D36"/>
    <w:rsid w:val="00E474E9"/>
    <w:rsid w:val="00E53063"/>
    <w:rsid w:val="00E7109C"/>
    <w:rsid w:val="00E94C2D"/>
    <w:rsid w:val="00EA2F78"/>
    <w:rsid w:val="00EA3DF5"/>
    <w:rsid w:val="00EB23FE"/>
    <w:rsid w:val="00EB43D0"/>
    <w:rsid w:val="00F01F7B"/>
    <w:rsid w:val="00F029DA"/>
    <w:rsid w:val="00F134CB"/>
    <w:rsid w:val="00F143D2"/>
    <w:rsid w:val="00F5510E"/>
    <w:rsid w:val="00F63B3D"/>
    <w:rsid w:val="00FB17BE"/>
    <w:rsid w:val="00FC5B1D"/>
    <w:rsid w:val="00FE0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C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717C1"/>
    <w:rPr>
      <w:rFonts w:ascii="Times New Roman" w:hAnsi="Times New Roman" w:cs="Times New Roman"/>
      <w:b/>
      <w:bCs/>
    </w:rPr>
  </w:style>
  <w:style w:type="character" w:styleId="FootnoteReference">
    <w:name w:val="footnote reference"/>
    <w:basedOn w:val="DefaultParagraphFont"/>
    <w:uiPriority w:val="99"/>
    <w:rsid w:val="001717C1"/>
    <w:rPr>
      <w:rFonts w:ascii="Times New Roman" w:hAnsi="Times New Roman"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7538DC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538DC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03092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347D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55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451</TotalTime>
  <Pages>6</Pages>
  <Words>1017</Words>
  <Characters>5798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DievaNI</dc:creator>
  <cp:keywords/>
  <dc:description/>
  <cp:lastModifiedBy>osipovats</cp:lastModifiedBy>
  <cp:revision>53</cp:revision>
  <dcterms:created xsi:type="dcterms:W3CDTF">2014-03-25T11:00:00Z</dcterms:created>
  <dcterms:modified xsi:type="dcterms:W3CDTF">2014-05-21T09:52:00Z</dcterms:modified>
</cp:coreProperties>
</file>