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097" w:rsidRDefault="00F03097" w:rsidP="00537C6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Сведения</w:t>
      </w:r>
    </w:p>
    <w:p w:rsidR="00F03097" w:rsidRDefault="00F03097" w:rsidP="00537C6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об источниках получения средств, за счет которых совершена сделка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</w:t>
      </w:r>
    </w:p>
    <w:p w:rsidR="00F03097" w:rsidRDefault="00F03097" w:rsidP="00537C6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и его супруги (супруга), за три последних года, предшествующих совершению сделки </w:t>
      </w:r>
    </w:p>
    <w:p w:rsidR="00F03097" w:rsidRDefault="00F03097" w:rsidP="00537C6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 2014 год</w:t>
      </w:r>
    </w:p>
    <w:p w:rsidR="00F03097" w:rsidRDefault="00F03097" w:rsidP="00537C6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Администрация Борковского муниципального образования</w:t>
      </w:r>
    </w:p>
    <w:p w:rsidR="00F03097" w:rsidRDefault="00F03097" w:rsidP="00537C62">
      <w:pPr>
        <w:rPr>
          <w:rFonts w:cs="Times New Roman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85"/>
        <w:gridCol w:w="3260"/>
        <w:gridCol w:w="3969"/>
        <w:gridCol w:w="4395"/>
      </w:tblGrid>
      <w:tr w:rsidR="00F03097" w:rsidRPr="00671BE3">
        <w:tc>
          <w:tcPr>
            <w:tcW w:w="3085" w:type="dxa"/>
            <w:vAlign w:val="center"/>
          </w:tcPr>
          <w:p w:rsidR="00F03097" w:rsidRPr="00671BE3" w:rsidRDefault="00F03097" w:rsidP="00671B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1B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Фамилия, имя отчество муниципального служащего</w:t>
            </w:r>
          </w:p>
        </w:tc>
        <w:tc>
          <w:tcPr>
            <w:tcW w:w="3260" w:type="dxa"/>
            <w:vAlign w:val="center"/>
          </w:tcPr>
          <w:p w:rsidR="00F03097" w:rsidRPr="00671BE3" w:rsidRDefault="00F03097" w:rsidP="00671B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1B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 / для членов семьи – степень родства</w:t>
            </w:r>
          </w:p>
          <w:p w:rsidR="00F03097" w:rsidRPr="00671BE3" w:rsidRDefault="00F03097" w:rsidP="00671B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1B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&lt;1&gt;</w:t>
            </w:r>
          </w:p>
        </w:tc>
        <w:tc>
          <w:tcPr>
            <w:tcW w:w="3969" w:type="dxa"/>
            <w:vAlign w:val="center"/>
          </w:tcPr>
          <w:p w:rsidR="00F03097" w:rsidRPr="00671BE3" w:rsidRDefault="00F03097" w:rsidP="00671B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1B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Имущество, приобретенное по сделке, сумма которой превышает общий доход муниципального служащего и его супруги (супруга), за три последних года, предшествующих совершению сделки &lt;2&gt;</w:t>
            </w:r>
          </w:p>
        </w:tc>
        <w:tc>
          <w:tcPr>
            <w:tcW w:w="4395" w:type="dxa"/>
            <w:vAlign w:val="center"/>
          </w:tcPr>
          <w:p w:rsidR="00F03097" w:rsidRPr="00671BE3" w:rsidRDefault="00F03097" w:rsidP="00671B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1B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 получения средств, за счет которых приобретено имущество &lt;3&gt;</w:t>
            </w:r>
          </w:p>
        </w:tc>
      </w:tr>
      <w:tr w:rsidR="00F03097" w:rsidRPr="00671BE3">
        <w:tc>
          <w:tcPr>
            <w:tcW w:w="3085" w:type="dxa"/>
          </w:tcPr>
          <w:p w:rsidR="00F03097" w:rsidRPr="00671BE3" w:rsidRDefault="00F03097" w:rsidP="00671B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B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F03097" w:rsidRPr="00671BE3" w:rsidRDefault="00F03097" w:rsidP="00671B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B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F03097" w:rsidRPr="00671BE3" w:rsidRDefault="00F03097" w:rsidP="00671B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B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</w:tcPr>
          <w:p w:rsidR="00F03097" w:rsidRPr="00671BE3" w:rsidRDefault="00F03097" w:rsidP="00671B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BE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03097" w:rsidRPr="00671BE3">
        <w:tc>
          <w:tcPr>
            <w:tcW w:w="3085" w:type="dxa"/>
          </w:tcPr>
          <w:p w:rsidR="00F03097" w:rsidRPr="00671BE3" w:rsidRDefault="00F03097" w:rsidP="00671B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Самородова Наталья Николаевна</w:t>
            </w:r>
          </w:p>
          <w:p w:rsidR="00F03097" w:rsidRPr="00671BE3" w:rsidRDefault="00F03097" w:rsidP="00671B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F03097" w:rsidRPr="00671BE3" w:rsidRDefault="00F03097" w:rsidP="00671B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Борковского муниципального образования</w:t>
            </w:r>
          </w:p>
          <w:p w:rsidR="00F03097" w:rsidRPr="00671BE3" w:rsidRDefault="00F03097" w:rsidP="00671B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F03097" w:rsidRPr="00671BE3" w:rsidRDefault="00F03097" w:rsidP="00671B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BE3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4395" w:type="dxa"/>
          </w:tcPr>
          <w:p w:rsidR="00F03097" w:rsidRPr="00671BE3" w:rsidRDefault="00F03097" w:rsidP="00671B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BE3">
              <w:rPr>
                <w:rFonts w:ascii="Times New Roman" w:hAnsi="Times New Roman" w:cs="Times New Roman"/>
                <w:sz w:val="24"/>
                <w:szCs w:val="24"/>
              </w:rPr>
              <w:t>1. Доход по основному месту работы</w:t>
            </w:r>
          </w:p>
          <w:p w:rsidR="00F03097" w:rsidRPr="00671BE3" w:rsidRDefault="00F03097" w:rsidP="003E2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2. Ипотечный кредит</w:t>
            </w:r>
          </w:p>
          <w:p w:rsidR="00F03097" w:rsidRPr="00671BE3" w:rsidRDefault="00F03097" w:rsidP="00671B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3097" w:rsidRDefault="00F03097" w:rsidP="00537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lang w:val="en-US"/>
        </w:rPr>
      </w:pPr>
      <w:r>
        <w:rPr>
          <w:lang w:val="en-US"/>
        </w:rPr>
        <w:t>_____________________________________</w:t>
      </w:r>
    </w:p>
    <w:p w:rsidR="00F03097" w:rsidRDefault="00F03097" w:rsidP="00537C62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>&lt;1&gt; Степень родства указывается в случае, если сделка совершена супругой (супругом) или несовершеннолетним ребенком.</w:t>
      </w:r>
    </w:p>
    <w:p w:rsidR="00F03097" w:rsidRDefault="00F03097" w:rsidP="00537C62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>&lt;2&gt; Указывается приобретенное имущество: земельный участок, другой объект недвижимости (жилой дом, квартира, дача, гараж, иное недвижимое имущество); транспортное средство (с указанием вида и марки); ценные бумаги, акции (доли участия, паи в уставных (складочных) капиталах организаций) с указанием вида ценной бумаги.</w:t>
      </w:r>
    </w:p>
    <w:p w:rsidR="00F03097" w:rsidRDefault="00F03097" w:rsidP="00A46270">
      <w:pPr>
        <w:autoSpaceDE w:val="0"/>
        <w:autoSpaceDN w:val="0"/>
        <w:adjustRightInd w:val="0"/>
        <w:spacing w:after="0" w:line="240" w:lineRule="auto"/>
        <w:outlineLvl w:val="0"/>
        <w:rPr>
          <w:rFonts w:cs="Times New Roman"/>
        </w:rPr>
      </w:pPr>
      <w:r>
        <w:t>&lt;3&gt; Доход по основному месту работы; доход от иной разрешенной законом деятельности; доход от вкладов в банках и иных кредитных организациях; накопления за предыдущие годы; наследство; дар; заем; ипотека.</w:t>
      </w:r>
      <w:bookmarkStart w:id="0" w:name="_GoBack"/>
      <w:bookmarkEnd w:id="0"/>
    </w:p>
    <w:sectPr w:rsidR="00F03097" w:rsidSect="009A748F">
      <w:pgSz w:w="16838" w:h="11906" w:orient="landscape" w:code="9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D1763B"/>
    <w:multiLevelType w:val="hybridMultilevel"/>
    <w:tmpl w:val="A6C8E2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7C62"/>
    <w:rsid w:val="000011E4"/>
    <w:rsid w:val="00001AE2"/>
    <w:rsid w:val="000108B0"/>
    <w:rsid w:val="00021561"/>
    <w:rsid w:val="0002491A"/>
    <w:rsid w:val="00026304"/>
    <w:rsid w:val="00027B87"/>
    <w:rsid w:val="00030012"/>
    <w:rsid w:val="00030374"/>
    <w:rsid w:val="00035C48"/>
    <w:rsid w:val="000366EE"/>
    <w:rsid w:val="00040214"/>
    <w:rsid w:val="00043189"/>
    <w:rsid w:val="0004737F"/>
    <w:rsid w:val="00053BF1"/>
    <w:rsid w:val="00064890"/>
    <w:rsid w:val="00065412"/>
    <w:rsid w:val="00067DA5"/>
    <w:rsid w:val="00083115"/>
    <w:rsid w:val="00087B57"/>
    <w:rsid w:val="000A114F"/>
    <w:rsid w:val="000A1359"/>
    <w:rsid w:val="000A274A"/>
    <w:rsid w:val="000A5138"/>
    <w:rsid w:val="000B2254"/>
    <w:rsid w:val="000B426B"/>
    <w:rsid w:val="000B524C"/>
    <w:rsid w:val="000C0FA3"/>
    <w:rsid w:val="000C5E0F"/>
    <w:rsid w:val="000C7A3E"/>
    <w:rsid w:val="000D306F"/>
    <w:rsid w:val="000D612B"/>
    <w:rsid w:val="000D62B4"/>
    <w:rsid w:val="000E0A84"/>
    <w:rsid w:val="000E2BF7"/>
    <w:rsid w:val="000F14A5"/>
    <w:rsid w:val="000F2B0E"/>
    <w:rsid w:val="000F5256"/>
    <w:rsid w:val="000F535F"/>
    <w:rsid w:val="00102CFE"/>
    <w:rsid w:val="00105389"/>
    <w:rsid w:val="00106E85"/>
    <w:rsid w:val="001104D5"/>
    <w:rsid w:val="00111343"/>
    <w:rsid w:val="00115298"/>
    <w:rsid w:val="001178E7"/>
    <w:rsid w:val="00127FFA"/>
    <w:rsid w:val="00135377"/>
    <w:rsid w:val="00136421"/>
    <w:rsid w:val="001376CA"/>
    <w:rsid w:val="00142C5B"/>
    <w:rsid w:val="001437DD"/>
    <w:rsid w:val="00145445"/>
    <w:rsid w:val="001466DB"/>
    <w:rsid w:val="00147645"/>
    <w:rsid w:val="00150BB3"/>
    <w:rsid w:val="00151846"/>
    <w:rsid w:val="00154F72"/>
    <w:rsid w:val="001556BE"/>
    <w:rsid w:val="00157655"/>
    <w:rsid w:val="001613AE"/>
    <w:rsid w:val="00174040"/>
    <w:rsid w:val="001771A7"/>
    <w:rsid w:val="00181502"/>
    <w:rsid w:val="00182DE8"/>
    <w:rsid w:val="00187D79"/>
    <w:rsid w:val="001927D9"/>
    <w:rsid w:val="001A45A2"/>
    <w:rsid w:val="001B2692"/>
    <w:rsid w:val="001B39F5"/>
    <w:rsid w:val="001B54F3"/>
    <w:rsid w:val="001C114A"/>
    <w:rsid w:val="001C6C93"/>
    <w:rsid w:val="001D0CCA"/>
    <w:rsid w:val="001D4304"/>
    <w:rsid w:val="001D72F1"/>
    <w:rsid w:val="001E36F2"/>
    <w:rsid w:val="001F6A86"/>
    <w:rsid w:val="002151CF"/>
    <w:rsid w:val="00216720"/>
    <w:rsid w:val="002260B3"/>
    <w:rsid w:val="00226A7F"/>
    <w:rsid w:val="00231E90"/>
    <w:rsid w:val="002329FD"/>
    <w:rsid w:val="002429C0"/>
    <w:rsid w:val="00243630"/>
    <w:rsid w:val="00243B82"/>
    <w:rsid w:val="0025027A"/>
    <w:rsid w:val="00254A8E"/>
    <w:rsid w:val="00254C23"/>
    <w:rsid w:val="002601E7"/>
    <w:rsid w:val="0026719A"/>
    <w:rsid w:val="00272A83"/>
    <w:rsid w:val="0027468A"/>
    <w:rsid w:val="0027774A"/>
    <w:rsid w:val="00282699"/>
    <w:rsid w:val="00283177"/>
    <w:rsid w:val="00290C81"/>
    <w:rsid w:val="002910DD"/>
    <w:rsid w:val="00291618"/>
    <w:rsid w:val="002A2766"/>
    <w:rsid w:val="002A342E"/>
    <w:rsid w:val="002A64EB"/>
    <w:rsid w:val="002A7CD3"/>
    <w:rsid w:val="002B0E61"/>
    <w:rsid w:val="002B487D"/>
    <w:rsid w:val="002C6441"/>
    <w:rsid w:val="002D02F5"/>
    <w:rsid w:val="002D1DF2"/>
    <w:rsid w:val="002E1F8F"/>
    <w:rsid w:val="002E7A9C"/>
    <w:rsid w:val="002F05CC"/>
    <w:rsid w:val="002F1172"/>
    <w:rsid w:val="002F229A"/>
    <w:rsid w:val="002F5111"/>
    <w:rsid w:val="00300186"/>
    <w:rsid w:val="003002B9"/>
    <w:rsid w:val="00302093"/>
    <w:rsid w:val="0031055D"/>
    <w:rsid w:val="0031430E"/>
    <w:rsid w:val="00322EBF"/>
    <w:rsid w:val="00323473"/>
    <w:rsid w:val="00323D9A"/>
    <w:rsid w:val="0032557F"/>
    <w:rsid w:val="0032784C"/>
    <w:rsid w:val="00327D89"/>
    <w:rsid w:val="00331DAC"/>
    <w:rsid w:val="003341C5"/>
    <w:rsid w:val="00334C73"/>
    <w:rsid w:val="00334E36"/>
    <w:rsid w:val="00342F1A"/>
    <w:rsid w:val="00345752"/>
    <w:rsid w:val="00354AD7"/>
    <w:rsid w:val="00360749"/>
    <w:rsid w:val="0036229C"/>
    <w:rsid w:val="00364DBD"/>
    <w:rsid w:val="00371CC1"/>
    <w:rsid w:val="003741CF"/>
    <w:rsid w:val="003823A3"/>
    <w:rsid w:val="003860E3"/>
    <w:rsid w:val="00390A5C"/>
    <w:rsid w:val="003913E1"/>
    <w:rsid w:val="00392E58"/>
    <w:rsid w:val="003A236E"/>
    <w:rsid w:val="003A638D"/>
    <w:rsid w:val="003A7764"/>
    <w:rsid w:val="003B4ED2"/>
    <w:rsid w:val="003C554C"/>
    <w:rsid w:val="003D0538"/>
    <w:rsid w:val="003D18BF"/>
    <w:rsid w:val="003D230D"/>
    <w:rsid w:val="003D24CB"/>
    <w:rsid w:val="003D4E75"/>
    <w:rsid w:val="003E28B7"/>
    <w:rsid w:val="003F193C"/>
    <w:rsid w:val="003F64E9"/>
    <w:rsid w:val="00410F76"/>
    <w:rsid w:val="00411102"/>
    <w:rsid w:val="00435816"/>
    <w:rsid w:val="0045623F"/>
    <w:rsid w:val="0045642B"/>
    <w:rsid w:val="004648E0"/>
    <w:rsid w:val="00464CBD"/>
    <w:rsid w:val="004674AD"/>
    <w:rsid w:val="0047291A"/>
    <w:rsid w:val="004731C3"/>
    <w:rsid w:val="00473954"/>
    <w:rsid w:val="004808B6"/>
    <w:rsid w:val="00483F36"/>
    <w:rsid w:val="00484818"/>
    <w:rsid w:val="00484DEC"/>
    <w:rsid w:val="0049645F"/>
    <w:rsid w:val="004A0FEA"/>
    <w:rsid w:val="004A1A7A"/>
    <w:rsid w:val="004A5050"/>
    <w:rsid w:val="004B0B1D"/>
    <w:rsid w:val="004B0C55"/>
    <w:rsid w:val="004E1E46"/>
    <w:rsid w:val="004E436E"/>
    <w:rsid w:val="004E5051"/>
    <w:rsid w:val="004F0902"/>
    <w:rsid w:val="004F2161"/>
    <w:rsid w:val="004F44D6"/>
    <w:rsid w:val="004F5313"/>
    <w:rsid w:val="004F7EB1"/>
    <w:rsid w:val="00503130"/>
    <w:rsid w:val="00503C6C"/>
    <w:rsid w:val="005048BB"/>
    <w:rsid w:val="0050714E"/>
    <w:rsid w:val="0051570D"/>
    <w:rsid w:val="00521654"/>
    <w:rsid w:val="00522E68"/>
    <w:rsid w:val="00523CC9"/>
    <w:rsid w:val="00525A9C"/>
    <w:rsid w:val="005265B9"/>
    <w:rsid w:val="00536173"/>
    <w:rsid w:val="00537C62"/>
    <w:rsid w:val="00542C56"/>
    <w:rsid w:val="00544000"/>
    <w:rsid w:val="00552E5B"/>
    <w:rsid w:val="005536E0"/>
    <w:rsid w:val="00554AF4"/>
    <w:rsid w:val="00561678"/>
    <w:rsid w:val="005636AC"/>
    <w:rsid w:val="00564C64"/>
    <w:rsid w:val="00567084"/>
    <w:rsid w:val="00567EB6"/>
    <w:rsid w:val="00577FAF"/>
    <w:rsid w:val="00580772"/>
    <w:rsid w:val="00580E73"/>
    <w:rsid w:val="00590AB8"/>
    <w:rsid w:val="00595AAE"/>
    <w:rsid w:val="005A3EF1"/>
    <w:rsid w:val="005A3F5E"/>
    <w:rsid w:val="005A736A"/>
    <w:rsid w:val="005B0CB5"/>
    <w:rsid w:val="005B64AD"/>
    <w:rsid w:val="005C0538"/>
    <w:rsid w:val="005C5867"/>
    <w:rsid w:val="005D4D27"/>
    <w:rsid w:val="005E1A4F"/>
    <w:rsid w:val="005E4703"/>
    <w:rsid w:val="005E6A06"/>
    <w:rsid w:val="005F66DA"/>
    <w:rsid w:val="00600D5A"/>
    <w:rsid w:val="00601C1C"/>
    <w:rsid w:val="00603DC1"/>
    <w:rsid w:val="00613E45"/>
    <w:rsid w:val="00624EEB"/>
    <w:rsid w:val="00626772"/>
    <w:rsid w:val="00630CB2"/>
    <w:rsid w:val="0064037F"/>
    <w:rsid w:val="0064600B"/>
    <w:rsid w:val="0065087C"/>
    <w:rsid w:val="00663C3D"/>
    <w:rsid w:val="006678F3"/>
    <w:rsid w:val="00670350"/>
    <w:rsid w:val="00671137"/>
    <w:rsid w:val="00671BE3"/>
    <w:rsid w:val="006724BC"/>
    <w:rsid w:val="00680362"/>
    <w:rsid w:val="00680ACE"/>
    <w:rsid w:val="0068306C"/>
    <w:rsid w:val="006879DA"/>
    <w:rsid w:val="0069127C"/>
    <w:rsid w:val="006932F3"/>
    <w:rsid w:val="006949EF"/>
    <w:rsid w:val="0069521C"/>
    <w:rsid w:val="006A1138"/>
    <w:rsid w:val="006A1325"/>
    <w:rsid w:val="006A3990"/>
    <w:rsid w:val="006B2FF7"/>
    <w:rsid w:val="006B7EFF"/>
    <w:rsid w:val="006C016E"/>
    <w:rsid w:val="006C064B"/>
    <w:rsid w:val="006C2DAC"/>
    <w:rsid w:val="006C3CD8"/>
    <w:rsid w:val="006D1367"/>
    <w:rsid w:val="006D174B"/>
    <w:rsid w:val="006D42BA"/>
    <w:rsid w:val="006D51CF"/>
    <w:rsid w:val="006D5FC5"/>
    <w:rsid w:val="006E0DEE"/>
    <w:rsid w:val="006E15E6"/>
    <w:rsid w:val="006E5D04"/>
    <w:rsid w:val="006E6867"/>
    <w:rsid w:val="006F0D91"/>
    <w:rsid w:val="006F14B3"/>
    <w:rsid w:val="00706C64"/>
    <w:rsid w:val="00710CF9"/>
    <w:rsid w:val="00712091"/>
    <w:rsid w:val="007120EA"/>
    <w:rsid w:val="007223D2"/>
    <w:rsid w:val="007231E3"/>
    <w:rsid w:val="00732ECB"/>
    <w:rsid w:val="00733860"/>
    <w:rsid w:val="00736E65"/>
    <w:rsid w:val="00737C18"/>
    <w:rsid w:val="007408A5"/>
    <w:rsid w:val="00741E69"/>
    <w:rsid w:val="0074241C"/>
    <w:rsid w:val="0074530B"/>
    <w:rsid w:val="00754204"/>
    <w:rsid w:val="00755B38"/>
    <w:rsid w:val="00761CF8"/>
    <w:rsid w:val="00772AD1"/>
    <w:rsid w:val="00774FAB"/>
    <w:rsid w:val="00776C5D"/>
    <w:rsid w:val="00781794"/>
    <w:rsid w:val="00782481"/>
    <w:rsid w:val="00782712"/>
    <w:rsid w:val="00794BA8"/>
    <w:rsid w:val="007A2E65"/>
    <w:rsid w:val="007A644C"/>
    <w:rsid w:val="007A6FB6"/>
    <w:rsid w:val="007B5CA4"/>
    <w:rsid w:val="007B6CD6"/>
    <w:rsid w:val="007D5584"/>
    <w:rsid w:val="007D5B99"/>
    <w:rsid w:val="007D7673"/>
    <w:rsid w:val="007E1DFD"/>
    <w:rsid w:val="007E3A14"/>
    <w:rsid w:val="007F0E35"/>
    <w:rsid w:val="007F111D"/>
    <w:rsid w:val="007F7711"/>
    <w:rsid w:val="007F77FA"/>
    <w:rsid w:val="007F7946"/>
    <w:rsid w:val="008073BC"/>
    <w:rsid w:val="00811B21"/>
    <w:rsid w:val="0081353C"/>
    <w:rsid w:val="00813A55"/>
    <w:rsid w:val="008229AF"/>
    <w:rsid w:val="008350EC"/>
    <w:rsid w:val="008404F2"/>
    <w:rsid w:val="0084054F"/>
    <w:rsid w:val="00840E26"/>
    <w:rsid w:val="008424BE"/>
    <w:rsid w:val="0084309B"/>
    <w:rsid w:val="0084574E"/>
    <w:rsid w:val="00852478"/>
    <w:rsid w:val="00861C94"/>
    <w:rsid w:val="00863FB7"/>
    <w:rsid w:val="00875036"/>
    <w:rsid w:val="00876707"/>
    <w:rsid w:val="00884E23"/>
    <w:rsid w:val="008868C9"/>
    <w:rsid w:val="00887649"/>
    <w:rsid w:val="00887674"/>
    <w:rsid w:val="00887AA5"/>
    <w:rsid w:val="008978F8"/>
    <w:rsid w:val="008A157A"/>
    <w:rsid w:val="008A4DD1"/>
    <w:rsid w:val="008B5DC8"/>
    <w:rsid w:val="008C32C2"/>
    <w:rsid w:val="008D020A"/>
    <w:rsid w:val="008D0639"/>
    <w:rsid w:val="008D0E6E"/>
    <w:rsid w:val="008D259B"/>
    <w:rsid w:val="008D692C"/>
    <w:rsid w:val="008E3AAE"/>
    <w:rsid w:val="008F16DF"/>
    <w:rsid w:val="008F2D03"/>
    <w:rsid w:val="00912AA9"/>
    <w:rsid w:val="009146D0"/>
    <w:rsid w:val="0092112B"/>
    <w:rsid w:val="00935FD5"/>
    <w:rsid w:val="00936D83"/>
    <w:rsid w:val="009403E9"/>
    <w:rsid w:val="009404EF"/>
    <w:rsid w:val="009432AB"/>
    <w:rsid w:val="00950520"/>
    <w:rsid w:val="009727D2"/>
    <w:rsid w:val="00980082"/>
    <w:rsid w:val="00980EEA"/>
    <w:rsid w:val="00981D80"/>
    <w:rsid w:val="009856E0"/>
    <w:rsid w:val="00993288"/>
    <w:rsid w:val="00996A8B"/>
    <w:rsid w:val="009A1519"/>
    <w:rsid w:val="009A522D"/>
    <w:rsid w:val="009A748F"/>
    <w:rsid w:val="009B3C5E"/>
    <w:rsid w:val="009C2605"/>
    <w:rsid w:val="009C58E9"/>
    <w:rsid w:val="009C5D58"/>
    <w:rsid w:val="009C7FBF"/>
    <w:rsid w:val="009D1E37"/>
    <w:rsid w:val="009E3728"/>
    <w:rsid w:val="009E3EEF"/>
    <w:rsid w:val="009F0F7B"/>
    <w:rsid w:val="009F2A24"/>
    <w:rsid w:val="009F356F"/>
    <w:rsid w:val="009F3839"/>
    <w:rsid w:val="00A03B62"/>
    <w:rsid w:val="00A06CB2"/>
    <w:rsid w:val="00A123E8"/>
    <w:rsid w:val="00A15847"/>
    <w:rsid w:val="00A20683"/>
    <w:rsid w:val="00A31B88"/>
    <w:rsid w:val="00A32010"/>
    <w:rsid w:val="00A3690F"/>
    <w:rsid w:val="00A37179"/>
    <w:rsid w:val="00A3765D"/>
    <w:rsid w:val="00A41694"/>
    <w:rsid w:val="00A46270"/>
    <w:rsid w:val="00A61B6C"/>
    <w:rsid w:val="00A630E3"/>
    <w:rsid w:val="00A6434F"/>
    <w:rsid w:val="00A72BE9"/>
    <w:rsid w:val="00A8189B"/>
    <w:rsid w:val="00A85BAA"/>
    <w:rsid w:val="00A8627B"/>
    <w:rsid w:val="00A87C91"/>
    <w:rsid w:val="00A96C8C"/>
    <w:rsid w:val="00AA20C1"/>
    <w:rsid w:val="00AA37AA"/>
    <w:rsid w:val="00AA55D9"/>
    <w:rsid w:val="00AA7B3E"/>
    <w:rsid w:val="00AA7DD1"/>
    <w:rsid w:val="00AC226C"/>
    <w:rsid w:val="00AC635B"/>
    <w:rsid w:val="00AC6898"/>
    <w:rsid w:val="00AD2615"/>
    <w:rsid w:val="00AD3272"/>
    <w:rsid w:val="00AD4837"/>
    <w:rsid w:val="00AD48D5"/>
    <w:rsid w:val="00AD60BC"/>
    <w:rsid w:val="00AE7A39"/>
    <w:rsid w:val="00AF56EB"/>
    <w:rsid w:val="00B0207E"/>
    <w:rsid w:val="00B0403B"/>
    <w:rsid w:val="00B04D4A"/>
    <w:rsid w:val="00B07298"/>
    <w:rsid w:val="00B15DAC"/>
    <w:rsid w:val="00B1772F"/>
    <w:rsid w:val="00B321CC"/>
    <w:rsid w:val="00B33F46"/>
    <w:rsid w:val="00B5106B"/>
    <w:rsid w:val="00B559A9"/>
    <w:rsid w:val="00B62AC5"/>
    <w:rsid w:val="00B62F6E"/>
    <w:rsid w:val="00B67B08"/>
    <w:rsid w:val="00B70F31"/>
    <w:rsid w:val="00B73D89"/>
    <w:rsid w:val="00B806B8"/>
    <w:rsid w:val="00B85953"/>
    <w:rsid w:val="00B86138"/>
    <w:rsid w:val="00B90303"/>
    <w:rsid w:val="00B907A1"/>
    <w:rsid w:val="00B90C04"/>
    <w:rsid w:val="00B979B6"/>
    <w:rsid w:val="00BA4A2C"/>
    <w:rsid w:val="00BA55FE"/>
    <w:rsid w:val="00BC2689"/>
    <w:rsid w:val="00BD010D"/>
    <w:rsid w:val="00BD0329"/>
    <w:rsid w:val="00BD2784"/>
    <w:rsid w:val="00BD3DDB"/>
    <w:rsid w:val="00BD3FCF"/>
    <w:rsid w:val="00BD6CAC"/>
    <w:rsid w:val="00BE1AD8"/>
    <w:rsid w:val="00BE24FE"/>
    <w:rsid w:val="00BE4B7C"/>
    <w:rsid w:val="00BF077B"/>
    <w:rsid w:val="00BF1ED5"/>
    <w:rsid w:val="00BF22A5"/>
    <w:rsid w:val="00BF600E"/>
    <w:rsid w:val="00C10444"/>
    <w:rsid w:val="00C17C91"/>
    <w:rsid w:val="00C204BE"/>
    <w:rsid w:val="00C24EEB"/>
    <w:rsid w:val="00C2574D"/>
    <w:rsid w:val="00C347CA"/>
    <w:rsid w:val="00C40099"/>
    <w:rsid w:val="00C530C8"/>
    <w:rsid w:val="00C558A1"/>
    <w:rsid w:val="00C559B9"/>
    <w:rsid w:val="00C55FF8"/>
    <w:rsid w:val="00C600AE"/>
    <w:rsid w:val="00C60434"/>
    <w:rsid w:val="00C615D7"/>
    <w:rsid w:val="00C63C86"/>
    <w:rsid w:val="00C70248"/>
    <w:rsid w:val="00C715AA"/>
    <w:rsid w:val="00C72B64"/>
    <w:rsid w:val="00C77B5B"/>
    <w:rsid w:val="00C86EDB"/>
    <w:rsid w:val="00C90351"/>
    <w:rsid w:val="00C90BEE"/>
    <w:rsid w:val="00C923CE"/>
    <w:rsid w:val="00C95822"/>
    <w:rsid w:val="00C96097"/>
    <w:rsid w:val="00C96448"/>
    <w:rsid w:val="00CA05F6"/>
    <w:rsid w:val="00CA3123"/>
    <w:rsid w:val="00CA5FCE"/>
    <w:rsid w:val="00CA7116"/>
    <w:rsid w:val="00CA7EA7"/>
    <w:rsid w:val="00CB5048"/>
    <w:rsid w:val="00CB5D8F"/>
    <w:rsid w:val="00CB6FD7"/>
    <w:rsid w:val="00CB7356"/>
    <w:rsid w:val="00CB754B"/>
    <w:rsid w:val="00CC0080"/>
    <w:rsid w:val="00CC61B6"/>
    <w:rsid w:val="00CD2456"/>
    <w:rsid w:val="00CD25F7"/>
    <w:rsid w:val="00CE05F2"/>
    <w:rsid w:val="00CE1A03"/>
    <w:rsid w:val="00CE2C8F"/>
    <w:rsid w:val="00CF0842"/>
    <w:rsid w:val="00D00BA0"/>
    <w:rsid w:val="00D05B0D"/>
    <w:rsid w:val="00D165A6"/>
    <w:rsid w:val="00D223F1"/>
    <w:rsid w:val="00D27868"/>
    <w:rsid w:val="00D33A8F"/>
    <w:rsid w:val="00D33BD8"/>
    <w:rsid w:val="00D35F09"/>
    <w:rsid w:val="00D411CE"/>
    <w:rsid w:val="00D5021C"/>
    <w:rsid w:val="00D50796"/>
    <w:rsid w:val="00D51339"/>
    <w:rsid w:val="00D5350B"/>
    <w:rsid w:val="00D557D7"/>
    <w:rsid w:val="00D56ACD"/>
    <w:rsid w:val="00D56B4D"/>
    <w:rsid w:val="00D62D78"/>
    <w:rsid w:val="00D62D96"/>
    <w:rsid w:val="00D648EF"/>
    <w:rsid w:val="00D749EA"/>
    <w:rsid w:val="00D767A2"/>
    <w:rsid w:val="00D80AB9"/>
    <w:rsid w:val="00D82A1D"/>
    <w:rsid w:val="00D85A17"/>
    <w:rsid w:val="00D978B8"/>
    <w:rsid w:val="00DA0268"/>
    <w:rsid w:val="00DA1937"/>
    <w:rsid w:val="00DA1A93"/>
    <w:rsid w:val="00DA5992"/>
    <w:rsid w:val="00DB30D6"/>
    <w:rsid w:val="00DB34A4"/>
    <w:rsid w:val="00DB38F7"/>
    <w:rsid w:val="00DC294B"/>
    <w:rsid w:val="00DC3E38"/>
    <w:rsid w:val="00DD2B4E"/>
    <w:rsid w:val="00DD3E20"/>
    <w:rsid w:val="00DD4701"/>
    <w:rsid w:val="00DF254B"/>
    <w:rsid w:val="00DF74DF"/>
    <w:rsid w:val="00E1076A"/>
    <w:rsid w:val="00E13BF3"/>
    <w:rsid w:val="00E3173D"/>
    <w:rsid w:val="00E358A9"/>
    <w:rsid w:val="00E46426"/>
    <w:rsid w:val="00E477C5"/>
    <w:rsid w:val="00E54CB1"/>
    <w:rsid w:val="00E667C3"/>
    <w:rsid w:val="00E7011F"/>
    <w:rsid w:val="00E748FA"/>
    <w:rsid w:val="00E75022"/>
    <w:rsid w:val="00E76D12"/>
    <w:rsid w:val="00E772FD"/>
    <w:rsid w:val="00E7734A"/>
    <w:rsid w:val="00E80B6D"/>
    <w:rsid w:val="00E81B3B"/>
    <w:rsid w:val="00E849C6"/>
    <w:rsid w:val="00E85E0B"/>
    <w:rsid w:val="00E90438"/>
    <w:rsid w:val="00E9149F"/>
    <w:rsid w:val="00E9389E"/>
    <w:rsid w:val="00EA65DE"/>
    <w:rsid w:val="00EA7AF6"/>
    <w:rsid w:val="00EB34F8"/>
    <w:rsid w:val="00EC0225"/>
    <w:rsid w:val="00EC29CF"/>
    <w:rsid w:val="00EC6D2E"/>
    <w:rsid w:val="00ED6BB4"/>
    <w:rsid w:val="00EE1A0C"/>
    <w:rsid w:val="00EE5046"/>
    <w:rsid w:val="00EF08A9"/>
    <w:rsid w:val="00EF48BC"/>
    <w:rsid w:val="00F007BD"/>
    <w:rsid w:val="00F03097"/>
    <w:rsid w:val="00F046EC"/>
    <w:rsid w:val="00F04C5A"/>
    <w:rsid w:val="00F10BE9"/>
    <w:rsid w:val="00F114F1"/>
    <w:rsid w:val="00F21A5C"/>
    <w:rsid w:val="00F246AF"/>
    <w:rsid w:val="00F369D6"/>
    <w:rsid w:val="00F51755"/>
    <w:rsid w:val="00F53717"/>
    <w:rsid w:val="00F544BA"/>
    <w:rsid w:val="00F5508A"/>
    <w:rsid w:val="00F6278C"/>
    <w:rsid w:val="00F76FC2"/>
    <w:rsid w:val="00F77B3B"/>
    <w:rsid w:val="00F8147C"/>
    <w:rsid w:val="00F8231C"/>
    <w:rsid w:val="00F83AFA"/>
    <w:rsid w:val="00F84EDF"/>
    <w:rsid w:val="00F86EE9"/>
    <w:rsid w:val="00F9345F"/>
    <w:rsid w:val="00F93F8F"/>
    <w:rsid w:val="00F95083"/>
    <w:rsid w:val="00FC71A8"/>
    <w:rsid w:val="00FC75B9"/>
    <w:rsid w:val="00FC7D4B"/>
    <w:rsid w:val="00FD022A"/>
    <w:rsid w:val="00FD2DFE"/>
    <w:rsid w:val="00FD3B69"/>
    <w:rsid w:val="00FE152E"/>
    <w:rsid w:val="00FE2165"/>
    <w:rsid w:val="00FE31B7"/>
    <w:rsid w:val="00FE32A4"/>
    <w:rsid w:val="00FE749E"/>
    <w:rsid w:val="00FE7A89"/>
    <w:rsid w:val="00FE7C1C"/>
    <w:rsid w:val="00FF5B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7C62"/>
    <w:pPr>
      <w:spacing w:after="200" w:line="276" w:lineRule="auto"/>
    </w:pPr>
    <w:rPr>
      <w:rFonts w:eastAsia="Times New Roman"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37C62"/>
    <w:rPr>
      <w:rFonts w:eastAsia="Times New Roman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3913E1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3E28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3DF3"/>
    <w:rPr>
      <w:rFonts w:ascii="Times New Roman" w:eastAsia="Times New Roman" w:hAnsi="Times New Roman" w:cs="Calibri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62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</TotalTime>
  <Pages>1</Pages>
  <Words>250</Words>
  <Characters>1430</Characters>
  <Application>Microsoft Office Outlook</Application>
  <DocSecurity>0</DocSecurity>
  <Lines>0</Lines>
  <Paragraphs>0</Paragraphs>
  <ScaleCrop>false</ScaleCrop>
  <Company>DG Win&amp;Soft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Хахонина</dc:creator>
  <cp:keywords/>
  <dc:description/>
  <cp:lastModifiedBy>User</cp:lastModifiedBy>
  <cp:revision>7</cp:revision>
  <cp:lastPrinted>2015-05-13T11:32:00Z</cp:lastPrinted>
  <dcterms:created xsi:type="dcterms:W3CDTF">2014-05-15T02:41:00Z</dcterms:created>
  <dcterms:modified xsi:type="dcterms:W3CDTF">2015-05-13T11:32:00Z</dcterms:modified>
</cp:coreProperties>
</file>