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504" w:rsidRDefault="00594504" w:rsidP="00CA49B0">
      <w:pPr>
        <w:pStyle w:val="31"/>
        <w:ind w:left="5670"/>
        <w:jc w:val="right"/>
        <w:rPr>
          <w:color w:val="000000"/>
          <w:sz w:val="28"/>
          <w:szCs w:val="28"/>
        </w:rPr>
      </w:pPr>
      <w:r w:rsidRPr="00EB1BC9">
        <w:rPr>
          <w:color w:val="000000"/>
          <w:sz w:val="28"/>
          <w:szCs w:val="28"/>
        </w:rPr>
        <w:t xml:space="preserve">Приложение </w:t>
      </w:r>
    </w:p>
    <w:p w:rsidR="00594504" w:rsidRDefault="00594504" w:rsidP="00CA49B0">
      <w:pPr>
        <w:pStyle w:val="31"/>
        <w:ind w:left="5670"/>
        <w:jc w:val="right"/>
        <w:rPr>
          <w:color w:val="000000"/>
          <w:sz w:val="28"/>
          <w:szCs w:val="28"/>
        </w:rPr>
      </w:pPr>
      <w:r w:rsidRPr="00EB1BC9">
        <w:rPr>
          <w:color w:val="000000"/>
          <w:sz w:val="28"/>
          <w:szCs w:val="28"/>
        </w:rPr>
        <w:t xml:space="preserve">к Порядку, </w:t>
      </w:r>
      <w:r>
        <w:rPr>
          <w:color w:val="000000"/>
          <w:sz w:val="28"/>
          <w:szCs w:val="28"/>
        </w:rPr>
        <w:t xml:space="preserve">утвержденному </w:t>
      </w:r>
    </w:p>
    <w:p w:rsidR="00594504" w:rsidRPr="00EB1BC9" w:rsidRDefault="00594504" w:rsidP="00CA49B0">
      <w:pPr>
        <w:pStyle w:val="31"/>
        <w:ind w:left="567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EB1BC9">
        <w:rPr>
          <w:color w:val="000000"/>
          <w:sz w:val="28"/>
          <w:szCs w:val="28"/>
        </w:rPr>
        <w:t>ешени</w:t>
      </w:r>
      <w:r>
        <w:rPr>
          <w:color w:val="000000"/>
          <w:sz w:val="28"/>
          <w:szCs w:val="28"/>
        </w:rPr>
        <w:t>ем</w:t>
      </w:r>
      <w:r w:rsidRPr="00EB1BC9">
        <w:rPr>
          <w:color w:val="000000"/>
          <w:sz w:val="28"/>
          <w:szCs w:val="28"/>
        </w:rPr>
        <w:t xml:space="preserve"> Думы от </w:t>
      </w:r>
      <w:r>
        <w:rPr>
          <w:color w:val="000000"/>
          <w:sz w:val="28"/>
          <w:szCs w:val="28"/>
        </w:rPr>
        <w:t>27.06.2013</w:t>
      </w:r>
      <w:r w:rsidRPr="00EB1BC9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157</w:t>
      </w:r>
    </w:p>
    <w:p w:rsidR="00594504" w:rsidRPr="00E3418B" w:rsidRDefault="00594504" w:rsidP="00CA49B0">
      <w:pPr>
        <w:pStyle w:val="31"/>
        <w:ind w:left="5670"/>
        <w:jc w:val="right"/>
        <w:rPr>
          <w:color w:val="000000"/>
          <w:szCs w:val="24"/>
        </w:rPr>
      </w:pPr>
    </w:p>
    <w:p w:rsidR="00594504" w:rsidRDefault="00594504" w:rsidP="00CA49B0">
      <w:pPr>
        <w:jc w:val="center"/>
        <w:rPr>
          <w:sz w:val="24"/>
          <w:szCs w:val="24"/>
        </w:rPr>
      </w:pPr>
    </w:p>
    <w:p w:rsidR="00594504" w:rsidRDefault="00594504" w:rsidP="00CA49B0">
      <w:pPr>
        <w:jc w:val="center"/>
        <w:rPr>
          <w:kern w:val="36"/>
          <w:sz w:val="28"/>
          <w:szCs w:val="28"/>
        </w:rPr>
      </w:pPr>
    </w:p>
    <w:p w:rsidR="00594504" w:rsidRDefault="00594504" w:rsidP="00CA49B0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594504" w:rsidRDefault="00594504" w:rsidP="00CA49B0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594504" w:rsidRDefault="00D06F1C" w:rsidP="00CA49B0">
      <w:pPr>
        <w:spacing w:line="360" w:lineRule="auto"/>
        <w:jc w:val="center"/>
        <w:rPr>
          <w:kern w:val="36"/>
          <w:sz w:val="28"/>
          <w:szCs w:val="28"/>
        </w:rPr>
      </w:pPr>
      <w:r w:rsidRPr="00D06F1C">
        <w:rPr>
          <w:kern w:val="36"/>
          <w:sz w:val="28"/>
          <w:szCs w:val="28"/>
          <w:u w:val="single"/>
        </w:rPr>
        <w:t>Заместителя начальника управления бухгалтерского учета и отчетности</w:t>
      </w:r>
      <w:proofErr w:type="gramStart"/>
      <w:r>
        <w:rPr>
          <w:kern w:val="36"/>
          <w:sz w:val="28"/>
          <w:szCs w:val="28"/>
        </w:rPr>
        <w:t xml:space="preserve"> </w:t>
      </w:r>
      <w:r w:rsidR="00594504">
        <w:rPr>
          <w:kern w:val="36"/>
          <w:sz w:val="28"/>
          <w:szCs w:val="28"/>
        </w:rPr>
        <w:t>И</w:t>
      </w:r>
      <w:proofErr w:type="gramEnd"/>
      <w:r w:rsidR="00594504">
        <w:rPr>
          <w:kern w:val="36"/>
          <w:sz w:val="28"/>
          <w:szCs w:val="28"/>
        </w:rPr>
        <w:t xml:space="preserve"> ЧЛЕНОВ ЕГО СЕМЬИ</w:t>
      </w:r>
      <w:hyperlink r:id="rId8" w:history="1">
        <w:r w:rsidR="00594504" w:rsidRPr="00482ACB">
          <w:rPr>
            <w:b/>
            <w:sz w:val="28"/>
            <w:szCs w:val="28"/>
            <w:vertAlign w:val="superscript"/>
          </w:rPr>
          <w:t>&lt;1&gt;</w:t>
        </w:r>
      </w:hyperlink>
    </w:p>
    <w:p w:rsidR="00594504" w:rsidRDefault="00D06F1C" w:rsidP="00CA49B0">
      <w:pPr>
        <w:rPr>
          <w:kern w:val="36"/>
          <w:sz w:val="24"/>
          <w:szCs w:val="24"/>
        </w:rPr>
      </w:pPr>
      <w:r>
        <w:rPr>
          <w:kern w:val="36"/>
          <w:sz w:val="22"/>
          <w:szCs w:val="22"/>
        </w:rPr>
        <w:t xml:space="preserve">                                                                                   </w:t>
      </w:r>
      <w:r w:rsidR="00594504" w:rsidRPr="002B7397">
        <w:rPr>
          <w:kern w:val="36"/>
          <w:sz w:val="22"/>
          <w:szCs w:val="22"/>
        </w:rPr>
        <w:t xml:space="preserve"> (полное</w:t>
      </w:r>
      <w:r w:rsidR="00594504" w:rsidRPr="00EB1BC9">
        <w:rPr>
          <w:kern w:val="36"/>
          <w:sz w:val="24"/>
          <w:szCs w:val="24"/>
        </w:rPr>
        <w:t xml:space="preserve"> наименование должности)</w:t>
      </w:r>
    </w:p>
    <w:p w:rsidR="00D06F1C" w:rsidRDefault="00594504" w:rsidP="00CA49B0">
      <w:pPr>
        <w:spacing w:line="360" w:lineRule="auto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    </w:t>
      </w:r>
    </w:p>
    <w:p w:rsidR="00594504" w:rsidRDefault="00594504" w:rsidP="00D06F1C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за период с 1 января</w:t>
      </w:r>
      <w:r w:rsidR="002B7397">
        <w:rPr>
          <w:kern w:val="36"/>
          <w:sz w:val="28"/>
          <w:szCs w:val="28"/>
        </w:rPr>
        <w:t xml:space="preserve"> 201</w:t>
      </w:r>
      <w:r w:rsidR="00772B6A">
        <w:rPr>
          <w:kern w:val="36"/>
          <w:sz w:val="28"/>
          <w:szCs w:val="28"/>
        </w:rPr>
        <w:t>4</w:t>
      </w:r>
      <w:r w:rsidR="002B7397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 по 31 декабря </w:t>
      </w:r>
      <w:r w:rsidR="002B7397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201</w:t>
      </w:r>
      <w:r w:rsidR="00772B6A">
        <w:rPr>
          <w:kern w:val="36"/>
          <w:sz w:val="28"/>
          <w:szCs w:val="28"/>
        </w:rPr>
        <w:t>4</w:t>
      </w:r>
      <w:r>
        <w:rPr>
          <w:kern w:val="36"/>
          <w:sz w:val="28"/>
          <w:szCs w:val="28"/>
        </w:rPr>
        <w:t xml:space="preserve"> года</w:t>
      </w: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985"/>
        <w:gridCol w:w="1398"/>
        <w:gridCol w:w="2026"/>
        <w:gridCol w:w="1962"/>
        <w:gridCol w:w="1418"/>
        <w:gridCol w:w="1275"/>
        <w:gridCol w:w="1418"/>
      </w:tblGrid>
      <w:tr w:rsidR="00594504" w:rsidRPr="008F568B" w:rsidTr="00D06F1C">
        <w:tc>
          <w:tcPr>
            <w:tcW w:w="1844" w:type="dxa"/>
            <w:vMerge w:val="restart"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94504" w:rsidRPr="007F318E" w:rsidRDefault="00594504" w:rsidP="00D06F1C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 w:rsidR="00D06F1C">
              <w:rPr>
                <w:kern w:val="36"/>
                <w:sz w:val="24"/>
                <w:szCs w:val="24"/>
                <w:u w:val="single"/>
              </w:rPr>
              <w:t>2014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594504" w:rsidRPr="007F318E" w:rsidRDefault="00594504" w:rsidP="00B5191F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</w:t>
            </w:r>
            <w:r w:rsidR="00D06F1C">
              <w:rPr>
                <w:kern w:val="36"/>
                <w:sz w:val="24"/>
                <w:szCs w:val="24"/>
              </w:rPr>
              <w:t xml:space="preserve">        </w:t>
            </w:r>
            <w:r w:rsidRPr="007F318E">
              <w:rPr>
                <w:kern w:val="36"/>
                <w:sz w:val="24"/>
                <w:szCs w:val="24"/>
              </w:rPr>
              <w:t>(руб.)</w:t>
            </w:r>
          </w:p>
        </w:tc>
        <w:tc>
          <w:tcPr>
            <w:tcW w:w="7371" w:type="dxa"/>
            <w:gridSpan w:val="4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594504" w:rsidRPr="008F568B" w:rsidTr="00D06F1C">
        <w:tc>
          <w:tcPr>
            <w:tcW w:w="1844" w:type="dxa"/>
            <w:vMerge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5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8" w:type="dxa"/>
          </w:tcPr>
          <w:p w:rsidR="00594504" w:rsidRPr="007F318E" w:rsidRDefault="00594504" w:rsidP="00E132F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площадь </w:t>
            </w:r>
          </w:p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2026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962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418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594504" w:rsidRPr="007F318E" w:rsidRDefault="00594504" w:rsidP="00E132FD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594504" w:rsidRPr="007F318E" w:rsidRDefault="00594504" w:rsidP="00E132F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418" w:type="dxa"/>
          </w:tcPr>
          <w:p w:rsidR="00594504" w:rsidRPr="007F318E" w:rsidRDefault="00594504" w:rsidP="00E132F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594504" w:rsidRPr="008F568B" w:rsidTr="00D06F1C">
        <w:tc>
          <w:tcPr>
            <w:tcW w:w="1844" w:type="dxa"/>
          </w:tcPr>
          <w:p w:rsidR="00594504" w:rsidRPr="007F318E" w:rsidRDefault="00B5191F" w:rsidP="00E132F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Елисеева Татьяна Александровна</w:t>
            </w:r>
          </w:p>
        </w:tc>
        <w:tc>
          <w:tcPr>
            <w:tcW w:w="2126" w:type="dxa"/>
          </w:tcPr>
          <w:p w:rsidR="00594504" w:rsidRPr="007F318E" w:rsidRDefault="00772B6A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1 086 641</w:t>
            </w:r>
          </w:p>
        </w:tc>
        <w:tc>
          <w:tcPr>
            <w:tcW w:w="1985" w:type="dxa"/>
          </w:tcPr>
          <w:p w:rsidR="00594504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</w:t>
            </w:r>
          </w:p>
          <w:p w:rsidR="00594504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(собственная)</w:t>
            </w:r>
          </w:p>
          <w:p w:rsidR="00594504" w:rsidRDefault="00594504" w:rsidP="006D7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594504" w:rsidRPr="006D7C7F" w:rsidRDefault="00594504" w:rsidP="00D06F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</w:t>
            </w:r>
            <w:r w:rsidR="00D06F1C">
              <w:rPr>
                <w:sz w:val="24"/>
                <w:szCs w:val="24"/>
              </w:rPr>
              <w:t>ый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398" w:type="dxa"/>
          </w:tcPr>
          <w:p w:rsidR="00594504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52,5</w:t>
            </w:r>
          </w:p>
          <w:p w:rsidR="00594504" w:rsidRDefault="00594504" w:rsidP="006D7C7F">
            <w:pPr>
              <w:rPr>
                <w:sz w:val="24"/>
                <w:szCs w:val="24"/>
              </w:rPr>
            </w:pPr>
          </w:p>
          <w:p w:rsidR="00594504" w:rsidRDefault="00594504" w:rsidP="00440CDE">
            <w:pPr>
              <w:rPr>
                <w:sz w:val="24"/>
                <w:szCs w:val="24"/>
              </w:rPr>
            </w:pPr>
          </w:p>
          <w:p w:rsidR="00594504" w:rsidRPr="006D7C7F" w:rsidRDefault="00594504" w:rsidP="00440C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26" w:type="dxa"/>
          </w:tcPr>
          <w:p w:rsidR="00594504" w:rsidRDefault="00594504" w:rsidP="00D06F1C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  <w:p w:rsidR="00D06F1C" w:rsidRDefault="00D06F1C" w:rsidP="006D7C7F">
            <w:pPr>
              <w:rPr>
                <w:sz w:val="24"/>
                <w:szCs w:val="24"/>
              </w:rPr>
            </w:pPr>
          </w:p>
          <w:p w:rsidR="00594504" w:rsidRDefault="00594504" w:rsidP="006D7C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  <w:p w:rsidR="00594504" w:rsidRPr="006D7C7F" w:rsidRDefault="00594504" w:rsidP="006D7C7F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594504" w:rsidRPr="007F318E" w:rsidRDefault="00594504" w:rsidP="002B7397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Авто</w:t>
            </w:r>
            <w:proofErr w:type="gramStart"/>
            <w:r>
              <w:rPr>
                <w:kern w:val="36"/>
                <w:sz w:val="24"/>
                <w:szCs w:val="24"/>
              </w:rPr>
              <w:t>.</w:t>
            </w:r>
            <w:proofErr w:type="gramEnd"/>
            <w:r>
              <w:rPr>
                <w:kern w:val="36"/>
                <w:sz w:val="24"/>
                <w:szCs w:val="24"/>
              </w:rPr>
              <w:t xml:space="preserve">- </w:t>
            </w:r>
            <w:proofErr w:type="gramStart"/>
            <w:r>
              <w:rPr>
                <w:kern w:val="36"/>
                <w:sz w:val="24"/>
                <w:szCs w:val="24"/>
              </w:rPr>
              <w:t>л</w:t>
            </w:r>
            <w:proofErr w:type="gramEnd"/>
            <w:r>
              <w:rPr>
                <w:kern w:val="36"/>
                <w:sz w:val="24"/>
                <w:szCs w:val="24"/>
              </w:rPr>
              <w:t xml:space="preserve">егковой </w:t>
            </w:r>
            <w:r w:rsidR="002B7397">
              <w:rPr>
                <w:kern w:val="36"/>
                <w:sz w:val="24"/>
                <w:szCs w:val="24"/>
              </w:rPr>
              <w:t>Н</w:t>
            </w:r>
            <w:bookmarkStart w:id="0" w:name="_GoBack"/>
            <w:bookmarkEnd w:id="0"/>
            <w:r w:rsidR="002B7397">
              <w:rPr>
                <w:kern w:val="36"/>
                <w:sz w:val="24"/>
                <w:szCs w:val="24"/>
              </w:rPr>
              <w:t>иссан</w:t>
            </w:r>
            <w:r>
              <w:rPr>
                <w:kern w:val="36"/>
                <w:sz w:val="24"/>
                <w:szCs w:val="24"/>
              </w:rPr>
              <w:t>-</w:t>
            </w:r>
            <w:proofErr w:type="spellStart"/>
            <w:r w:rsidR="002B7397">
              <w:rPr>
                <w:kern w:val="36"/>
                <w:sz w:val="24"/>
                <w:szCs w:val="24"/>
              </w:rPr>
              <w:t>Марч</w:t>
            </w:r>
            <w:proofErr w:type="spellEnd"/>
          </w:p>
        </w:tc>
        <w:tc>
          <w:tcPr>
            <w:tcW w:w="1418" w:type="dxa"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Гараж</w:t>
            </w:r>
          </w:p>
        </w:tc>
        <w:tc>
          <w:tcPr>
            <w:tcW w:w="1275" w:type="dxa"/>
          </w:tcPr>
          <w:p w:rsidR="00594504" w:rsidRPr="007F318E" w:rsidRDefault="00594504" w:rsidP="00E132F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594504" w:rsidRPr="007F318E" w:rsidRDefault="00594504" w:rsidP="00D06F1C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Российская федерация</w:t>
            </w:r>
          </w:p>
        </w:tc>
      </w:tr>
    </w:tbl>
    <w:p w:rsidR="00594504" w:rsidRPr="00530D7C" w:rsidRDefault="00594504" w:rsidP="00CA49B0">
      <w:pPr>
        <w:autoSpaceDE w:val="0"/>
        <w:autoSpaceDN w:val="0"/>
        <w:adjustRightInd w:val="0"/>
        <w:jc w:val="both"/>
      </w:pPr>
      <w:r w:rsidRPr="00530D7C">
        <w:t>_____________________________</w:t>
      </w:r>
    </w:p>
    <w:p w:rsidR="00594504" w:rsidRPr="00530D7C" w:rsidRDefault="00501242" w:rsidP="00CA49B0">
      <w:pPr>
        <w:autoSpaceDE w:val="0"/>
        <w:autoSpaceDN w:val="0"/>
        <w:adjustRightInd w:val="0"/>
        <w:ind w:firstLine="720"/>
        <w:jc w:val="both"/>
      </w:pPr>
      <w:hyperlink r:id="rId9" w:history="1">
        <w:r w:rsidR="00594504" w:rsidRPr="00482ACB">
          <w:rPr>
            <w:b/>
            <w:sz w:val="28"/>
            <w:szCs w:val="28"/>
            <w:vertAlign w:val="superscript"/>
          </w:rPr>
          <w:t>&lt;1&gt;</w:t>
        </w:r>
      </w:hyperlink>
      <w:r w:rsidR="00594504">
        <w:t xml:space="preserve"> </w:t>
      </w:r>
      <w:r w:rsidR="00594504" w:rsidRPr="00530D7C">
        <w:t xml:space="preserve"> Сведения</w:t>
      </w:r>
      <w:r w:rsidR="00594504">
        <w:t xml:space="preserve">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="00594504">
        <w:t>)з</w:t>
      </w:r>
      <w:proofErr w:type="gramEnd"/>
      <w:r w:rsidR="00594504">
        <w:t>а соответствующий период</w:t>
      </w:r>
      <w:r w:rsidR="00594504" w:rsidRPr="00530D7C">
        <w:t>.</w:t>
      </w:r>
    </w:p>
    <w:sectPr w:rsidR="00594504" w:rsidRPr="00530D7C" w:rsidSect="0082141A">
      <w:headerReference w:type="even" r:id="rId10"/>
      <w:headerReference w:type="default" r:id="rId11"/>
      <w:pgSz w:w="16840" w:h="11907" w:orient="landscape"/>
      <w:pgMar w:top="851" w:right="1134" w:bottom="851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242" w:rsidRDefault="00501242">
      <w:r>
        <w:separator/>
      </w:r>
    </w:p>
  </w:endnote>
  <w:endnote w:type="continuationSeparator" w:id="0">
    <w:p w:rsidR="00501242" w:rsidRDefault="0050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242" w:rsidRDefault="00501242">
      <w:r>
        <w:separator/>
      </w:r>
    </w:p>
  </w:footnote>
  <w:footnote w:type="continuationSeparator" w:id="0">
    <w:p w:rsidR="00501242" w:rsidRDefault="00501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504" w:rsidRDefault="00594504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4504" w:rsidRDefault="0059450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504" w:rsidRDefault="00594504" w:rsidP="00CA49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6F1C">
      <w:rPr>
        <w:rStyle w:val="a5"/>
        <w:noProof/>
      </w:rPr>
      <w:t>1</w:t>
    </w:r>
    <w:r>
      <w:rPr>
        <w:rStyle w:val="a5"/>
      </w:rPr>
      <w:fldChar w:fldCharType="end"/>
    </w:r>
  </w:p>
  <w:p w:rsidR="00594504" w:rsidRDefault="00594504" w:rsidP="0082141A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3A05"/>
    <w:multiLevelType w:val="singleLevel"/>
    <w:tmpl w:val="197885E8"/>
    <w:lvl w:ilvl="0">
      <w:numFmt w:val="bullet"/>
      <w:lvlText w:val="-"/>
      <w:lvlJc w:val="left"/>
      <w:pPr>
        <w:tabs>
          <w:tab w:val="num" w:pos="2250"/>
        </w:tabs>
        <w:ind w:left="2250" w:hanging="360"/>
      </w:pPr>
      <w:rPr>
        <w:rFonts w:hint="default"/>
      </w:rPr>
    </w:lvl>
  </w:abstractNum>
  <w:abstractNum w:abstractNumId="1">
    <w:nsid w:val="0ACA07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DCA2A34"/>
    <w:multiLevelType w:val="singleLevel"/>
    <w:tmpl w:val="7E3C4666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">
    <w:nsid w:val="12520E70"/>
    <w:multiLevelType w:val="singleLevel"/>
    <w:tmpl w:val="FF2C02B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</w:abstractNum>
  <w:abstractNum w:abstractNumId="4">
    <w:nsid w:val="162E13A9"/>
    <w:multiLevelType w:val="singleLevel"/>
    <w:tmpl w:val="C9E021B6"/>
    <w:lvl w:ilvl="0">
      <w:numFmt w:val="bullet"/>
      <w:lvlText w:val=""/>
      <w:lvlJc w:val="left"/>
      <w:pPr>
        <w:tabs>
          <w:tab w:val="num" w:pos="3645"/>
        </w:tabs>
        <w:ind w:left="3645" w:hanging="3645"/>
      </w:pPr>
      <w:rPr>
        <w:rFonts w:ascii="Symbol" w:hAnsi="Symbol" w:hint="default"/>
      </w:rPr>
    </w:lvl>
  </w:abstractNum>
  <w:abstractNum w:abstractNumId="5">
    <w:nsid w:val="35890AD2"/>
    <w:multiLevelType w:val="hybridMultilevel"/>
    <w:tmpl w:val="5358AF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93607A6"/>
    <w:multiLevelType w:val="hybridMultilevel"/>
    <w:tmpl w:val="3EC4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D130EB"/>
    <w:multiLevelType w:val="hybridMultilevel"/>
    <w:tmpl w:val="9B58F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7C135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683345F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8B12B38"/>
    <w:multiLevelType w:val="singleLevel"/>
    <w:tmpl w:val="4A7E2B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FBE"/>
    <w:rsid w:val="000107C4"/>
    <w:rsid w:val="000128BD"/>
    <w:rsid w:val="00013EB5"/>
    <w:rsid w:val="000557F0"/>
    <w:rsid w:val="00060F0B"/>
    <w:rsid w:val="000646B7"/>
    <w:rsid w:val="000970AA"/>
    <w:rsid w:val="000C3730"/>
    <w:rsid w:val="000D2EB1"/>
    <w:rsid w:val="000D6536"/>
    <w:rsid w:val="000E29A6"/>
    <w:rsid w:val="00101306"/>
    <w:rsid w:val="00122ECD"/>
    <w:rsid w:val="00155BA3"/>
    <w:rsid w:val="001604A2"/>
    <w:rsid w:val="00176812"/>
    <w:rsid w:val="001929D2"/>
    <w:rsid w:val="001A3618"/>
    <w:rsid w:val="001B2AE1"/>
    <w:rsid w:val="001C6604"/>
    <w:rsid w:val="001D11E5"/>
    <w:rsid w:val="001D24B7"/>
    <w:rsid w:val="001D5920"/>
    <w:rsid w:val="001E1102"/>
    <w:rsid w:val="001E4873"/>
    <w:rsid w:val="001E7FF9"/>
    <w:rsid w:val="002047E4"/>
    <w:rsid w:val="00204F2E"/>
    <w:rsid w:val="002141C7"/>
    <w:rsid w:val="002155FC"/>
    <w:rsid w:val="002203A5"/>
    <w:rsid w:val="00232C6C"/>
    <w:rsid w:val="00250362"/>
    <w:rsid w:val="002861AA"/>
    <w:rsid w:val="002A1150"/>
    <w:rsid w:val="002B7397"/>
    <w:rsid w:val="002B7A7A"/>
    <w:rsid w:val="002C4252"/>
    <w:rsid w:val="002C5938"/>
    <w:rsid w:val="00311DA0"/>
    <w:rsid w:val="00321F57"/>
    <w:rsid w:val="0033001C"/>
    <w:rsid w:val="0034774C"/>
    <w:rsid w:val="00361825"/>
    <w:rsid w:val="0036284A"/>
    <w:rsid w:val="0038344D"/>
    <w:rsid w:val="00386407"/>
    <w:rsid w:val="003A567F"/>
    <w:rsid w:val="003B1E69"/>
    <w:rsid w:val="003D2313"/>
    <w:rsid w:val="003D4449"/>
    <w:rsid w:val="003D6BC5"/>
    <w:rsid w:val="003E569C"/>
    <w:rsid w:val="003E6A37"/>
    <w:rsid w:val="003F4C6F"/>
    <w:rsid w:val="003F6A00"/>
    <w:rsid w:val="00424DE8"/>
    <w:rsid w:val="00425EA5"/>
    <w:rsid w:val="00430864"/>
    <w:rsid w:val="00440CDE"/>
    <w:rsid w:val="00445A66"/>
    <w:rsid w:val="0047411C"/>
    <w:rsid w:val="00477431"/>
    <w:rsid w:val="00482ACB"/>
    <w:rsid w:val="004A55F6"/>
    <w:rsid w:val="004B6BDE"/>
    <w:rsid w:val="004C546A"/>
    <w:rsid w:val="004D0008"/>
    <w:rsid w:val="004D5FB1"/>
    <w:rsid w:val="004E5901"/>
    <w:rsid w:val="00501242"/>
    <w:rsid w:val="00512348"/>
    <w:rsid w:val="005127E5"/>
    <w:rsid w:val="005233C6"/>
    <w:rsid w:val="00524406"/>
    <w:rsid w:val="005278CF"/>
    <w:rsid w:val="00530D7C"/>
    <w:rsid w:val="00547B67"/>
    <w:rsid w:val="00552607"/>
    <w:rsid w:val="005717CD"/>
    <w:rsid w:val="00575DD6"/>
    <w:rsid w:val="00591448"/>
    <w:rsid w:val="00594504"/>
    <w:rsid w:val="0059700B"/>
    <w:rsid w:val="005A5852"/>
    <w:rsid w:val="005D421D"/>
    <w:rsid w:val="005D49D7"/>
    <w:rsid w:val="005E3BA7"/>
    <w:rsid w:val="005E5B20"/>
    <w:rsid w:val="005E70D8"/>
    <w:rsid w:val="005E77FF"/>
    <w:rsid w:val="005F1970"/>
    <w:rsid w:val="005F51D3"/>
    <w:rsid w:val="0061595F"/>
    <w:rsid w:val="0064267E"/>
    <w:rsid w:val="00644E9F"/>
    <w:rsid w:val="006626A1"/>
    <w:rsid w:val="0066281E"/>
    <w:rsid w:val="006652A4"/>
    <w:rsid w:val="00677D58"/>
    <w:rsid w:val="006A0ED7"/>
    <w:rsid w:val="006A1354"/>
    <w:rsid w:val="006B396D"/>
    <w:rsid w:val="006C6EFE"/>
    <w:rsid w:val="006D7C7F"/>
    <w:rsid w:val="006E6B30"/>
    <w:rsid w:val="00701B29"/>
    <w:rsid w:val="007028CC"/>
    <w:rsid w:val="00703AF8"/>
    <w:rsid w:val="00733058"/>
    <w:rsid w:val="007456EC"/>
    <w:rsid w:val="00761B45"/>
    <w:rsid w:val="00772B6A"/>
    <w:rsid w:val="0078736B"/>
    <w:rsid w:val="007F318E"/>
    <w:rsid w:val="007F6293"/>
    <w:rsid w:val="007F7CE5"/>
    <w:rsid w:val="0082141A"/>
    <w:rsid w:val="00824E7F"/>
    <w:rsid w:val="00832AF9"/>
    <w:rsid w:val="00844DBB"/>
    <w:rsid w:val="00881CC8"/>
    <w:rsid w:val="008E012E"/>
    <w:rsid w:val="008F568B"/>
    <w:rsid w:val="00905F48"/>
    <w:rsid w:val="00917FC0"/>
    <w:rsid w:val="0092317F"/>
    <w:rsid w:val="009330F1"/>
    <w:rsid w:val="0096602A"/>
    <w:rsid w:val="00986C92"/>
    <w:rsid w:val="00990E86"/>
    <w:rsid w:val="009936F7"/>
    <w:rsid w:val="009A3FCB"/>
    <w:rsid w:val="009A4CC8"/>
    <w:rsid w:val="009B1232"/>
    <w:rsid w:val="009B383B"/>
    <w:rsid w:val="009C0FA9"/>
    <w:rsid w:val="009D0167"/>
    <w:rsid w:val="009D7AA0"/>
    <w:rsid w:val="00A206D1"/>
    <w:rsid w:val="00A2147A"/>
    <w:rsid w:val="00A238FB"/>
    <w:rsid w:val="00A255EB"/>
    <w:rsid w:val="00A42923"/>
    <w:rsid w:val="00A539EE"/>
    <w:rsid w:val="00A66FF6"/>
    <w:rsid w:val="00A9103E"/>
    <w:rsid w:val="00A9217F"/>
    <w:rsid w:val="00AA451D"/>
    <w:rsid w:val="00AE1E55"/>
    <w:rsid w:val="00AF388C"/>
    <w:rsid w:val="00B03EFC"/>
    <w:rsid w:val="00B155DA"/>
    <w:rsid w:val="00B245AE"/>
    <w:rsid w:val="00B35652"/>
    <w:rsid w:val="00B5191F"/>
    <w:rsid w:val="00B60AE7"/>
    <w:rsid w:val="00B87D40"/>
    <w:rsid w:val="00B92DA3"/>
    <w:rsid w:val="00B96CD1"/>
    <w:rsid w:val="00BB0907"/>
    <w:rsid w:val="00BC0993"/>
    <w:rsid w:val="00BC1836"/>
    <w:rsid w:val="00BD2593"/>
    <w:rsid w:val="00BD4A3A"/>
    <w:rsid w:val="00BF60FF"/>
    <w:rsid w:val="00C03D65"/>
    <w:rsid w:val="00C07EDC"/>
    <w:rsid w:val="00C100D3"/>
    <w:rsid w:val="00C12472"/>
    <w:rsid w:val="00C1696E"/>
    <w:rsid w:val="00C27FBE"/>
    <w:rsid w:val="00C43142"/>
    <w:rsid w:val="00C4349C"/>
    <w:rsid w:val="00C6156C"/>
    <w:rsid w:val="00C7083B"/>
    <w:rsid w:val="00C81700"/>
    <w:rsid w:val="00C85502"/>
    <w:rsid w:val="00C93283"/>
    <w:rsid w:val="00C95D51"/>
    <w:rsid w:val="00CA49B0"/>
    <w:rsid w:val="00CC7EEC"/>
    <w:rsid w:val="00CE1AF4"/>
    <w:rsid w:val="00CF1005"/>
    <w:rsid w:val="00CF3B85"/>
    <w:rsid w:val="00D06F1C"/>
    <w:rsid w:val="00D43060"/>
    <w:rsid w:val="00D4398B"/>
    <w:rsid w:val="00D53D39"/>
    <w:rsid w:val="00D66E50"/>
    <w:rsid w:val="00D774DA"/>
    <w:rsid w:val="00D84408"/>
    <w:rsid w:val="00DA45B1"/>
    <w:rsid w:val="00DB689F"/>
    <w:rsid w:val="00E132FD"/>
    <w:rsid w:val="00E134E7"/>
    <w:rsid w:val="00E3418B"/>
    <w:rsid w:val="00E64811"/>
    <w:rsid w:val="00E67785"/>
    <w:rsid w:val="00E8717D"/>
    <w:rsid w:val="00E9604F"/>
    <w:rsid w:val="00EB1BC9"/>
    <w:rsid w:val="00EB4B94"/>
    <w:rsid w:val="00ED42DE"/>
    <w:rsid w:val="00ED4795"/>
    <w:rsid w:val="00EF2438"/>
    <w:rsid w:val="00F27F53"/>
    <w:rsid w:val="00F678EF"/>
    <w:rsid w:val="00F95135"/>
    <w:rsid w:val="00FA167F"/>
    <w:rsid w:val="00FA2EB4"/>
    <w:rsid w:val="00FA5F2B"/>
    <w:rsid w:val="00FB5430"/>
    <w:rsid w:val="00FB7AF6"/>
    <w:rsid w:val="00FE19F9"/>
    <w:rsid w:val="00FF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ind w:left="708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284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ind w:left="708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outlineLvl w:val="6"/>
    </w:p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2F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52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52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52F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52F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52F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352F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52F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52F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2607"/>
    <w:rPr>
      <w:lang w:val="ru-RU" w:eastAsia="ru-RU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left="705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352FE"/>
  </w:style>
  <w:style w:type="paragraph" w:styleId="a8">
    <w:name w:val="Body Text"/>
    <w:basedOn w:val="a"/>
    <w:link w:val="a9"/>
    <w:uiPriority w:val="99"/>
    <w:rPr>
      <w:sz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4352FE"/>
  </w:style>
  <w:style w:type="paragraph" w:styleId="aa">
    <w:name w:val="caption"/>
    <w:basedOn w:val="a"/>
    <w:next w:val="a"/>
    <w:uiPriority w:val="35"/>
    <w:qFormat/>
    <w:pPr>
      <w:jc w:val="center"/>
    </w:pPr>
    <w:rPr>
      <w:b/>
      <w:sz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352FE"/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52FE"/>
  </w:style>
  <w:style w:type="paragraph" w:styleId="23">
    <w:name w:val="Body Text Indent 2"/>
    <w:basedOn w:val="a"/>
    <w:link w:val="24"/>
    <w:uiPriority w:val="99"/>
    <w:pPr>
      <w:ind w:firstLine="708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352FE"/>
  </w:style>
  <w:style w:type="paragraph" w:styleId="31">
    <w:name w:val="Body Text 3"/>
    <w:basedOn w:val="a"/>
    <w:link w:val="32"/>
    <w:uiPriority w:val="99"/>
    <w:rPr>
      <w:sz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425EA5"/>
    <w:rPr>
      <w:sz w:val="24"/>
      <w:lang w:val="ru-RU" w:eastAsia="ru-RU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352FE"/>
    <w:rPr>
      <w:sz w:val="0"/>
      <w:szCs w:val="0"/>
    </w:rPr>
  </w:style>
  <w:style w:type="character" w:styleId="af">
    <w:name w:val="Hyperlink"/>
    <w:basedOn w:val="a0"/>
    <w:uiPriority w:val="99"/>
    <w:rsid w:val="000D6536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917FC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352FE"/>
    <w:rPr>
      <w:sz w:val="0"/>
      <w:szCs w:val="0"/>
    </w:rPr>
  </w:style>
  <w:style w:type="paragraph" w:customStyle="1" w:styleId="CharCharChar">
    <w:name w:val="Знак Char Знак Знак Знак Char Знак Знак Знак Char"/>
    <w:basedOn w:val="a"/>
    <w:rsid w:val="00FE19F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2">
    <w:name w:val="Знак Знак"/>
    <w:rsid w:val="003E569C"/>
    <w:rPr>
      <w:sz w:val="24"/>
      <w:lang w:val="ru-RU" w:eastAsia="ru-RU"/>
    </w:rPr>
  </w:style>
  <w:style w:type="paragraph" w:styleId="af3">
    <w:name w:val="List Paragraph"/>
    <w:basedOn w:val="a"/>
    <w:uiPriority w:val="34"/>
    <w:qFormat/>
    <w:rsid w:val="00552607"/>
    <w:pPr>
      <w:ind w:left="708"/>
    </w:pPr>
  </w:style>
  <w:style w:type="character" w:customStyle="1" w:styleId="11">
    <w:name w:val="Знак Знак1"/>
    <w:locked/>
    <w:rsid w:val="00013EB5"/>
    <w:rPr>
      <w:sz w:val="24"/>
      <w:lang w:val="ru-RU" w:eastAsia="ru-RU"/>
    </w:rPr>
  </w:style>
  <w:style w:type="character" w:customStyle="1" w:styleId="41">
    <w:name w:val="Знак Знак4"/>
    <w:locked/>
    <w:rsid w:val="00CA49B0"/>
    <w:rPr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ind w:left="708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284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ind w:left="708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qFormat/>
    <w:pPr>
      <w:keepNext/>
      <w:outlineLvl w:val="6"/>
    </w:pPr>
  </w:style>
  <w:style w:type="paragraph" w:styleId="8">
    <w:name w:val="heading 8"/>
    <w:basedOn w:val="a"/>
    <w:next w:val="a"/>
    <w:link w:val="80"/>
    <w:uiPriority w:val="9"/>
    <w:qFormat/>
    <w:pPr>
      <w:keepNext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2F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52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52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352F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52F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352F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352F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352F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352F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2607"/>
    <w:rPr>
      <w:lang w:val="ru-RU" w:eastAsia="ru-RU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left="705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352FE"/>
  </w:style>
  <w:style w:type="paragraph" w:styleId="a8">
    <w:name w:val="Body Text"/>
    <w:basedOn w:val="a"/>
    <w:link w:val="a9"/>
    <w:uiPriority w:val="99"/>
    <w:rPr>
      <w:sz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4352FE"/>
  </w:style>
  <w:style w:type="paragraph" w:styleId="aa">
    <w:name w:val="caption"/>
    <w:basedOn w:val="a"/>
    <w:next w:val="a"/>
    <w:uiPriority w:val="35"/>
    <w:qFormat/>
    <w:pPr>
      <w:jc w:val="center"/>
    </w:pPr>
    <w:rPr>
      <w:b/>
      <w:sz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352FE"/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52FE"/>
  </w:style>
  <w:style w:type="paragraph" w:styleId="23">
    <w:name w:val="Body Text Indent 2"/>
    <w:basedOn w:val="a"/>
    <w:link w:val="24"/>
    <w:uiPriority w:val="99"/>
    <w:pPr>
      <w:ind w:firstLine="708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4352FE"/>
  </w:style>
  <w:style w:type="paragraph" w:styleId="31">
    <w:name w:val="Body Text 3"/>
    <w:basedOn w:val="a"/>
    <w:link w:val="32"/>
    <w:uiPriority w:val="99"/>
    <w:rPr>
      <w:sz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425EA5"/>
    <w:rPr>
      <w:sz w:val="24"/>
      <w:lang w:val="ru-RU" w:eastAsia="ru-RU"/>
    </w:rPr>
  </w:style>
  <w:style w:type="paragraph" w:styleId="ad">
    <w:name w:val="Document Map"/>
    <w:basedOn w:val="a"/>
    <w:link w:val="ae"/>
    <w:uiPriority w:val="99"/>
    <w:semiHidden/>
    <w:pPr>
      <w:shd w:val="clear" w:color="auto" w:fill="000080"/>
    </w:pPr>
    <w:rPr>
      <w:rFonts w:ascii="Tahoma" w:hAnsi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4352FE"/>
    <w:rPr>
      <w:sz w:val="0"/>
      <w:szCs w:val="0"/>
    </w:rPr>
  </w:style>
  <w:style w:type="character" w:styleId="af">
    <w:name w:val="Hyperlink"/>
    <w:basedOn w:val="a0"/>
    <w:uiPriority w:val="99"/>
    <w:rsid w:val="000D6536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rsid w:val="00917FC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352FE"/>
    <w:rPr>
      <w:sz w:val="0"/>
      <w:szCs w:val="0"/>
    </w:rPr>
  </w:style>
  <w:style w:type="paragraph" w:customStyle="1" w:styleId="CharCharChar">
    <w:name w:val="Знак Char Знак Знак Знак Char Знак Знак Знак Char"/>
    <w:basedOn w:val="a"/>
    <w:rsid w:val="00FE19F9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2">
    <w:name w:val="Знак Знак"/>
    <w:rsid w:val="003E569C"/>
    <w:rPr>
      <w:sz w:val="24"/>
      <w:lang w:val="ru-RU" w:eastAsia="ru-RU"/>
    </w:rPr>
  </w:style>
  <w:style w:type="paragraph" w:styleId="af3">
    <w:name w:val="List Paragraph"/>
    <w:basedOn w:val="a"/>
    <w:uiPriority w:val="34"/>
    <w:qFormat/>
    <w:rsid w:val="00552607"/>
    <w:pPr>
      <w:ind w:left="708"/>
    </w:pPr>
  </w:style>
  <w:style w:type="character" w:customStyle="1" w:styleId="11">
    <w:name w:val="Знак Знак1"/>
    <w:locked/>
    <w:rsid w:val="00013EB5"/>
    <w:rPr>
      <w:sz w:val="24"/>
      <w:lang w:val="ru-RU" w:eastAsia="ru-RU"/>
    </w:rPr>
  </w:style>
  <w:style w:type="character" w:customStyle="1" w:styleId="41">
    <w:name w:val="Знак Знак4"/>
    <w:locked/>
    <w:rsid w:val="00CA49B0"/>
    <w:rPr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00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60778315691A4168BEA1F49910B6C092ACF943F2CF796B4F8E4DDB907211E46E4C810B020BB9DYFI3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960778315691A4168BEA1F49910B6C092ACF943F2CF796B4F8E4DDB907211E46E4C810B020BB9DYFI3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blan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19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MHC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Ольга А Ивченко</dc:creator>
  <cp:keywords/>
  <dc:description/>
  <cp:lastModifiedBy>Ладыгина</cp:lastModifiedBy>
  <cp:revision>7</cp:revision>
  <cp:lastPrinted>2015-04-08T01:37:00Z</cp:lastPrinted>
  <dcterms:created xsi:type="dcterms:W3CDTF">2014-04-06T21:28:00Z</dcterms:created>
  <dcterms:modified xsi:type="dcterms:W3CDTF">2015-04-14T03:04:00Z</dcterms:modified>
</cp:coreProperties>
</file>