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65" w:rsidRPr="00182AFC" w:rsidRDefault="00322B65" w:rsidP="00182A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82AFC">
        <w:rPr>
          <w:b/>
          <w:sz w:val="28"/>
          <w:szCs w:val="28"/>
        </w:rPr>
        <w:t>нформации о доходах, об имуществе и обязательствах имущественного характера лиц, замещающих должности руководителей муниципальных учреждений, их супругов и несовершеннолетних детей  для размещения на официальном сайте учреждения или администрации г.Кемерово</w:t>
      </w:r>
    </w:p>
    <w:p w:rsidR="00322B65" w:rsidRPr="00182AFC" w:rsidRDefault="00322B65" w:rsidP="00182AFC">
      <w:pPr>
        <w:jc w:val="center"/>
        <w:rPr>
          <w:sz w:val="28"/>
          <w:szCs w:val="28"/>
        </w:rPr>
      </w:pPr>
      <w:r w:rsidRPr="00182AFC">
        <w:rPr>
          <w:sz w:val="28"/>
          <w:szCs w:val="28"/>
        </w:rPr>
        <w:t>(в соответствии с постановлением администрации города Кемерово № 3490 от 20.11.2013</w:t>
      </w:r>
      <w:r>
        <w:rPr>
          <w:sz w:val="28"/>
          <w:szCs w:val="28"/>
        </w:rPr>
        <w:t>)</w:t>
      </w:r>
    </w:p>
    <w:p w:rsidR="00322B65" w:rsidRDefault="00322B65" w:rsidP="00182AFC">
      <w:pPr>
        <w:jc w:val="center"/>
      </w:pPr>
    </w:p>
    <w:tbl>
      <w:tblPr>
        <w:tblpPr w:leftFromText="180" w:rightFromText="180" w:vertAnchor="page" w:horzAnchor="margin" w:tblpXSpec="center" w:tblpY="2851"/>
        <w:tblW w:w="15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980"/>
        <w:gridCol w:w="2160"/>
        <w:gridCol w:w="2352"/>
        <w:gridCol w:w="1701"/>
        <w:gridCol w:w="1527"/>
        <w:gridCol w:w="1800"/>
        <w:gridCol w:w="2160"/>
      </w:tblGrid>
      <w:tr w:rsidR="00322B65" w:rsidRPr="00870A13" w:rsidTr="00765A03">
        <w:trPr>
          <w:trHeight w:val="552"/>
        </w:trPr>
        <w:tc>
          <w:tcPr>
            <w:tcW w:w="1980" w:type="dxa"/>
            <w:vMerge w:val="restart"/>
          </w:tcPr>
          <w:p w:rsidR="00322B65" w:rsidRPr="00870A13" w:rsidRDefault="00322B65" w:rsidP="00765A03">
            <w:pPr>
              <w:ind w:left="127" w:right="75"/>
              <w:jc w:val="center"/>
              <w:rPr>
                <w:rStyle w:val="af1"/>
                <w:b/>
                <w:i w:val="0"/>
                <w:iCs/>
              </w:rPr>
            </w:pPr>
            <w:r>
              <w:rPr>
                <w:rStyle w:val="af1"/>
                <w:iCs/>
              </w:rPr>
              <w:t>Муниципальное учреждение (должность)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 w:val="restart"/>
          </w:tcPr>
          <w:p w:rsidR="00322B65" w:rsidRPr="00870A13" w:rsidRDefault="00322B65" w:rsidP="00765A03">
            <w:pPr>
              <w:ind w:left="127" w:right="75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>Фамилия,</w:t>
            </w:r>
          </w:p>
          <w:p w:rsidR="00322B65" w:rsidRPr="00870A13" w:rsidRDefault="00322B65" w:rsidP="00765A03">
            <w:pPr>
              <w:ind w:left="127" w:right="75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>инициалы</w:t>
            </w:r>
          </w:p>
          <w:p w:rsidR="00322B65" w:rsidRPr="00870A13" w:rsidRDefault="00322B65" w:rsidP="00765A03">
            <w:pPr>
              <w:jc w:val="center"/>
            </w:pPr>
            <w:r>
              <w:rPr>
                <w:rStyle w:val="af1"/>
                <w:iCs/>
              </w:rPr>
              <w:t>руководителя муниципального учреждения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Декларированный </w:t>
            </w:r>
          </w:p>
          <w:p w:rsidR="00322B65" w:rsidRPr="00870A13" w:rsidRDefault="00322B65" w:rsidP="00765A03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годовой </w:t>
            </w:r>
            <w:r>
              <w:rPr>
                <w:b/>
              </w:rPr>
              <w:t>доход</w:t>
            </w:r>
          </w:p>
          <w:p w:rsidR="00322B65" w:rsidRDefault="00322B65" w:rsidP="00765A03">
            <w:pPr>
              <w:jc w:val="center"/>
              <w:rPr>
                <w:rStyle w:val="af1"/>
                <w:b/>
                <w:i w:val="0"/>
                <w:iCs/>
              </w:rPr>
            </w:pPr>
            <w:r>
              <w:rPr>
                <w:rStyle w:val="af1"/>
                <w:iCs/>
              </w:rPr>
              <w:t>руководителя муниципального учреждения</w:t>
            </w:r>
          </w:p>
          <w:p w:rsidR="00322B65" w:rsidRPr="00870A13" w:rsidRDefault="00322B65" w:rsidP="00F41A85">
            <w:pPr>
              <w:jc w:val="center"/>
            </w:pPr>
            <w:r>
              <w:rPr>
                <w:rStyle w:val="af1"/>
                <w:iCs/>
              </w:rPr>
              <w:t>за 2014 год, руб.</w:t>
            </w:r>
          </w:p>
        </w:tc>
        <w:tc>
          <w:tcPr>
            <w:tcW w:w="55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Перечень объектов недвижимого имущества,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proofErr w:type="gramStart"/>
            <w:r w:rsidRPr="00870A13">
              <w:rPr>
                <w:b/>
              </w:rPr>
              <w:t>принадлежащих</w:t>
            </w:r>
            <w:proofErr w:type="gramEnd"/>
            <w:r w:rsidRPr="00870A13">
              <w:rPr>
                <w:b/>
              </w:rPr>
              <w:t xml:space="preserve"> </w:t>
            </w:r>
            <w:r>
              <w:rPr>
                <w:rStyle w:val="af1"/>
                <w:iCs/>
              </w:rPr>
              <w:t>руководителю муниципального учреждения</w:t>
            </w:r>
            <w:r w:rsidRPr="00870A13">
              <w:rPr>
                <w:b/>
              </w:rPr>
              <w:t xml:space="preserve">, его супруге (супругу) </w:t>
            </w:r>
          </w:p>
          <w:p w:rsidR="00322B65" w:rsidRPr="00870A13" w:rsidRDefault="00322B65" w:rsidP="00765A03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и несовершеннолетним детям на праве собственности </w:t>
            </w:r>
          </w:p>
          <w:p w:rsidR="00322B65" w:rsidRPr="00870A13" w:rsidRDefault="00322B65" w:rsidP="00765A03">
            <w:pPr>
              <w:ind w:left="127" w:right="127"/>
              <w:jc w:val="center"/>
              <w:rPr>
                <w:b/>
              </w:rPr>
            </w:pPr>
            <w:r w:rsidRPr="00870A13">
              <w:rPr>
                <w:b/>
              </w:rPr>
              <w:t xml:space="preserve">или </w:t>
            </w:r>
            <w:proofErr w:type="gramStart"/>
            <w:r w:rsidRPr="00870A13">
              <w:rPr>
                <w:b/>
              </w:rPr>
              <w:t>находящихся</w:t>
            </w:r>
            <w:proofErr w:type="gramEnd"/>
            <w:r w:rsidRPr="00870A13">
              <w:rPr>
                <w:b/>
              </w:rPr>
              <w:t xml:space="preserve"> в их пользовании, с указанием вида, </w:t>
            </w:r>
            <w:bookmarkStart w:id="0" w:name="_GoBack"/>
            <w:bookmarkEnd w:id="0"/>
            <w:r w:rsidRPr="00870A13">
              <w:rPr>
                <w:b/>
              </w:rPr>
              <w:t xml:space="preserve">площади </w:t>
            </w:r>
          </w:p>
          <w:p w:rsidR="00322B65" w:rsidRPr="00870A13" w:rsidRDefault="00322B65" w:rsidP="00765A03">
            <w:pPr>
              <w:ind w:left="127" w:right="127"/>
              <w:jc w:val="center"/>
            </w:pPr>
            <w:r w:rsidRPr="00870A13">
              <w:rPr>
                <w:b/>
              </w:rPr>
              <w:t>и страны расположения каждого из них</w:t>
            </w:r>
          </w:p>
        </w:tc>
        <w:tc>
          <w:tcPr>
            <w:tcW w:w="39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Перечень транспортных средств,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с указанием вида и марки,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proofErr w:type="gramStart"/>
            <w:r w:rsidRPr="00870A13">
              <w:rPr>
                <w:b/>
              </w:rPr>
              <w:t>принадлежащих</w:t>
            </w:r>
            <w:proofErr w:type="gramEnd"/>
            <w:r w:rsidRPr="00870A13">
              <w:rPr>
                <w:b/>
              </w:rPr>
              <w:t xml:space="preserve"> на праве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собственности </w:t>
            </w:r>
            <w:r>
              <w:rPr>
                <w:rStyle w:val="af1"/>
                <w:iCs/>
              </w:rPr>
              <w:t>руководителю муниципального учреждения</w:t>
            </w:r>
            <w:r w:rsidRPr="00870A13">
              <w:rPr>
                <w:b/>
              </w:rPr>
              <w:t xml:space="preserve">,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b/>
              </w:rPr>
              <w:t xml:space="preserve">его супруге (супругу) и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b/>
              </w:rPr>
              <w:t>несовершеннолетним детям</w:t>
            </w:r>
          </w:p>
          <w:p w:rsidR="00322B65" w:rsidRPr="00870A13" w:rsidRDefault="00322B65" w:rsidP="00765A03">
            <w:pPr>
              <w:jc w:val="center"/>
            </w:pPr>
          </w:p>
        </w:tc>
      </w:tr>
      <w:tr w:rsidR="00322B65" w:rsidRPr="00870A13" w:rsidTr="00867501">
        <w:trPr>
          <w:trHeight w:val="964"/>
        </w:trPr>
        <w:tc>
          <w:tcPr>
            <w:tcW w:w="1980" w:type="dxa"/>
            <w:vMerge/>
          </w:tcPr>
          <w:p w:rsidR="00322B65" w:rsidRPr="00870A13" w:rsidRDefault="00322B65" w:rsidP="00765A03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322B65" w:rsidRPr="00870A13" w:rsidRDefault="00322B65" w:rsidP="00765A03">
            <w:pPr>
              <w:ind w:left="127" w:right="75"/>
              <w:jc w:val="center"/>
              <w:rPr>
                <w:rStyle w:val="af1"/>
                <w:b/>
                <w:i w:val="0"/>
                <w:iCs/>
              </w:rPr>
            </w:pPr>
          </w:p>
        </w:tc>
        <w:tc>
          <w:tcPr>
            <w:tcW w:w="2160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jc w:val="center"/>
              <w:rPr>
                <w:b/>
              </w:rPr>
            </w:pPr>
          </w:p>
        </w:tc>
        <w:tc>
          <w:tcPr>
            <w:tcW w:w="235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126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 xml:space="preserve">Вид объектов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rStyle w:val="af1"/>
                <w:iCs/>
              </w:rPr>
              <w:t>недвижимости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34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>Площадь</w:t>
            </w:r>
          </w:p>
          <w:p w:rsidR="00322B65" w:rsidRPr="00870A13" w:rsidRDefault="00322B65" w:rsidP="00765A03">
            <w:pPr>
              <w:ind w:left="34"/>
              <w:jc w:val="center"/>
              <w:rPr>
                <w:b/>
              </w:rPr>
            </w:pPr>
            <w:r w:rsidRPr="00870A13">
              <w:rPr>
                <w:rStyle w:val="af1"/>
                <w:iCs/>
              </w:rPr>
              <w:t>(кв.м.)</w:t>
            </w:r>
          </w:p>
        </w:tc>
        <w:tc>
          <w:tcPr>
            <w:tcW w:w="152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127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 xml:space="preserve">Страна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rStyle w:val="af1"/>
                <w:iCs/>
              </w:rPr>
              <w:t>расположения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89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>Вид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rStyle w:val="af1"/>
                <w:iCs/>
              </w:rPr>
              <w:t>транспортного средства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2B65" w:rsidRPr="00870A13" w:rsidRDefault="00322B65" w:rsidP="00765A03">
            <w:pPr>
              <w:ind w:left="127" w:right="127"/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>Марка</w:t>
            </w:r>
          </w:p>
          <w:p w:rsidR="00322B65" w:rsidRPr="00870A13" w:rsidRDefault="00322B65" w:rsidP="00765A03">
            <w:pPr>
              <w:jc w:val="center"/>
              <w:rPr>
                <w:rStyle w:val="af1"/>
                <w:b/>
                <w:i w:val="0"/>
                <w:iCs/>
              </w:rPr>
            </w:pPr>
            <w:r w:rsidRPr="00870A13">
              <w:rPr>
                <w:rStyle w:val="af1"/>
                <w:iCs/>
              </w:rPr>
              <w:t xml:space="preserve">транспортного </w:t>
            </w:r>
          </w:p>
          <w:p w:rsidR="00322B65" w:rsidRPr="00870A13" w:rsidRDefault="00322B65" w:rsidP="00765A03">
            <w:pPr>
              <w:jc w:val="center"/>
              <w:rPr>
                <w:b/>
              </w:rPr>
            </w:pPr>
            <w:r w:rsidRPr="00870A13">
              <w:rPr>
                <w:rStyle w:val="af1"/>
                <w:iCs/>
              </w:rPr>
              <w:t>средства</w:t>
            </w:r>
          </w:p>
        </w:tc>
      </w:tr>
      <w:tr w:rsidR="00E81A3A" w:rsidRPr="00870A13" w:rsidTr="00E81A3A">
        <w:trPr>
          <w:trHeight w:val="422"/>
        </w:trPr>
        <w:tc>
          <w:tcPr>
            <w:tcW w:w="1980" w:type="dxa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E81A3A" w:rsidRDefault="00E81A3A" w:rsidP="009C64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2" w:type="dxa"/>
            <w:tcBorders>
              <w:bottom w:val="nil"/>
            </w:tcBorders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D9D9D9" w:themeFill="background1" w:themeFillShade="D9"/>
          </w:tcPr>
          <w:p w:rsidR="00E81A3A" w:rsidRDefault="00E81A3A" w:rsidP="00765A03">
            <w:pPr>
              <w:jc w:val="center"/>
              <w:rPr>
                <w:i/>
                <w:lang w:val="en-US"/>
              </w:rPr>
            </w:pPr>
          </w:p>
        </w:tc>
        <w:tc>
          <w:tcPr>
            <w:tcW w:w="1527" w:type="dxa"/>
            <w:tcBorders>
              <w:bottom w:val="nil"/>
            </w:tcBorders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i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:rsidR="00E81A3A" w:rsidRDefault="00E81A3A" w:rsidP="00765A03">
            <w:pPr>
              <w:pStyle w:val="1"/>
              <w:jc w:val="center"/>
              <w:rPr>
                <w:b w:val="0"/>
                <w:i/>
                <w:sz w:val="20"/>
                <w:szCs w:val="20"/>
                <w:lang w:val="en-US"/>
              </w:rPr>
            </w:pPr>
          </w:p>
        </w:tc>
      </w:tr>
      <w:tr w:rsidR="00322B65" w:rsidRPr="00870A13" w:rsidTr="00161C02">
        <w:trPr>
          <w:trHeight w:val="852"/>
        </w:trPr>
        <w:tc>
          <w:tcPr>
            <w:tcW w:w="1980" w:type="dxa"/>
            <w:vMerge w:val="restart"/>
            <w:tcBorders>
              <w:top w:val="single" w:sz="2" w:space="0" w:color="auto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"Кемеровские автодороги"</w:t>
            </w:r>
          </w:p>
        </w:tc>
        <w:tc>
          <w:tcPr>
            <w:tcW w:w="1980" w:type="dxa"/>
            <w:vMerge w:val="restart"/>
            <w:tcBorders>
              <w:top w:val="single" w:sz="2" w:space="0" w:color="auto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F448DC" w:rsidRDefault="00322B65" w:rsidP="00F448D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</w:rPr>
              <w:t>Ганзвинт</w:t>
            </w:r>
            <w:proofErr w:type="spellEnd"/>
            <w:r>
              <w:rPr>
                <w:b w:val="0"/>
                <w:sz w:val="20"/>
                <w:szCs w:val="20"/>
              </w:rPr>
              <w:t xml:space="preserve"> </w:t>
            </w:r>
          </w:p>
          <w:p w:rsidR="00322B65" w:rsidRPr="00870A13" w:rsidRDefault="00F448DC" w:rsidP="00F448D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Александр Викторович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vAlign w:val="center"/>
          </w:tcPr>
          <w:p w:rsidR="00322B65" w:rsidRDefault="00322B65" w:rsidP="00E81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22B65" w:rsidRPr="00825383" w:rsidRDefault="00322B65" w:rsidP="00E81A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2566847,25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322B65" w:rsidRPr="00F745A1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F745A1">
              <w:rPr>
                <w:b w:val="0"/>
                <w:sz w:val="20"/>
                <w:szCs w:val="20"/>
              </w:rPr>
              <w:t>Квартира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870A13">
              <w:rPr>
                <w:rStyle w:val="af1"/>
                <w:b w:val="0"/>
                <w:i w:val="0"/>
                <w:iCs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322B65" w:rsidRPr="000024FD" w:rsidRDefault="009C6FEA" w:rsidP="00E81A3A">
            <w:pPr>
              <w:jc w:val="center"/>
              <w:rPr>
                <w:i/>
              </w:rPr>
            </w:pPr>
            <w:r>
              <w:rPr>
                <w:i/>
              </w:rPr>
              <w:t>26,5</w:t>
            </w:r>
          </w:p>
        </w:tc>
        <w:tc>
          <w:tcPr>
            <w:tcW w:w="1527" w:type="dxa"/>
            <w:tcBorders>
              <w:bottom w:val="nil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322B65" w:rsidRPr="00161C02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322B65" w:rsidRPr="00161C02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161C02">
              <w:rPr>
                <w:b w:val="0"/>
                <w:sz w:val="20"/>
                <w:szCs w:val="20"/>
              </w:rPr>
              <w:t>Легковой автомобиль</w:t>
            </w:r>
          </w:p>
        </w:tc>
        <w:tc>
          <w:tcPr>
            <w:tcW w:w="2160" w:type="dxa"/>
            <w:vMerge w:val="restart"/>
            <w:vAlign w:val="center"/>
          </w:tcPr>
          <w:p w:rsidR="00322B65" w:rsidRPr="00161C02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322B65" w:rsidRPr="00161C02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161C02">
              <w:rPr>
                <w:b w:val="0"/>
                <w:sz w:val="20"/>
                <w:szCs w:val="20"/>
                <w:lang w:val="en-US"/>
              </w:rPr>
              <w:t>TOYOTA RAV4</w:t>
            </w:r>
          </w:p>
        </w:tc>
      </w:tr>
      <w:tr w:rsidR="00322B65" w:rsidRPr="00870A13" w:rsidTr="00F448DC">
        <w:trPr>
          <w:trHeight w:val="825"/>
        </w:trPr>
        <w:tc>
          <w:tcPr>
            <w:tcW w:w="1980" w:type="dxa"/>
            <w:vMerge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22B65" w:rsidRDefault="00322B65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22B65" w:rsidRPr="002E69FF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F745A1">
              <w:rPr>
                <w:b w:val="0"/>
                <w:sz w:val="20"/>
                <w:szCs w:val="20"/>
              </w:rPr>
              <w:t>Квартира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870A13">
              <w:rPr>
                <w:rStyle w:val="af1"/>
                <w:b w:val="0"/>
                <w:i w:val="0"/>
                <w:iCs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322B65" w:rsidRDefault="00322B65" w:rsidP="00E81A3A">
            <w:pPr>
              <w:jc w:val="center"/>
              <w:rPr>
                <w:i/>
                <w:lang w:val="en-US"/>
              </w:rPr>
            </w:pPr>
          </w:p>
          <w:p w:rsidR="00322B65" w:rsidRPr="000024FD" w:rsidRDefault="009C6FEA" w:rsidP="00E81A3A">
            <w:pPr>
              <w:jc w:val="center"/>
              <w:rPr>
                <w:i/>
              </w:rPr>
            </w:pPr>
            <w:r>
              <w:rPr>
                <w:i/>
              </w:rPr>
              <w:t>68,6</w:t>
            </w:r>
          </w:p>
        </w:tc>
        <w:tc>
          <w:tcPr>
            <w:tcW w:w="1527" w:type="dxa"/>
            <w:tcBorders>
              <w:top w:val="nil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161C02" w:rsidRPr="00870A13" w:rsidTr="00F448DC">
        <w:trPr>
          <w:trHeight w:val="815"/>
        </w:trPr>
        <w:tc>
          <w:tcPr>
            <w:tcW w:w="1980" w:type="dxa"/>
            <w:vMerge w:val="restart"/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</w:tcBorders>
            <w:vAlign w:val="center"/>
          </w:tcPr>
          <w:p w:rsidR="00161C02" w:rsidRDefault="00161C02" w:rsidP="00161C02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Супруга</w:t>
            </w:r>
          </w:p>
          <w:p w:rsidR="00161C02" w:rsidRDefault="00161C02" w:rsidP="00161C02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Ганзвинт</w:t>
            </w:r>
            <w:proofErr w:type="spellEnd"/>
          </w:p>
          <w:p w:rsidR="00161C02" w:rsidRPr="00F448DC" w:rsidRDefault="00161C02" w:rsidP="00161C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Татьяна Владимировна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</w:tcBorders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  <w:p w:rsidR="00161C02" w:rsidRPr="009C641C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9C641C">
              <w:rPr>
                <w:b w:val="0"/>
                <w:sz w:val="20"/>
                <w:szCs w:val="20"/>
              </w:rPr>
              <w:t>2004102,17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161C02" w:rsidRPr="00F745A1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F745A1">
              <w:rPr>
                <w:b w:val="0"/>
                <w:sz w:val="20"/>
                <w:szCs w:val="20"/>
              </w:rPr>
              <w:t>Квартира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870A13">
              <w:rPr>
                <w:rStyle w:val="af1"/>
                <w:b w:val="0"/>
                <w:i w:val="0"/>
                <w:iCs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161C02" w:rsidRPr="000024FD" w:rsidRDefault="00161C02" w:rsidP="00161C02">
            <w:pPr>
              <w:jc w:val="center"/>
              <w:rPr>
                <w:i/>
              </w:rPr>
            </w:pPr>
            <w:r>
              <w:rPr>
                <w:i/>
              </w:rPr>
              <w:t>53</w:t>
            </w:r>
          </w:p>
        </w:tc>
        <w:tc>
          <w:tcPr>
            <w:tcW w:w="1527" w:type="dxa"/>
            <w:tcBorders>
              <w:bottom w:val="nil"/>
            </w:tcBorders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</w:p>
          <w:p w:rsidR="00161C02" w:rsidRPr="00870A13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Merge w:val="restart"/>
            <w:vAlign w:val="center"/>
          </w:tcPr>
          <w:p w:rsidR="00161C02" w:rsidRPr="00870A13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160" w:type="dxa"/>
            <w:vMerge w:val="restart"/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161C02" w:rsidRPr="00870A13" w:rsidTr="00F448DC">
        <w:trPr>
          <w:trHeight w:val="815"/>
        </w:trPr>
        <w:tc>
          <w:tcPr>
            <w:tcW w:w="1980" w:type="dxa"/>
            <w:vMerge/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161C02" w:rsidRDefault="00161C02" w:rsidP="00161C02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61C02" w:rsidRPr="002E69FF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161C02" w:rsidRPr="00870A13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F745A1">
              <w:rPr>
                <w:b w:val="0"/>
                <w:sz w:val="20"/>
                <w:szCs w:val="20"/>
              </w:rPr>
              <w:t>Квартира</w:t>
            </w:r>
            <w:r>
              <w:rPr>
                <w:b w:val="0"/>
                <w:sz w:val="20"/>
                <w:szCs w:val="20"/>
              </w:rPr>
              <w:t xml:space="preserve"> </w:t>
            </w:r>
            <w:r w:rsidRPr="00870A13">
              <w:rPr>
                <w:rStyle w:val="af1"/>
                <w:b w:val="0"/>
                <w:i w:val="0"/>
                <w:iCs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161C02" w:rsidRPr="000024FD" w:rsidRDefault="00161C02" w:rsidP="00161C02">
            <w:pPr>
              <w:jc w:val="center"/>
              <w:rPr>
                <w:i/>
              </w:rPr>
            </w:pPr>
            <w:r>
              <w:rPr>
                <w:i/>
              </w:rPr>
              <w:t>137,20</w:t>
            </w:r>
          </w:p>
        </w:tc>
        <w:tc>
          <w:tcPr>
            <w:tcW w:w="1527" w:type="dxa"/>
            <w:tcBorders>
              <w:top w:val="nil"/>
            </w:tcBorders>
            <w:vAlign w:val="center"/>
          </w:tcPr>
          <w:p w:rsidR="00161C02" w:rsidRPr="00870A13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Merge/>
            <w:vAlign w:val="center"/>
          </w:tcPr>
          <w:p w:rsidR="00161C02" w:rsidRPr="00870A13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161C02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322B65" w:rsidRPr="00870A13" w:rsidTr="00F448DC">
        <w:trPr>
          <w:trHeight w:val="603"/>
        </w:trPr>
        <w:tc>
          <w:tcPr>
            <w:tcW w:w="1980" w:type="dxa"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vAlign w:val="center"/>
          </w:tcPr>
          <w:p w:rsidR="00322B65" w:rsidRDefault="00322B65" w:rsidP="00F448DC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  <w:lang w:val="en-US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Дочь</w:t>
            </w:r>
          </w:p>
          <w:p w:rsidR="00F448DC" w:rsidRDefault="00F448DC" w:rsidP="00F448D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Ганзвинт</w:t>
            </w:r>
            <w:proofErr w:type="spellEnd"/>
          </w:p>
          <w:p w:rsidR="00F448DC" w:rsidRPr="00F448DC" w:rsidRDefault="00F448DC" w:rsidP="00F448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Арина Александровна</w:t>
            </w:r>
          </w:p>
        </w:tc>
        <w:tc>
          <w:tcPr>
            <w:tcW w:w="2160" w:type="dxa"/>
            <w:tcBorders>
              <w:top w:val="single" w:sz="2" w:space="0" w:color="auto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352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Квартира (пользование)</w:t>
            </w:r>
          </w:p>
        </w:tc>
        <w:tc>
          <w:tcPr>
            <w:tcW w:w="1701" w:type="dxa"/>
            <w:vAlign w:val="center"/>
          </w:tcPr>
          <w:p w:rsidR="00322B65" w:rsidRPr="000024FD" w:rsidRDefault="00322B65" w:rsidP="00E81A3A">
            <w:pPr>
              <w:jc w:val="center"/>
              <w:rPr>
                <w:i/>
              </w:rPr>
            </w:pPr>
            <w:r>
              <w:rPr>
                <w:i/>
              </w:rPr>
              <w:t>68,6</w:t>
            </w:r>
          </w:p>
        </w:tc>
        <w:tc>
          <w:tcPr>
            <w:tcW w:w="1527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160" w:type="dxa"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322B65" w:rsidRPr="00870A13" w:rsidTr="00F448DC">
        <w:trPr>
          <w:trHeight w:val="555"/>
        </w:trPr>
        <w:tc>
          <w:tcPr>
            <w:tcW w:w="1980" w:type="dxa"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22B65" w:rsidRDefault="00322B65" w:rsidP="00F448DC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Сын</w:t>
            </w:r>
          </w:p>
          <w:p w:rsidR="00F448DC" w:rsidRDefault="00F448DC" w:rsidP="00F448DC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Ганзвинт</w:t>
            </w:r>
            <w:proofErr w:type="spellEnd"/>
          </w:p>
          <w:p w:rsidR="00F448DC" w:rsidRPr="00F448DC" w:rsidRDefault="00F448DC" w:rsidP="00F448D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Ярослав Александрович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352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Квартира (пользование)</w:t>
            </w:r>
          </w:p>
        </w:tc>
        <w:tc>
          <w:tcPr>
            <w:tcW w:w="1701" w:type="dxa"/>
            <w:vAlign w:val="center"/>
          </w:tcPr>
          <w:p w:rsidR="00322B65" w:rsidRPr="000024FD" w:rsidRDefault="00322B65" w:rsidP="00E81A3A">
            <w:pPr>
              <w:jc w:val="center"/>
              <w:rPr>
                <w:i/>
              </w:rPr>
            </w:pPr>
            <w:r>
              <w:rPr>
                <w:i/>
              </w:rPr>
              <w:t>68,6</w:t>
            </w:r>
          </w:p>
        </w:tc>
        <w:tc>
          <w:tcPr>
            <w:tcW w:w="1527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322B65" w:rsidRPr="00870A13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160" w:type="dxa"/>
            <w:vAlign w:val="center"/>
          </w:tcPr>
          <w:p w:rsidR="00322B65" w:rsidRDefault="00322B65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E81A3A" w:rsidRPr="00870A13" w:rsidTr="00E81A3A">
        <w:trPr>
          <w:trHeight w:val="555"/>
        </w:trPr>
        <w:tc>
          <w:tcPr>
            <w:tcW w:w="15660" w:type="dxa"/>
            <w:gridSpan w:val="8"/>
            <w:shd w:val="clear" w:color="auto" w:fill="D9D9D9" w:themeFill="background1" w:themeFillShade="D9"/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E81A3A" w:rsidRPr="00870A13" w:rsidTr="00E81A3A">
        <w:trPr>
          <w:trHeight w:val="555"/>
        </w:trPr>
        <w:tc>
          <w:tcPr>
            <w:tcW w:w="1980" w:type="dxa"/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«Кемеровская служба спасения»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E81A3A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Андреев </w:t>
            </w:r>
          </w:p>
          <w:p w:rsidR="00E81A3A" w:rsidRDefault="00E81A3A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Юрий Александрович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3 462 880,28</w:t>
            </w:r>
          </w:p>
        </w:tc>
        <w:tc>
          <w:tcPr>
            <w:tcW w:w="2352" w:type="dxa"/>
            <w:vAlign w:val="center"/>
          </w:tcPr>
          <w:p w:rsidR="00E81A3A" w:rsidRDefault="00E81A3A" w:rsidP="00E81A3A">
            <w:pPr>
              <w:pStyle w:val="1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1) квартира</w:t>
            </w:r>
          </w:p>
          <w:p w:rsidR="00E81A3A" w:rsidRDefault="00E81A3A" w:rsidP="00E81A3A">
            <w:pPr>
              <w:rPr>
                <w:lang w:eastAsia="en-US"/>
              </w:rPr>
            </w:pPr>
            <w:r>
              <w:rPr>
                <w:lang w:eastAsia="en-US"/>
              </w:rPr>
              <w:t>2) кладовая</w:t>
            </w:r>
          </w:p>
          <w:p w:rsidR="00E81A3A" w:rsidRDefault="00E81A3A" w:rsidP="00E81A3A">
            <w:pPr>
              <w:rPr>
                <w:lang w:eastAsia="en-US"/>
              </w:rPr>
            </w:pPr>
            <w:r>
              <w:rPr>
                <w:lang w:eastAsia="en-US"/>
              </w:rPr>
              <w:t>3)земельный участок</w:t>
            </w:r>
          </w:p>
          <w:p w:rsidR="00E81A3A" w:rsidRDefault="00E81A3A" w:rsidP="00E81A3A">
            <w:pPr>
              <w:rPr>
                <w:lang w:eastAsia="en-US"/>
              </w:rPr>
            </w:pPr>
            <w:r>
              <w:rPr>
                <w:lang w:eastAsia="en-US"/>
              </w:rPr>
              <w:t>4) земельный участок</w:t>
            </w:r>
          </w:p>
          <w:p w:rsidR="00E81A3A" w:rsidRPr="00E81A3A" w:rsidRDefault="00E81A3A" w:rsidP="008E0472">
            <w:pPr>
              <w:rPr>
                <w:lang w:eastAsia="en-US"/>
              </w:rPr>
            </w:pPr>
            <w:r>
              <w:rPr>
                <w:lang w:eastAsia="en-US"/>
              </w:rPr>
              <w:t>5) земельный участок</w:t>
            </w:r>
          </w:p>
        </w:tc>
        <w:tc>
          <w:tcPr>
            <w:tcW w:w="1701" w:type="dxa"/>
            <w:vAlign w:val="center"/>
          </w:tcPr>
          <w:p w:rsidR="00E81A3A" w:rsidRPr="00E81A3A" w:rsidRDefault="00E81A3A" w:rsidP="00E81A3A">
            <w:pPr>
              <w:jc w:val="center"/>
            </w:pPr>
            <w:r w:rsidRPr="00E81A3A">
              <w:t>43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3,6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820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1070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953</w:t>
            </w:r>
          </w:p>
        </w:tc>
        <w:tc>
          <w:tcPr>
            <w:tcW w:w="1527" w:type="dxa"/>
            <w:vAlign w:val="center"/>
          </w:tcPr>
          <w:p w:rsidR="00E81A3A" w:rsidRP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E81A3A">
              <w:rPr>
                <w:b w:val="0"/>
                <w:sz w:val="20"/>
                <w:szCs w:val="20"/>
              </w:rPr>
              <w:t>Россия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Россия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Россия</w:t>
            </w:r>
          </w:p>
          <w:p w:rsidR="00E81A3A" w:rsidRPr="00E81A3A" w:rsidRDefault="00E81A3A" w:rsidP="00E81A3A">
            <w:pPr>
              <w:jc w:val="center"/>
            </w:pPr>
            <w:r w:rsidRPr="00E81A3A">
              <w:t>Россия</w:t>
            </w:r>
          </w:p>
          <w:p w:rsidR="00E81A3A" w:rsidRPr="00E81A3A" w:rsidRDefault="00E81A3A" w:rsidP="00E81A3A">
            <w:pPr>
              <w:jc w:val="center"/>
              <w:rPr>
                <w:lang w:eastAsia="en-US"/>
              </w:rPr>
            </w:pPr>
            <w:r w:rsidRPr="00E81A3A">
              <w:t>Россия</w:t>
            </w:r>
          </w:p>
        </w:tc>
        <w:tc>
          <w:tcPr>
            <w:tcW w:w="1800" w:type="dxa"/>
            <w:vAlign w:val="center"/>
          </w:tcPr>
          <w:p w:rsidR="00E81A3A" w:rsidRDefault="00E81A3A" w:rsidP="00F448DC">
            <w:pPr>
              <w:pStyle w:val="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1) </w:t>
            </w:r>
            <w:proofErr w:type="spellStart"/>
            <w:r>
              <w:rPr>
                <w:b w:val="0"/>
                <w:sz w:val="20"/>
                <w:szCs w:val="20"/>
              </w:rPr>
              <w:t>мотовездеход</w:t>
            </w:r>
            <w:proofErr w:type="spellEnd"/>
          </w:p>
          <w:p w:rsidR="00E81A3A" w:rsidRPr="00E81A3A" w:rsidRDefault="00E81A3A" w:rsidP="00F448DC">
            <w:pPr>
              <w:rPr>
                <w:lang w:eastAsia="en-US"/>
              </w:rPr>
            </w:pPr>
            <w:r>
              <w:rPr>
                <w:lang w:eastAsia="en-US"/>
              </w:rPr>
              <w:t>2) автоприцеп</w:t>
            </w:r>
          </w:p>
        </w:tc>
        <w:tc>
          <w:tcPr>
            <w:tcW w:w="2160" w:type="dxa"/>
            <w:vAlign w:val="center"/>
          </w:tcPr>
          <w:p w:rsidR="00F448DC" w:rsidRPr="00F448DC" w:rsidRDefault="00E81A3A" w:rsidP="00F448DC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РМ-500 </w:t>
            </w:r>
          </w:p>
          <w:p w:rsidR="00E81A3A" w:rsidRPr="00F448DC" w:rsidRDefault="00E81A3A" w:rsidP="00F448DC">
            <w:pPr>
              <w:pStyle w:val="1"/>
              <w:jc w:val="center"/>
              <w:rPr>
                <w:lang w:val="en-US"/>
              </w:rPr>
            </w:pPr>
            <w:r w:rsidRPr="00F448DC">
              <w:rPr>
                <w:b w:val="0"/>
                <w:sz w:val="20"/>
                <w:szCs w:val="20"/>
              </w:rPr>
              <w:t>8213А7</w:t>
            </w:r>
          </w:p>
        </w:tc>
      </w:tr>
      <w:tr w:rsidR="00F448DC" w:rsidRPr="00870A13" w:rsidTr="00F448DC">
        <w:trPr>
          <w:trHeight w:val="555"/>
        </w:trPr>
        <w:tc>
          <w:tcPr>
            <w:tcW w:w="1980" w:type="dxa"/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Сын</w:t>
            </w:r>
          </w:p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Андреев </w:t>
            </w:r>
          </w:p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Иван Юрьевич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2352" w:type="dxa"/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1701" w:type="dxa"/>
            <w:vAlign w:val="center"/>
          </w:tcPr>
          <w:p w:rsidR="00F448DC" w:rsidRDefault="00F448DC" w:rsidP="00F448DC">
            <w:pPr>
              <w:jc w:val="center"/>
            </w:pPr>
          </w:p>
        </w:tc>
        <w:tc>
          <w:tcPr>
            <w:tcW w:w="1527" w:type="dxa"/>
            <w:vAlign w:val="center"/>
          </w:tcPr>
          <w:p w:rsidR="00F448DC" w:rsidRDefault="00F448DC" w:rsidP="00F448DC">
            <w:pPr>
              <w:jc w:val="center"/>
            </w:pPr>
          </w:p>
        </w:tc>
        <w:tc>
          <w:tcPr>
            <w:tcW w:w="1800" w:type="dxa"/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2160" w:type="dxa"/>
            <w:vAlign w:val="center"/>
          </w:tcPr>
          <w:p w:rsidR="00F448DC" w:rsidRDefault="00F448DC" w:rsidP="00F448DC">
            <w:pPr>
              <w:jc w:val="center"/>
            </w:pPr>
          </w:p>
        </w:tc>
      </w:tr>
      <w:tr w:rsidR="00F448DC" w:rsidRPr="00870A13" w:rsidTr="00F448DC">
        <w:trPr>
          <w:trHeight w:val="555"/>
        </w:trPr>
        <w:tc>
          <w:tcPr>
            <w:tcW w:w="1980" w:type="dxa"/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Сын</w:t>
            </w:r>
          </w:p>
          <w:p w:rsidR="00F448DC" w:rsidRDefault="00F448DC" w:rsidP="00E81A3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Андреев </w:t>
            </w:r>
          </w:p>
          <w:p w:rsidR="00F448DC" w:rsidRPr="00E81A3A" w:rsidRDefault="00F448DC" w:rsidP="00E81A3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Егор Юрьевич.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2352" w:type="dxa"/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1701" w:type="dxa"/>
            <w:vAlign w:val="center"/>
          </w:tcPr>
          <w:p w:rsidR="00F448DC" w:rsidRDefault="00F448DC" w:rsidP="00F448DC">
            <w:pPr>
              <w:jc w:val="center"/>
            </w:pPr>
          </w:p>
        </w:tc>
        <w:tc>
          <w:tcPr>
            <w:tcW w:w="1527" w:type="dxa"/>
            <w:vAlign w:val="center"/>
          </w:tcPr>
          <w:p w:rsidR="00F448DC" w:rsidRDefault="00F448DC" w:rsidP="00F448DC">
            <w:pPr>
              <w:jc w:val="center"/>
            </w:pPr>
          </w:p>
        </w:tc>
        <w:tc>
          <w:tcPr>
            <w:tcW w:w="1800" w:type="dxa"/>
            <w:vAlign w:val="center"/>
          </w:tcPr>
          <w:p w:rsidR="00F448DC" w:rsidRDefault="00F448DC" w:rsidP="00F448DC">
            <w:pPr>
              <w:jc w:val="center"/>
            </w:pPr>
            <w:r w:rsidRPr="00687956">
              <w:t>нет</w:t>
            </w:r>
          </w:p>
        </w:tc>
        <w:tc>
          <w:tcPr>
            <w:tcW w:w="2160" w:type="dxa"/>
            <w:vAlign w:val="center"/>
          </w:tcPr>
          <w:p w:rsidR="00F448DC" w:rsidRDefault="00F448DC" w:rsidP="00F448DC">
            <w:pPr>
              <w:jc w:val="center"/>
            </w:pPr>
          </w:p>
        </w:tc>
      </w:tr>
      <w:tr w:rsidR="00E81A3A" w:rsidRPr="00870A13" w:rsidTr="00E81A3A">
        <w:trPr>
          <w:trHeight w:val="555"/>
        </w:trPr>
        <w:tc>
          <w:tcPr>
            <w:tcW w:w="15660" w:type="dxa"/>
            <w:gridSpan w:val="8"/>
            <w:shd w:val="clear" w:color="auto" w:fill="D9D9D9" w:themeFill="background1" w:themeFillShade="D9"/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E81A3A" w:rsidRPr="00870A13" w:rsidTr="00161C02">
        <w:trPr>
          <w:trHeight w:val="555"/>
        </w:trPr>
        <w:tc>
          <w:tcPr>
            <w:tcW w:w="1980" w:type="dxa"/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«</w:t>
            </w:r>
            <w:proofErr w:type="spellStart"/>
            <w:r>
              <w:rPr>
                <w:b w:val="0"/>
                <w:sz w:val="20"/>
                <w:szCs w:val="20"/>
              </w:rPr>
              <w:t>Жилкомцентр</w:t>
            </w:r>
            <w:proofErr w:type="spellEnd"/>
            <w:r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1A3A" w:rsidRDefault="00E81A3A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Неустроев Анатолий Николаевич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923 266</w:t>
            </w:r>
          </w:p>
        </w:tc>
        <w:tc>
          <w:tcPr>
            <w:tcW w:w="2352" w:type="dxa"/>
            <w:vAlign w:val="center"/>
          </w:tcPr>
          <w:p w:rsidR="00E81A3A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vAlign w:val="center"/>
          </w:tcPr>
          <w:p w:rsidR="00E81A3A" w:rsidRPr="00E81A3A" w:rsidRDefault="00F448DC" w:rsidP="00E81A3A">
            <w:pPr>
              <w:jc w:val="center"/>
            </w:pPr>
            <w:r>
              <w:t>64,0</w:t>
            </w:r>
          </w:p>
        </w:tc>
        <w:tc>
          <w:tcPr>
            <w:tcW w:w="1527" w:type="dxa"/>
            <w:vAlign w:val="center"/>
          </w:tcPr>
          <w:p w:rsidR="00E81A3A" w:rsidRPr="00E81A3A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E81A3A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E81A3A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Легковой </w:t>
            </w:r>
            <w:r w:rsidR="00F448DC">
              <w:rPr>
                <w:b w:val="0"/>
                <w:sz w:val="20"/>
                <w:szCs w:val="20"/>
              </w:rPr>
              <w:t>автомобиль</w:t>
            </w:r>
          </w:p>
        </w:tc>
        <w:tc>
          <w:tcPr>
            <w:tcW w:w="2160" w:type="dxa"/>
            <w:vAlign w:val="center"/>
          </w:tcPr>
          <w:p w:rsidR="00E81A3A" w:rsidRP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Nissan Patrol</w:t>
            </w:r>
          </w:p>
        </w:tc>
      </w:tr>
      <w:tr w:rsidR="00F448DC" w:rsidRPr="00870A13" w:rsidTr="00F448DC">
        <w:trPr>
          <w:trHeight w:val="555"/>
        </w:trPr>
        <w:tc>
          <w:tcPr>
            <w:tcW w:w="1980" w:type="dxa"/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Супруга</w:t>
            </w:r>
          </w:p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Неустроева Антонина Григорьевна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499 468</w:t>
            </w:r>
          </w:p>
        </w:tc>
        <w:tc>
          <w:tcPr>
            <w:tcW w:w="2352" w:type="dxa"/>
            <w:vAlign w:val="center"/>
          </w:tcPr>
          <w:p w:rsidR="00F448DC" w:rsidRDefault="00F448DC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vAlign w:val="center"/>
          </w:tcPr>
          <w:p w:rsidR="00F448DC" w:rsidRPr="00E81A3A" w:rsidRDefault="00F448DC" w:rsidP="00E81A3A">
            <w:pPr>
              <w:jc w:val="center"/>
            </w:pPr>
            <w:r>
              <w:t>600</w:t>
            </w:r>
          </w:p>
        </w:tc>
        <w:tc>
          <w:tcPr>
            <w:tcW w:w="1527" w:type="dxa"/>
            <w:vAlign w:val="center"/>
          </w:tcPr>
          <w:p w:rsidR="00F448DC" w:rsidRPr="00E81A3A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E81A3A">
              <w:rPr>
                <w:b w:val="0"/>
                <w:sz w:val="20"/>
                <w:szCs w:val="20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F448DC" w:rsidRDefault="00F448DC" w:rsidP="00F448DC">
            <w:pPr>
              <w:jc w:val="center"/>
            </w:pPr>
            <w:r w:rsidRPr="00E01CF8">
              <w:t>нет</w:t>
            </w:r>
          </w:p>
        </w:tc>
        <w:tc>
          <w:tcPr>
            <w:tcW w:w="2160" w:type="dxa"/>
            <w:vAlign w:val="center"/>
          </w:tcPr>
          <w:p w:rsidR="00F448DC" w:rsidRDefault="00F448DC" w:rsidP="00F448DC">
            <w:pPr>
              <w:jc w:val="center"/>
            </w:pPr>
          </w:p>
        </w:tc>
      </w:tr>
      <w:tr w:rsidR="00F448DC" w:rsidRPr="00870A13" w:rsidTr="00F448DC">
        <w:trPr>
          <w:trHeight w:val="555"/>
        </w:trPr>
        <w:tc>
          <w:tcPr>
            <w:tcW w:w="15660" w:type="dxa"/>
            <w:gridSpan w:val="8"/>
            <w:shd w:val="clear" w:color="auto" w:fill="D9D9D9" w:themeFill="background1" w:themeFillShade="D9"/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E81A3A" w:rsidRPr="00870A13" w:rsidTr="00161C02">
        <w:trPr>
          <w:trHeight w:val="555"/>
        </w:trPr>
        <w:tc>
          <w:tcPr>
            <w:tcW w:w="1980" w:type="dxa"/>
            <w:vAlign w:val="center"/>
          </w:tcPr>
          <w:p w:rsidR="00E81A3A" w:rsidRDefault="00161C0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«Питомник для бездомных животных»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61C02" w:rsidRDefault="00161C0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Озеров </w:t>
            </w:r>
          </w:p>
          <w:p w:rsidR="00E81A3A" w:rsidRDefault="00161C0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Александр Александрович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E81A3A" w:rsidRDefault="00161C0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700 380</w:t>
            </w:r>
          </w:p>
        </w:tc>
        <w:tc>
          <w:tcPr>
            <w:tcW w:w="2352" w:type="dxa"/>
            <w:vAlign w:val="center"/>
          </w:tcPr>
          <w:p w:rsidR="00E81A3A" w:rsidRDefault="00161C02" w:rsidP="00161C02">
            <w:pPr>
              <w:pStyle w:val="1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1) квартира</w:t>
            </w:r>
          </w:p>
          <w:p w:rsidR="00161C02" w:rsidRDefault="00161C02" w:rsidP="00161C02">
            <w:pPr>
              <w:rPr>
                <w:lang w:eastAsia="en-US"/>
              </w:rPr>
            </w:pPr>
            <w:r>
              <w:rPr>
                <w:lang w:eastAsia="en-US"/>
              </w:rPr>
              <w:t>2) гараж</w:t>
            </w:r>
          </w:p>
          <w:p w:rsidR="00161C02" w:rsidRPr="00161C02" w:rsidRDefault="00161C02" w:rsidP="00161C02">
            <w:pPr>
              <w:rPr>
                <w:lang w:eastAsia="en-US"/>
              </w:rPr>
            </w:pPr>
            <w:r>
              <w:rPr>
                <w:lang w:eastAsia="en-US"/>
              </w:rPr>
              <w:t>3) земельный участок</w:t>
            </w:r>
          </w:p>
        </w:tc>
        <w:tc>
          <w:tcPr>
            <w:tcW w:w="1701" w:type="dxa"/>
            <w:vAlign w:val="center"/>
          </w:tcPr>
          <w:p w:rsidR="00E81A3A" w:rsidRDefault="00161C02" w:rsidP="00E81A3A">
            <w:pPr>
              <w:jc w:val="center"/>
            </w:pPr>
            <w:r>
              <w:t>31,1</w:t>
            </w:r>
          </w:p>
          <w:p w:rsidR="00161C02" w:rsidRDefault="00161C02" w:rsidP="00E81A3A">
            <w:pPr>
              <w:jc w:val="center"/>
            </w:pPr>
            <w:r>
              <w:t>20,3</w:t>
            </w:r>
          </w:p>
          <w:p w:rsidR="00161C02" w:rsidRPr="00E81A3A" w:rsidRDefault="00161C02" w:rsidP="00E81A3A">
            <w:pPr>
              <w:jc w:val="center"/>
            </w:pPr>
            <w:r>
              <w:t>521</w:t>
            </w:r>
          </w:p>
        </w:tc>
        <w:tc>
          <w:tcPr>
            <w:tcW w:w="1527" w:type="dxa"/>
            <w:vAlign w:val="center"/>
          </w:tcPr>
          <w:p w:rsidR="00E81A3A" w:rsidRDefault="00161C02" w:rsidP="00161C0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E81A3A">
              <w:rPr>
                <w:b w:val="0"/>
                <w:sz w:val="20"/>
                <w:szCs w:val="20"/>
              </w:rPr>
              <w:t>Россия</w:t>
            </w:r>
          </w:p>
          <w:p w:rsidR="00161C02" w:rsidRDefault="00161C02" w:rsidP="00161C02">
            <w:pPr>
              <w:jc w:val="center"/>
            </w:pPr>
            <w:r w:rsidRPr="00E81A3A">
              <w:t>Россия</w:t>
            </w:r>
          </w:p>
          <w:p w:rsidR="00161C02" w:rsidRPr="00161C02" w:rsidRDefault="00161C02" w:rsidP="00161C02">
            <w:pPr>
              <w:jc w:val="center"/>
              <w:rPr>
                <w:lang w:eastAsia="en-US"/>
              </w:rPr>
            </w:pPr>
            <w:r w:rsidRPr="00E81A3A">
              <w:t>Россия</w:t>
            </w:r>
          </w:p>
        </w:tc>
        <w:tc>
          <w:tcPr>
            <w:tcW w:w="1800" w:type="dxa"/>
            <w:vAlign w:val="center"/>
          </w:tcPr>
          <w:p w:rsidR="00E81A3A" w:rsidRDefault="00161C0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нет</w:t>
            </w:r>
          </w:p>
        </w:tc>
        <w:tc>
          <w:tcPr>
            <w:tcW w:w="2160" w:type="dxa"/>
            <w:vAlign w:val="center"/>
          </w:tcPr>
          <w:p w:rsidR="00E81A3A" w:rsidRDefault="00E81A3A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161C02" w:rsidRPr="00870A13" w:rsidTr="00161C02">
        <w:trPr>
          <w:trHeight w:val="555"/>
        </w:trPr>
        <w:tc>
          <w:tcPr>
            <w:tcW w:w="15660" w:type="dxa"/>
            <w:gridSpan w:val="8"/>
            <w:shd w:val="clear" w:color="auto" w:fill="D9D9D9" w:themeFill="background1" w:themeFillShade="D9"/>
            <w:vAlign w:val="center"/>
          </w:tcPr>
          <w:p w:rsidR="00161C02" w:rsidRDefault="00161C0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F448DC" w:rsidRPr="00870A13" w:rsidTr="001A3EEE">
        <w:trPr>
          <w:trHeight w:val="555"/>
        </w:trPr>
        <w:tc>
          <w:tcPr>
            <w:tcW w:w="1980" w:type="dxa"/>
            <w:vAlign w:val="center"/>
          </w:tcPr>
          <w:p w:rsidR="00F448DC" w:rsidRDefault="001A3EEE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«Центр организации дорожного движения»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1A3EEE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Вильчиков Владимир Иванович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1A3EEE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852 738,64</w:t>
            </w:r>
          </w:p>
        </w:tc>
        <w:tc>
          <w:tcPr>
            <w:tcW w:w="2352" w:type="dxa"/>
            <w:vAlign w:val="center"/>
          </w:tcPr>
          <w:p w:rsidR="00F448DC" w:rsidRDefault="001A3EEE" w:rsidP="001A3EEE">
            <w:pPr>
              <w:pStyle w:val="1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1) земельный участок </w:t>
            </w:r>
          </w:p>
          <w:p w:rsidR="001A3EEE" w:rsidRPr="001A3EEE" w:rsidRDefault="001A3EEE" w:rsidP="001A3EEE">
            <w:pPr>
              <w:rPr>
                <w:lang w:eastAsia="en-US"/>
              </w:rPr>
            </w:pPr>
            <w:r>
              <w:rPr>
                <w:lang w:eastAsia="en-US"/>
              </w:rPr>
              <w:t>2) дом с постройками</w:t>
            </w:r>
          </w:p>
        </w:tc>
        <w:tc>
          <w:tcPr>
            <w:tcW w:w="1701" w:type="dxa"/>
            <w:vAlign w:val="center"/>
          </w:tcPr>
          <w:p w:rsidR="00F448DC" w:rsidRDefault="001A3EEE" w:rsidP="00E81A3A">
            <w:pPr>
              <w:jc w:val="center"/>
            </w:pPr>
            <w:r>
              <w:t>1 477</w:t>
            </w:r>
          </w:p>
          <w:p w:rsidR="001A3EEE" w:rsidRPr="00E81A3A" w:rsidRDefault="001A3EEE" w:rsidP="00E81A3A">
            <w:pPr>
              <w:jc w:val="center"/>
            </w:pPr>
            <w:r>
              <w:t>363,2</w:t>
            </w:r>
          </w:p>
        </w:tc>
        <w:tc>
          <w:tcPr>
            <w:tcW w:w="1527" w:type="dxa"/>
            <w:vAlign w:val="center"/>
          </w:tcPr>
          <w:p w:rsidR="00F448DC" w:rsidRDefault="001A3EEE" w:rsidP="001A3EEE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 w:rsidRPr="00E81A3A">
              <w:rPr>
                <w:b w:val="0"/>
                <w:sz w:val="20"/>
                <w:szCs w:val="20"/>
              </w:rPr>
              <w:t>Россия</w:t>
            </w:r>
          </w:p>
          <w:p w:rsidR="001A3EEE" w:rsidRPr="001A3EEE" w:rsidRDefault="001A3EEE" w:rsidP="001A3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F448DC" w:rsidRDefault="001A3EEE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лодка</w:t>
            </w:r>
          </w:p>
        </w:tc>
        <w:tc>
          <w:tcPr>
            <w:tcW w:w="2160" w:type="dxa"/>
            <w:vAlign w:val="center"/>
          </w:tcPr>
          <w:p w:rsidR="00F448DC" w:rsidRDefault="001A3EEE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Кайман 3602</w:t>
            </w:r>
          </w:p>
        </w:tc>
      </w:tr>
      <w:tr w:rsidR="00F448DC" w:rsidRPr="00870A13" w:rsidTr="001A3EEE">
        <w:trPr>
          <w:trHeight w:val="555"/>
        </w:trPr>
        <w:tc>
          <w:tcPr>
            <w:tcW w:w="1980" w:type="dxa"/>
            <w:vAlign w:val="center"/>
          </w:tcPr>
          <w:p w:rsidR="00F448DC" w:rsidRDefault="00F448DC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A3EEE" w:rsidRDefault="001A3EEE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Супруга Вильчикова </w:t>
            </w:r>
          </w:p>
          <w:p w:rsidR="00F448DC" w:rsidRDefault="001A3EEE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Наталья Павловна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1A3EEE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904 522,66</w:t>
            </w:r>
          </w:p>
        </w:tc>
        <w:tc>
          <w:tcPr>
            <w:tcW w:w="2352" w:type="dxa"/>
            <w:vAlign w:val="center"/>
          </w:tcPr>
          <w:p w:rsidR="00F448DC" w:rsidRDefault="001A3EEE" w:rsidP="001A3EEE">
            <w:pPr>
              <w:pStyle w:val="1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1)земельный участок (</w:t>
            </w:r>
            <w:proofErr w:type="gramStart"/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долевая</w:t>
            </w:r>
            <w:proofErr w:type="gramEnd"/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, ½)</w:t>
            </w:r>
          </w:p>
          <w:p w:rsidR="001A3EEE" w:rsidRPr="001A3EEE" w:rsidRDefault="001A3EEE" w:rsidP="001A3EEE">
            <w:pPr>
              <w:rPr>
                <w:lang w:eastAsia="en-US"/>
              </w:rPr>
            </w:pPr>
            <w:r>
              <w:rPr>
                <w:lang w:eastAsia="en-US"/>
              </w:rPr>
              <w:t>2) дом (</w:t>
            </w:r>
            <w:proofErr w:type="gramStart"/>
            <w:r>
              <w:rPr>
                <w:lang w:eastAsia="en-US"/>
              </w:rPr>
              <w:t>долевая</w:t>
            </w:r>
            <w:proofErr w:type="gramEnd"/>
            <w:r>
              <w:rPr>
                <w:lang w:eastAsia="en-US"/>
              </w:rPr>
              <w:t xml:space="preserve">, ½) </w:t>
            </w:r>
          </w:p>
        </w:tc>
        <w:tc>
          <w:tcPr>
            <w:tcW w:w="1701" w:type="dxa"/>
            <w:vAlign w:val="center"/>
          </w:tcPr>
          <w:p w:rsidR="00F448DC" w:rsidRDefault="001A3EEE" w:rsidP="00E81A3A">
            <w:pPr>
              <w:jc w:val="center"/>
            </w:pPr>
            <w:r>
              <w:t>662</w:t>
            </w:r>
          </w:p>
          <w:p w:rsidR="001A3EEE" w:rsidRPr="00E81A3A" w:rsidRDefault="001A3EEE" w:rsidP="00E81A3A">
            <w:pPr>
              <w:jc w:val="center"/>
            </w:pPr>
            <w:r>
              <w:t>44,7</w:t>
            </w:r>
          </w:p>
        </w:tc>
        <w:tc>
          <w:tcPr>
            <w:tcW w:w="1527" w:type="dxa"/>
            <w:vAlign w:val="center"/>
          </w:tcPr>
          <w:p w:rsidR="00F448DC" w:rsidRDefault="001A3EEE" w:rsidP="001A3EEE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  <w:p w:rsidR="001A3EEE" w:rsidRPr="001A3EEE" w:rsidRDefault="001A3EEE" w:rsidP="001A3E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F448DC" w:rsidRDefault="001A3EEE" w:rsidP="001A3EEE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автомобиль (долевая, 1/2</w:t>
            </w:r>
            <w:proofErr w:type="gramStart"/>
            <w:r>
              <w:rPr>
                <w:b w:val="0"/>
                <w:sz w:val="20"/>
                <w:szCs w:val="20"/>
              </w:rPr>
              <w:t xml:space="preserve"> )</w:t>
            </w:r>
            <w:proofErr w:type="gramEnd"/>
            <w:r>
              <w:rPr>
                <w:b w:val="0"/>
                <w:sz w:val="20"/>
                <w:szCs w:val="20"/>
              </w:rPr>
              <w:t xml:space="preserve"> </w:t>
            </w:r>
          </w:p>
          <w:p w:rsidR="001A3EEE" w:rsidRDefault="001A3EEE" w:rsidP="008E0472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легковой автомобиль</w:t>
            </w:r>
          </w:p>
          <w:p w:rsidR="00360A72" w:rsidRDefault="00360A72" w:rsidP="008E0472">
            <w:pPr>
              <w:jc w:val="center"/>
              <w:rPr>
                <w:lang w:val="en-US" w:eastAsia="en-US"/>
              </w:rPr>
            </w:pPr>
          </w:p>
          <w:p w:rsidR="00360A72" w:rsidRDefault="00360A72" w:rsidP="008E0472">
            <w:pPr>
              <w:jc w:val="center"/>
              <w:rPr>
                <w:lang w:val="en-US" w:eastAsia="en-US"/>
              </w:rPr>
            </w:pPr>
          </w:p>
          <w:p w:rsidR="00360A72" w:rsidRPr="00360A72" w:rsidRDefault="00360A72" w:rsidP="008E0472">
            <w:pPr>
              <w:jc w:val="center"/>
              <w:rPr>
                <w:lang w:val="en-US" w:eastAsia="en-US"/>
              </w:rPr>
            </w:pPr>
          </w:p>
        </w:tc>
        <w:tc>
          <w:tcPr>
            <w:tcW w:w="2160" w:type="dxa"/>
            <w:vAlign w:val="center"/>
          </w:tcPr>
          <w:p w:rsidR="00F448DC" w:rsidRDefault="001A3EEE" w:rsidP="001A3EEE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УАЗ-31519</w:t>
            </w:r>
          </w:p>
          <w:p w:rsidR="001A3EEE" w:rsidRPr="001A3EEE" w:rsidRDefault="001A3EEE" w:rsidP="001A3EEE">
            <w:pPr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Hunday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Solyaris</w:t>
            </w:r>
            <w:proofErr w:type="spellEnd"/>
          </w:p>
        </w:tc>
      </w:tr>
      <w:tr w:rsidR="008E0472" w:rsidRPr="00870A13" w:rsidTr="008E0472">
        <w:trPr>
          <w:trHeight w:val="555"/>
        </w:trPr>
        <w:tc>
          <w:tcPr>
            <w:tcW w:w="15660" w:type="dxa"/>
            <w:gridSpan w:val="8"/>
            <w:shd w:val="clear" w:color="auto" w:fill="D9D9D9" w:themeFill="background1" w:themeFillShade="D9"/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F448DC" w:rsidRPr="00870A13" w:rsidTr="00F448DC">
        <w:trPr>
          <w:trHeight w:val="555"/>
        </w:trPr>
        <w:tc>
          <w:tcPr>
            <w:tcW w:w="1980" w:type="dxa"/>
            <w:vAlign w:val="center"/>
          </w:tcPr>
          <w:p w:rsidR="00F448DC" w:rsidRPr="008E0472" w:rsidRDefault="008E0472" w:rsidP="008E0472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МБУ «Городской центр энергосбережения»</w:t>
            </w: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Ильиных </w:t>
            </w:r>
          </w:p>
          <w:p w:rsidR="00F448DC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Николай Викторович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448DC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1 024 747</w:t>
            </w:r>
          </w:p>
        </w:tc>
        <w:tc>
          <w:tcPr>
            <w:tcW w:w="2352" w:type="dxa"/>
            <w:vAlign w:val="center"/>
          </w:tcPr>
          <w:p w:rsidR="00F448DC" w:rsidRDefault="008E0472" w:rsidP="008E0472">
            <w:pPr>
              <w:pStyle w:val="1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1) квартира</w:t>
            </w:r>
          </w:p>
          <w:p w:rsidR="008E0472" w:rsidRPr="008E0472" w:rsidRDefault="008E0472" w:rsidP="008E0472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</w:tc>
        <w:tc>
          <w:tcPr>
            <w:tcW w:w="1701" w:type="dxa"/>
            <w:vAlign w:val="center"/>
          </w:tcPr>
          <w:p w:rsidR="00F448DC" w:rsidRDefault="008E0472" w:rsidP="00E81A3A">
            <w:pPr>
              <w:jc w:val="center"/>
            </w:pPr>
            <w:r>
              <w:t>63</w:t>
            </w:r>
          </w:p>
          <w:p w:rsidR="008E0472" w:rsidRPr="00E81A3A" w:rsidRDefault="008E0472" w:rsidP="00E81A3A">
            <w:pPr>
              <w:jc w:val="center"/>
            </w:pPr>
            <w:r>
              <w:t>33</w:t>
            </w:r>
          </w:p>
        </w:tc>
        <w:tc>
          <w:tcPr>
            <w:tcW w:w="1527" w:type="dxa"/>
            <w:vAlign w:val="center"/>
          </w:tcPr>
          <w:p w:rsidR="00F448DC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Россия</w:t>
            </w:r>
          </w:p>
          <w:p w:rsidR="008E0472" w:rsidRPr="008E0472" w:rsidRDefault="008E0472" w:rsidP="008E047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800" w:type="dxa"/>
            <w:vAlign w:val="center"/>
          </w:tcPr>
          <w:p w:rsidR="00F448DC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легковой автомобиль</w:t>
            </w:r>
          </w:p>
        </w:tc>
        <w:tc>
          <w:tcPr>
            <w:tcW w:w="2160" w:type="dxa"/>
            <w:vAlign w:val="center"/>
          </w:tcPr>
          <w:p w:rsidR="00F448DC" w:rsidRP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  <w:proofErr w:type="spellStart"/>
            <w:r>
              <w:rPr>
                <w:b w:val="0"/>
                <w:sz w:val="20"/>
                <w:szCs w:val="20"/>
                <w:lang w:val="en-US"/>
              </w:rPr>
              <w:t>Volksvagen</w:t>
            </w:r>
            <w:proofErr w:type="spellEnd"/>
            <w:r>
              <w:rPr>
                <w:b w:val="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 w:val="0"/>
                <w:sz w:val="20"/>
                <w:szCs w:val="20"/>
                <w:lang w:val="en-US"/>
              </w:rPr>
              <w:t>Tiguan</w:t>
            </w:r>
            <w:proofErr w:type="spellEnd"/>
          </w:p>
        </w:tc>
      </w:tr>
      <w:tr w:rsidR="008E0472" w:rsidRPr="00870A13" w:rsidTr="009F323C">
        <w:trPr>
          <w:trHeight w:val="555"/>
        </w:trPr>
        <w:tc>
          <w:tcPr>
            <w:tcW w:w="1980" w:type="dxa"/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Супруга </w:t>
            </w:r>
          </w:p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Ильиных </w:t>
            </w:r>
          </w:p>
          <w:p w:rsidR="008E0472" w:rsidRP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Алена Васильевна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228 000</w:t>
            </w:r>
          </w:p>
        </w:tc>
        <w:tc>
          <w:tcPr>
            <w:tcW w:w="2352" w:type="dxa"/>
            <w:vAlign w:val="center"/>
          </w:tcPr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8E0472" w:rsidRDefault="008E0472"/>
        </w:tc>
        <w:tc>
          <w:tcPr>
            <w:tcW w:w="1527" w:type="dxa"/>
          </w:tcPr>
          <w:p w:rsidR="008E0472" w:rsidRDefault="008E0472"/>
        </w:tc>
        <w:tc>
          <w:tcPr>
            <w:tcW w:w="1800" w:type="dxa"/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легковой автомобиль</w:t>
            </w:r>
          </w:p>
        </w:tc>
        <w:tc>
          <w:tcPr>
            <w:tcW w:w="2160" w:type="dxa"/>
            <w:vAlign w:val="center"/>
          </w:tcPr>
          <w:p w:rsidR="008E0472" w:rsidRP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  <w:lang w:val="en-US"/>
              </w:rPr>
            </w:pPr>
            <w:r>
              <w:rPr>
                <w:b w:val="0"/>
                <w:sz w:val="20"/>
                <w:szCs w:val="20"/>
                <w:lang w:val="en-US"/>
              </w:rPr>
              <w:t>Chevrolet</w:t>
            </w:r>
          </w:p>
        </w:tc>
      </w:tr>
      <w:tr w:rsidR="008E0472" w:rsidRPr="00870A13" w:rsidTr="00E75850">
        <w:trPr>
          <w:trHeight w:val="555"/>
        </w:trPr>
        <w:tc>
          <w:tcPr>
            <w:tcW w:w="1980" w:type="dxa"/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vAlign w:val="center"/>
          </w:tcPr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Сын </w:t>
            </w:r>
          </w:p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 xml:space="preserve">Ильиных </w:t>
            </w:r>
          </w:p>
          <w:p w:rsidR="008E0472" w:rsidRDefault="008E0472" w:rsidP="00E81A3A">
            <w:pPr>
              <w:pStyle w:val="1"/>
              <w:jc w:val="center"/>
              <w:rPr>
                <w:rStyle w:val="af1"/>
                <w:b w:val="0"/>
                <w:i w:val="0"/>
                <w:iCs/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iCs/>
                <w:sz w:val="20"/>
                <w:szCs w:val="20"/>
              </w:rPr>
              <w:t>Владимир Николаевич</w:t>
            </w:r>
          </w:p>
        </w:tc>
        <w:tc>
          <w:tcPr>
            <w:tcW w:w="2160" w:type="dxa"/>
            <w:tcBorders>
              <w:top w:val="single" w:sz="2" w:space="0" w:color="auto"/>
            </w:tcBorders>
          </w:tcPr>
          <w:p w:rsidR="008E0472" w:rsidRPr="008E0472" w:rsidRDefault="008E0472" w:rsidP="008E0472">
            <w:pPr>
              <w:jc w:val="center"/>
            </w:pPr>
            <w:r w:rsidRPr="008E0472">
              <w:rPr>
                <w:rStyle w:val="af1"/>
                <w:i w:val="0"/>
                <w:iCs/>
              </w:rPr>
              <w:t>нет</w:t>
            </w:r>
          </w:p>
        </w:tc>
        <w:tc>
          <w:tcPr>
            <w:tcW w:w="2352" w:type="dxa"/>
          </w:tcPr>
          <w:p w:rsidR="008E0472" w:rsidRPr="008E0472" w:rsidRDefault="008E0472" w:rsidP="008E0472">
            <w:pPr>
              <w:jc w:val="center"/>
            </w:pPr>
            <w:r w:rsidRPr="008E0472">
              <w:rPr>
                <w:rStyle w:val="af1"/>
                <w:i w:val="0"/>
                <w:iCs/>
              </w:rPr>
              <w:t>нет</w:t>
            </w:r>
          </w:p>
        </w:tc>
        <w:tc>
          <w:tcPr>
            <w:tcW w:w="1701" w:type="dxa"/>
          </w:tcPr>
          <w:p w:rsidR="008E0472" w:rsidRPr="008E0472" w:rsidRDefault="008E0472" w:rsidP="008E0472">
            <w:pPr>
              <w:jc w:val="center"/>
            </w:pPr>
          </w:p>
        </w:tc>
        <w:tc>
          <w:tcPr>
            <w:tcW w:w="1527" w:type="dxa"/>
          </w:tcPr>
          <w:p w:rsidR="008E0472" w:rsidRPr="008E0472" w:rsidRDefault="008E0472" w:rsidP="008E0472">
            <w:pPr>
              <w:jc w:val="center"/>
            </w:pPr>
          </w:p>
        </w:tc>
        <w:tc>
          <w:tcPr>
            <w:tcW w:w="1800" w:type="dxa"/>
          </w:tcPr>
          <w:p w:rsidR="008E0472" w:rsidRPr="008E0472" w:rsidRDefault="008E0472" w:rsidP="008E0472">
            <w:pPr>
              <w:jc w:val="center"/>
            </w:pPr>
            <w:r w:rsidRPr="008E0472">
              <w:rPr>
                <w:rStyle w:val="af1"/>
                <w:i w:val="0"/>
                <w:iCs/>
              </w:rPr>
              <w:t>нет</w:t>
            </w:r>
          </w:p>
        </w:tc>
        <w:tc>
          <w:tcPr>
            <w:tcW w:w="2160" w:type="dxa"/>
            <w:vAlign w:val="center"/>
          </w:tcPr>
          <w:p w:rsidR="008E0472" w:rsidRDefault="008E0472" w:rsidP="00E81A3A">
            <w:pPr>
              <w:pStyle w:val="1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:rsidR="00322B65" w:rsidRPr="007654BB" w:rsidRDefault="00322B65" w:rsidP="007654BB">
      <w:pPr>
        <w:pStyle w:val="3"/>
        <w:spacing w:after="0"/>
        <w:jc w:val="both"/>
        <w:rPr>
          <w:sz w:val="18"/>
          <w:szCs w:val="18"/>
        </w:rPr>
      </w:pPr>
    </w:p>
    <w:sectPr w:rsidR="00322B65" w:rsidRPr="007654BB" w:rsidSect="00182AF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A77B3"/>
    <w:multiLevelType w:val="hybridMultilevel"/>
    <w:tmpl w:val="069AA564"/>
    <w:lvl w:ilvl="0" w:tplc="1AD263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61BEB"/>
    <w:multiLevelType w:val="hybridMultilevel"/>
    <w:tmpl w:val="943A0D42"/>
    <w:lvl w:ilvl="0" w:tplc="1AD263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2016E6"/>
    <w:multiLevelType w:val="hybridMultilevel"/>
    <w:tmpl w:val="27A8CC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4F0CF6"/>
    <w:multiLevelType w:val="hybridMultilevel"/>
    <w:tmpl w:val="DAD6E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25C3"/>
    <w:rsid w:val="000024FD"/>
    <w:rsid w:val="00026C05"/>
    <w:rsid w:val="00047062"/>
    <w:rsid w:val="0004784C"/>
    <w:rsid w:val="00054A3C"/>
    <w:rsid w:val="00055319"/>
    <w:rsid w:val="000576AC"/>
    <w:rsid w:val="00057714"/>
    <w:rsid w:val="000630EB"/>
    <w:rsid w:val="00063770"/>
    <w:rsid w:val="00093F90"/>
    <w:rsid w:val="000A455B"/>
    <w:rsid w:val="000C09B4"/>
    <w:rsid w:val="000F4E14"/>
    <w:rsid w:val="00105717"/>
    <w:rsid w:val="00114E0C"/>
    <w:rsid w:val="00125013"/>
    <w:rsid w:val="0015546C"/>
    <w:rsid w:val="00161C02"/>
    <w:rsid w:val="00170832"/>
    <w:rsid w:val="0018207C"/>
    <w:rsid w:val="00182AFC"/>
    <w:rsid w:val="00185081"/>
    <w:rsid w:val="001A0AF9"/>
    <w:rsid w:val="001A3EEE"/>
    <w:rsid w:val="001C3B64"/>
    <w:rsid w:val="001C42FE"/>
    <w:rsid w:val="0020093C"/>
    <w:rsid w:val="00216B81"/>
    <w:rsid w:val="002256E0"/>
    <w:rsid w:val="002256E3"/>
    <w:rsid w:val="00231560"/>
    <w:rsid w:val="00236514"/>
    <w:rsid w:val="00241D68"/>
    <w:rsid w:val="00250DCF"/>
    <w:rsid w:val="002650D4"/>
    <w:rsid w:val="002810B8"/>
    <w:rsid w:val="00291150"/>
    <w:rsid w:val="002A5282"/>
    <w:rsid w:val="002A5BFE"/>
    <w:rsid w:val="002B1EB3"/>
    <w:rsid w:val="002C763B"/>
    <w:rsid w:val="002E6883"/>
    <w:rsid w:val="002E69FF"/>
    <w:rsid w:val="0032078A"/>
    <w:rsid w:val="00321ED6"/>
    <w:rsid w:val="00322B65"/>
    <w:rsid w:val="003341AC"/>
    <w:rsid w:val="003437B9"/>
    <w:rsid w:val="00360A72"/>
    <w:rsid w:val="00364EFB"/>
    <w:rsid w:val="00365B0D"/>
    <w:rsid w:val="003733BA"/>
    <w:rsid w:val="003C1946"/>
    <w:rsid w:val="003E0263"/>
    <w:rsid w:val="00401A70"/>
    <w:rsid w:val="00402153"/>
    <w:rsid w:val="00407326"/>
    <w:rsid w:val="00435E77"/>
    <w:rsid w:val="00472896"/>
    <w:rsid w:val="004848B8"/>
    <w:rsid w:val="004B02C2"/>
    <w:rsid w:val="004D3801"/>
    <w:rsid w:val="004F1884"/>
    <w:rsid w:val="004F6649"/>
    <w:rsid w:val="004F6D7E"/>
    <w:rsid w:val="00507905"/>
    <w:rsid w:val="00510C23"/>
    <w:rsid w:val="0051558D"/>
    <w:rsid w:val="00546DF2"/>
    <w:rsid w:val="0054783F"/>
    <w:rsid w:val="005534E9"/>
    <w:rsid w:val="0056664F"/>
    <w:rsid w:val="00586565"/>
    <w:rsid w:val="005A2ABB"/>
    <w:rsid w:val="005A4EC2"/>
    <w:rsid w:val="005A73BA"/>
    <w:rsid w:val="005B49FD"/>
    <w:rsid w:val="005D431B"/>
    <w:rsid w:val="005F1D32"/>
    <w:rsid w:val="005F7436"/>
    <w:rsid w:val="006254B1"/>
    <w:rsid w:val="00656D8E"/>
    <w:rsid w:val="00670B7A"/>
    <w:rsid w:val="0067651C"/>
    <w:rsid w:val="00676D2A"/>
    <w:rsid w:val="006806F7"/>
    <w:rsid w:val="00684381"/>
    <w:rsid w:val="00684867"/>
    <w:rsid w:val="00694D5B"/>
    <w:rsid w:val="006A1F9A"/>
    <w:rsid w:val="006A7B4C"/>
    <w:rsid w:val="006B3118"/>
    <w:rsid w:val="006C4317"/>
    <w:rsid w:val="00701215"/>
    <w:rsid w:val="00731020"/>
    <w:rsid w:val="007413EC"/>
    <w:rsid w:val="00761F7C"/>
    <w:rsid w:val="00762CF7"/>
    <w:rsid w:val="007654BB"/>
    <w:rsid w:val="00765A03"/>
    <w:rsid w:val="00793EAF"/>
    <w:rsid w:val="007C4021"/>
    <w:rsid w:val="007E676D"/>
    <w:rsid w:val="007F06C6"/>
    <w:rsid w:val="0081591A"/>
    <w:rsid w:val="00825383"/>
    <w:rsid w:val="00827D57"/>
    <w:rsid w:val="0083276B"/>
    <w:rsid w:val="00836A80"/>
    <w:rsid w:val="00842ACD"/>
    <w:rsid w:val="00856131"/>
    <w:rsid w:val="00867501"/>
    <w:rsid w:val="00870A13"/>
    <w:rsid w:val="00881DA3"/>
    <w:rsid w:val="00890256"/>
    <w:rsid w:val="008A5E58"/>
    <w:rsid w:val="008B4411"/>
    <w:rsid w:val="008D3997"/>
    <w:rsid w:val="008D54B2"/>
    <w:rsid w:val="008D625D"/>
    <w:rsid w:val="008E0472"/>
    <w:rsid w:val="008E1853"/>
    <w:rsid w:val="009121DA"/>
    <w:rsid w:val="009170AF"/>
    <w:rsid w:val="00923C09"/>
    <w:rsid w:val="0093073A"/>
    <w:rsid w:val="00944CEA"/>
    <w:rsid w:val="009616A0"/>
    <w:rsid w:val="009641D5"/>
    <w:rsid w:val="00966887"/>
    <w:rsid w:val="009759AE"/>
    <w:rsid w:val="009773EF"/>
    <w:rsid w:val="0098585B"/>
    <w:rsid w:val="009A25C3"/>
    <w:rsid w:val="009B73AB"/>
    <w:rsid w:val="009C0963"/>
    <w:rsid w:val="009C641C"/>
    <w:rsid w:val="009C6FEA"/>
    <w:rsid w:val="009D1718"/>
    <w:rsid w:val="009D1B52"/>
    <w:rsid w:val="009D4829"/>
    <w:rsid w:val="009E309F"/>
    <w:rsid w:val="00A005A0"/>
    <w:rsid w:val="00A01212"/>
    <w:rsid w:val="00A01826"/>
    <w:rsid w:val="00A4273E"/>
    <w:rsid w:val="00A45B4D"/>
    <w:rsid w:val="00A4671E"/>
    <w:rsid w:val="00A65360"/>
    <w:rsid w:val="00A667FF"/>
    <w:rsid w:val="00A73C6E"/>
    <w:rsid w:val="00A75F05"/>
    <w:rsid w:val="00A806E5"/>
    <w:rsid w:val="00AA1448"/>
    <w:rsid w:val="00AA757B"/>
    <w:rsid w:val="00AA7FE4"/>
    <w:rsid w:val="00AB16B3"/>
    <w:rsid w:val="00AC58F7"/>
    <w:rsid w:val="00AD757F"/>
    <w:rsid w:val="00AE4060"/>
    <w:rsid w:val="00B063EE"/>
    <w:rsid w:val="00B204B1"/>
    <w:rsid w:val="00B43DD3"/>
    <w:rsid w:val="00B57B9B"/>
    <w:rsid w:val="00B65992"/>
    <w:rsid w:val="00B65DD6"/>
    <w:rsid w:val="00B74252"/>
    <w:rsid w:val="00B743D1"/>
    <w:rsid w:val="00B74C17"/>
    <w:rsid w:val="00B7758A"/>
    <w:rsid w:val="00B778C7"/>
    <w:rsid w:val="00BC4637"/>
    <w:rsid w:val="00BC7717"/>
    <w:rsid w:val="00C041C5"/>
    <w:rsid w:val="00C23B27"/>
    <w:rsid w:val="00C3094B"/>
    <w:rsid w:val="00C41703"/>
    <w:rsid w:val="00C614C0"/>
    <w:rsid w:val="00C65979"/>
    <w:rsid w:val="00C6755C"/>
    <w:rsid w:val="00C94A64"/>
    <w:rsid w:val="00C96A49"/>
    <w:rsid w:val="00C97482"/>
    <w:rsid w:val="00C97901"/>
    <w:rsid w:val="00CA1764"/>
    <w:rsid w:val="00CA1C0D"/>
    <w:rsid w:val="00CA5E41"/>
    <w:rsid w:val="00CB4FC9"/>
    <w:rsid w:val="00CB5D49"/>
    <w:rsid w:val="00CC1E8E"/>
    <w:rsid w:val="00CC640A"/>
    <w:rsid w:val="00CC711D"/>
    <w:rsid w:val="00CD419A"/>
    <w:rsid w:val="00CD7056"/>
    <w:rsid w:val="00CE7B4C"/>
    <w:rsid w:val="00CF0195"/>
    <w:rsid w:val="00CF1437"/>
    <w:rsid w:val="00D06F1F"/>
    <w:rsid w:val="00D14ED8"/>
    <w:rsid w:val="00D20704"/>
    <w:rsid w:val="00D21950"/>
    <w:rsid w:val="00D2337C"/>
    <w:rsid w:val="00D34092"/>
    <w:rsid w:val="00D47DB6"/>
    <w:rsid w:val="00D54438"/>
    <w:rsid w:val="00D73557"/>
    <w:rsid w:val="00D85C85"/>
    <w:rsid w:val="00DB34F4"/>
    <w:rsid w:val="00DB7BD8"/>
    <w:rsid w:val="00DC2884"/>
    <w:rsid w:val="00DD2923"/>
    <w:rsid w:val="00DE0EED"/>
    <w:rsid w:val="00DF246E"/>
    <w:rsid w:val="00DF4C1A"/>
    <w:rsid w:val="00DF4D23"/>
    <w:rsid w:val="00E04B3C"/>
    <w:rsid w:val="00E04BF7"/>
    <w:rsid w:val="00E07770"/>
    <w:rsid w:val="00E24F4E"/>
    <w:rsid w:val="00E35503"/>
    <w:rsid w:val="00E4340A"/>
    <w:rsid w:val="00E46AC5"/>
    <w:rsid w:val="00E72D06"/>
    <w:rsid w:val="00E74DA2"/>
    <w:rsid w:val="00E81A3A"/>
    <w:rsid w:val="00E93AEC"/>
    <w:rsid w:val="00EC606A"/>
    <w:rsid w:val="00ED22CF"/>
    <w:rsid w:val="00ED73CF"/>
    <w:rsid w:val="00F07782"/>
    <w:rsid w:val="00F15E46"/>
    <w:rsid w:val="00F26A7D"/>
    <w:rsid w:val="00F41A85"/>
    <w:rsid w:val="00F448DC"/>
    <w:rsid w:val="00F50BA7"/>
    <w:rsid w:val="00F626E7"/>
    <w:rsid w:val="00F632BD"/>
    <w:rsid w:val="00F64F2E"/>
    <w:rsid w:val="00F745A1"/>
    <w:rsid w:val="00F80086"/>
    <w:rsid w:val="00F9284D"/>
    <w:rsid w:val="00F935A3"/>
    <w:rsid w:val="00FA6D2A"/>
    <w:rsid w:val="00FC160D"/>
    <w:rsid w:val="00FC2C50"/>
    <w:rsid w:val="00FE3EA1"/>
    <w:rsid w:val="00FE7B7E"/>
    <w:rsid w:val="00FF0D92"/>
    <w:rsid w:val="00FF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3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576AC"/>
    <w:pPr>
      <w:keepNext/>
      <w:outlineLvl w:val="0"/>
    </w:pPr>
    <w:rPr>
      <w:b/>
      <w:bCs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6AC"/>
    <w:rPr>
      <w:rFonts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uiPriority w:val="99"/>
    <w:rsid w:val="00CF1437"/>
    <w:pPr>
      <w:ind w:firstLine="709"/>
      <w:jc w:val="both"/>
    </w:pPr>
    <w:rPr>
      <w:sz w:val="28"/>
      <w:lang w:val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413EC"/>
    <w:rPr>
      <w:rFonts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CF1437"/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413EC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0577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rsid w:val="00B57B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B57B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216B8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rsid w:val="00A005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rsid w:val="00A005A0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uiPriority w:val="99"/>
    <w:rsid w:val="00FE7B7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FE7B7E"/>
    <w:rPr>
      <w:rFonts w:cs="Times New Roman"/>
    </w:rPr>
  </w:style>
  <w:style w:type="paragraph" w:styleId="3">
    <w:name w:val="Body Text Indent 3"/>
    <w:basedOn w:val="a"/>
    <w:link w:val="30"/>
    <w:uiPriority w:val="99"/>
    <w:rsid w:val="00DF4C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F4C1A"/>
    <w:rPr>
      <w:rFonts w:cs="Times New Roman"/>
      <w:sz w:val="16"/>
      <w:szCs w:val="16"/>
    </w:rPr>
  </w:style>
  <w:style w:type="character" w:styleId="ac">
    <w:name w:val="annotation reference"/>
    <w:basedOn w:val="a0"/>
    <w:uiPriority w:val="99"/>
    <w:rsid w:val="00054A3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054A3C"/>
  </w:style>
  <w:style w:type="character" w:customStyle="1" w:styleId="ae">
    <w:name w:val="Текст примечания Знак"/>
    <w:basedOn w:val="a0"/>
    <w:link w:val="ad"/>
    <w:uiPriority w:val="99"/>
    <w:locked/>
    <w:rsid w:val="00054A3C"/>
    <w:rPr>
      <w:rFonts w:cs="Times New Roman"/>
    </w:rPr>
  </w:style>
  <w:style w:type="paragraph" w:styleId="af">
    <w:name w:val="annotation subject"/>
    <w:basedOn w:val="ad"/>
    <w:next w:val="ad"/>
    <w:link w:val="af0"/>
    <w:uiPriority w:val="99"/>
    <w:rsid w:val="00054A3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locked/>
    <w:rsid w:val="00054A3C"/>
    <w:rPr>
      <w:b/>
      <w:bCs/>
    </w:rPr>
  </w:style>
  <w:style w:type="character" w:styleId="af1">
    <w:name w:val="Emphasis"/>
    <w:basedOn w:val="a0"/>
    <w:uiPriority w:val="99"/>
    <w:qFormat/>
    <w:rsid w:val="00182AF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0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popula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popular.dot</Template>
  <TotalTime>48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г. Кемерово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 Кочуров</dc:creator>
  <cp:keywords/>
  <dc:description/>
  <cp:lastModifiedBy>Владелец</cp:lastModifiedBy>
  <cp:revision>5</cp:revision>
  <cp:lastPrinted>2015-01-21T01:54:00Z</cp:lastPrinted>
  <dcterms:created xsi:type="dcterms:W3CDTF">2015-05-20T00:13:00Z</dcterms:created>
  <dcterms:modified xsi:type="dcterms:W3CDTF">2015-06-23T10:19:00Z</dcterms:modified>
</cp:coreProperties>
</file>