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57" w:rsidRDefault="00707B57" w:rsidP="00707B5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7B57" w:rsidRPr="00EB5C80" w:rsidRDefault="00707B57" w:rsidP="00707B5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07B57" w:rsidRPr="00EB5C80" w:rsidRDefault="00707B57" w:rsidP="00707B5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707B57" w:rsidRPr="00EB5C80" w:rsidRDefault="00707B57" w:rsidP="00707B5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07B57" w:rsidRPr="00EB5C80" w:rsidRDefault="00707B57" w:rsidP="00707B5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707B57" w:rsidRPr="00EB5C80" w:rsidRDefault="00707B57" w:rsidP="00707B5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707B57" w:rsidRPr="00EB5C80" w:rsidRDefault="00707B57" w:rsidP="00707B5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707B5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07B5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707B5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5615BC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Дрыгина</w:t>
            </w:r>
            <w:proofErr w:type="spellEnd"/>
            <w:r>
              <w:rPr>
                <w:sz w:val="18"/>
                <w:szCs w:val="18"/>
              </w:rPr>
              <w:t xml:space="preserve"> Татьяна Георгиевна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707B57" w:rsidRDefault="00707B57" w:rsidP="00707B57">
            <w:pPr>
              <w:autoSpaceDE w:val="0"/>
              <w:autoSpaceDN w:val="0"/>
              <w:adjustRightInd w:val="0"/>
              <w:rPr>
                <w:bCs/>
              </w:rPr>
            </w:pPr>
            <w:r w:rsidRPr="00707B57">
              <w:t>главный специалист отдела по жилищным вопросам департамента по управлен</w:t>
            </w:r>
            <w:r w:rsidRPr="00707B57">
              <w:lastRenderedPageBreak/>
              <w:t>ию 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lastRenderedPageBreak/>
              <w:t xml:space="preserve">квартира </w:t>
            </w:r>
          </w:p>
          <w:p w:rsidR="00707B57" w:rsidRPr="0064237E" w:rsidRDefault="00707B57" w:rsidP="00F85A0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(3/5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62,2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Россия</w:t>
            </w:r>
          </w:p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224292,25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707B5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Дочь</w:t>
            </w:r>
          </w:p>
          <w:p w:rsidR="00707B57" w:rsidRPr="005615BC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62,2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Россия</w:t>
            </w:r>
          </w:p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707B5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707B57" w:rsidRPr="005615BC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62,2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Россия</w:t>
            </w:r>
          </w:p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Pr="0064237E" w:rsidRDefault="00707B57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4237E">
              <w:rPr>
                <w:sz w:val="16"/>
                <w:szCs w:val="16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B57" w:rsidRDefault="00707B5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sectPr w:rsidR="005615BC" w:rsidSect="00707B57">
      <w:headerReference w:type="even" r:id="rId7"/>
      <w:headerReference w:type="default" r:id="rId8"/>
      <w:pgSz w:w="16840" w:h="11907" w:orient="landscape"/>
      <w:pgMar w:top="851" w:right="426" w:bottom="170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38C" w:rsidRDefault="006A738C">
      <w:r>
        <w:separator/>
      </w:r>
    </w:p>
  </w:endnote>
  <w:endnote w:type="continuationSeparator" w:id="0">
    <w:p w:rsidR="006A738C" w:rsidRDefault="006A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38C" w:rsidRDefault="006A738C">
      <w:r>
        <w:separator/>
      </w:r>
    </w:p>
  </w:footnote>
  <w:footnote w:type="continuationSeparator" w:id="0">
    <w:p w:rsidR="006A738C" w:rsidRDefault="006A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AA" w:rsidRDefault="003371D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B26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26AA" w:rsidRDefault="009B26A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AA" w:rsidRDefault="003371D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B26A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7B57">
      <w:rPr>
        <w:rStyle w:val="a5"/>
        <w:noProof/>
      </w:rPr>
      <w:t>2</w:t>
    </w:r>
    <w:r>
      <w:rPr>
        <w:rStyle w:val="a5"/>
      </w:rPr>
      <w:fldChar w:fldCharType="end"/>
    </w:r>
  </w:p>
  <w:p w:rsidR="009B26AA" w:rsidRDefault="009B26A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2163"/>
    <w:multiLevelType w:val="hybridMultilevel"/>
    <w:tmpl w:val="32A8D698"/>
    <w:lvl w:ilvl="0" w:tplc="BB900932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">
    <w:nsid w:val="0C5E2589"/>
    <w:multiLevelType w:val="hybridMultilevel"/>
    <w:tmpl w:val="466AAAA4"/>
    <w:lvl w:ilvl="0" w:tplc="13504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C215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22BF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644E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6E49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C0E9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3C5B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B643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7833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2291F"/>
    <w:multiLevelType w:val="hybridMultilevel"/>
    <w:tmpl w:val="7706A350"/>
    <w:lvl w:ilvl="0" w:tplc="DC86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F81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DE77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669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DADB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34CA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CEB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685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F645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05B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3972DD5"/>
    <w:multiLevelType w:val="singleLevel"/>
    <w:tmpl w:val="15A48B6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>
    <w:nsid w:val="14F65546"/>
    <w:multiLevelType w:val="hybridMultilevel"/>
    <w:tmpl w:val="DFE020A2"/>
    <w:lvl w:ilvl="0" w:tplc="CB4843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Cs w:val="24"/>
      </w:rPr>
    </w:lvl>
    <w:lvl w:ilvl="1" w:tplc="5DC0117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4BEFD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110887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0A9D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E84A64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DCE1EB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16E8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61291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7F50D3F"/>
    <w:multiLevelType w:val="hybridMultilevel"/>
    <w:tmpl w:val="807A489C"/>
    <w:lvl w:ilvl="0" w:tplc="14B27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F2E8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E08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14FF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006D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EC96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988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48E3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8E6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E20332"/>
    <w:multiLevelType w:val="hybridMultilevel"/>
    <w:tmpl w:val="A3103D62"/>
    <w:lvl w:ilvl="0" w:tplc="ED685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0C13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4C6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040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02DF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3EE5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0C73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389B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204B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C06D0C"/>
    <w:multiLevelType w:val="hybridMultilevel"/>
    <w:tmpl w:val="783AA3CA"/>
    <w:lvl w:ilvl="0" w:tplc="01C8A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Cs w:val="24"/>
      </w:rPr>
    </w:lvl>
    <w:lvl w:ilvl="1" w:tplc="4E1CE4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5002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C086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3603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26A5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E08C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9CF2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A0EC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3103C7"/>
    <w:multiLevelType w:val="hybridMultilevel"/>
    <w:tmpl w:val="0898F164"/>
    <w:lvl w:ilvl="0" w:tplc="1480B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88E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9C60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5681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9446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F40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D4FF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18F7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26B4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60319A"/>
    <w:multiLevelType w:val="singleLevel"/>
    <w:tmpl w:val="56DE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7B0823B4"/>
    <w:multiLevelType w:val="hybridMultilevel"/>
    <w:tmpl w:val="A69054DA"/>
    <w:lvl w:ilvl="0" w:tplc="DAD23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A8BF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CE89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9C40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3628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CC0F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C8B0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A3B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4AA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8"/>
  </w:num>
  <w:num w:numId="9">
    <w:abstractNumId w:val="11"/>
  </w:num>
  <w:num w:numId="10">
    <w:abstractNumId w:val="5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117"/>
    <w:rsid w:val="0000268E"/>
    <w:rsid w:val="000107C7"/>
    <w:rsid w:val="00023843"/>
    <w:rsid w:val="00024663"/>
    <w:rsid w:val="000257F0"/>
    <w:rsid w:val="0003152A"/>
    <w:rsid w:val="00050217"/>
    <w:rsid w:val="00054C8C"/>
    <w:rsid w:val="0005676F"/>
    <w:rsid w:val="00056DE0"/>
    <w:rsid w:val="00074094"/>
    <w:rsid w:val="0007728A"/>
    <w:rsid w:val="000803BD"/>
    <w:rsid w:val="00080F8E"/>
    <w:rsid w:val="00081BF3"/>
    <w:rsid w:val="00087E38"/>
    <w:rsid w:val="00097E04"/>
    <w:rsid w:val="000B7360"/>
    <w:rsid w:val="000C161B"/>
    <w:rsid w:val="000C3D95"/>
    <w:rsid w:val="000D74E9"/>
    <w:rsid w:val="000E17CD"/>
    <w:rsid w:val="000F0171"/>
    <w:rsid w:val="00116677"/>
    <w:rsid w:val="00140430"/>
    <w:rsid w:val="00146679"/>
    <w:rsid w:val="00150A6D"/>
    <w:rsid w:val="00155594"/>
    <w:rsid w:val="001826FE"/>
    <w:rsid w:val="00182773"/>
    <w:rsid w:val="001A3450"/>
    <w:rsid w:val="001B4D6A"/>
    <w:rsid w:val="001C3A97"/>
    <w:rsid w:val="001C672D"/>
    <w:rsid w:val="001D31F6"/>
    <w:rsid w:val="001D757F"/>
    <w:rsid w:val="001E203A"/>
    <w:rsid w:val="001F1630"/>
    <w:rsid w:val="001F7A33"/>
    <w:rsid w:val="00206BE0"/>
    <w:rsid w:val="00211122"/>
    <w:rsid w:val="00211465"/>
    <w:rsid w:val="00215466"/>
    <w:rsid w:val="002204B6"/>
    <w:rsid w:val="00225B82"/>
    <w:rsid w:val="00240144"/>
    <w:rsid w:val="0024308A"/>
    <w:rsid w:val="0024561F"/>
    <w:rsid w:val="0024640A"/>
    <w:rsid w:val="00257F1C"/>
    <w:rsid w:val="00260348"/>
    <w:rsid w:val="00260BA4"/>
    <w:rsid w:val="002630DE"/>
    <w:rsid w:val="00267789"/>
    <w:rsid w:val="00270895"/>
    <w:rsid w:val="00281116"/>
    <w:rsid w:val="00287105"/>
    <w:rsid w:val="00292B96"/>
    <w:rsid w:val="002965FA"/>
    <w:rsid w:val="002A532B"/>
    <w:rsid w:val="002A7F2F"/>
    <w:rsid w:val="002B2993"/>
    <w:rsid w:val="002C2AB0"/>
    <w:rsid w:val="002D72CE"/>
    <w:rsid w:val="002E0F8F"/>
    <w:rsid w:val="002E2104"/>
    <w:rsid w:val="002E2488"/>
    <w:rsid w:val="002F149C"/>
    <w:rsid w:val="003004E6"/>
    <w:rsid w:val="00323315"/>
    <w:rsid w:val="00324FBE"/>
    <w:rsid w:val="003371D9"/>
    <w:rsid w:val="003474C0"/>
    <w:rsid w:val="003566CB"/>
    <w:rsid w:val="0035681F"/>
    <w:rsid w:val="00360586"/>
    <w:rsid w:val="00364A21"/>
    <w:rsid w:val="0036621E"/>
    <w:rsid w:val="003674A5"/>
    <w:rsid w:val="00370A6F"/>
    <w:rsid w:val="0037216C"/>
    <w:rsid w:val="00374BB9"/>
    <w:rsid w:val="00385A0D"/>
    <w:rsid w:val="003B61E1"/>
    <w:rsid w:val="003C13AB"/>
    <w:rsid w:val="003C6657"/>
    <w:rsid w:val="003D0BCA"/>
    <w:rsid w:val="003E1793"/>
    <w:rsid w:val="003E2618"/>
    <w:rsid w:val="003E323F"/>
    <w:rsid w:val="003E6FB2"/>
    <w:rsid w:val="003F4374"/>
    <w:rsid w:val="003F7F0A"/>
    <w:rsid w:val="003F7FF1"/>
    <w:rsid w:val="00400C34"/>
    <w:rsid w:val="00426DC1"/>
    <w:rsid w:val="004326A5"/>
    <w:rsid w:val="0044274B"/>
    <w:rsid w:val="00452D20"/>
    <w:rsid w:val="00453485"/>
    <w:rsid w:val="00477B99"/>
    <w:rsid w:val="004929EB"/>
    <w:rsid w:val="00494723"/>
    <w:rsid w:val="004A5776"/>
    <w:rsid w:val="004B1B45"/>
    <w:rsid w:val="004B2072"/>
    <w:rsid w:val="004B4B4A"/>
    <w:rsid w:val="004B78C6"/>
    <w:rsid w:val="004C4125"/>
    <w:rsid w:val="004C53B3"/>
    <w:rsid w:val="004E2F7E"/>
    <w:rsid w:val="004E61FE"/>
    <w:rsid w:val="004F3242"/>
    <w:rsid w:val="004F77D8"/>
    <w:rsid w:val="0051333C"/>
    <w:rsid w:val="005177B8"/>
    <w:rsid w:val="0053003C"/>
    <w:rsid w:val="00537640"/>
    <w:rsid w:val="00537FEF"/>
    <w:rsid w:val="005441B2"/>
    <w:rsid w:val="00546E3E"/>
    <w:rsid w:val="00550D01"/>
    <w:rsid w:val="005615BC"/>
    <w:rsid w:val="005616EF"/>
    <w:rsid w:val="005649B8"/>
    <w:rsid w:val="00567A94"/>
    <w:rsid w:val="00580398"/>
    <w:rsid w:val="00586F74"/>
    <w:rsid w:val="0059448D"/>
    <w:rsid w:val="005A0683"/>
    <w:rsid w:val="005A2BAB"/>
    <w:rsid w:val="005B2BAC"/>
    <w:rsid w:val="005B51C3"/>
    <w:rsid w:val="005C0981"/>
    <w:rsid w:val="005D07DC"/>
    <w:rsid w:val="005E3DB9"/>
    <w:rsid w:val="005E4F64"/>
    <w:rsid w:val="005F66C8"/>
    <w:rsid w:val="005F688E"/>
    <w:rsid w:val="005F70B9"/>
    <w:rsid w:val="00600734"/>
    <w:rsid w:val="00607622"/>
    <w:rsid w:val="00626A18"/>
    <w:rsid w:val="006275D0"/>
    <w:rsid w:val="00635BAB"/>
    <w:rsid w:val="0064237E"/>
    <w:rsid w:val="00652FB7"/>
    <w:rsid w:val="00653DFE"/>
    <w:rsid w:val="00670C55"/>
    <w:rsid w:val="00671455"/>
    <w:rsid w:val="00680D50"/>
    <w:rsid w:val="0068422E"/>
    <w:rsid w:val="00685F20"/>
    <w:rsid w:val="00686117"/>
    <w:rsid w:val="00690673"/>
    <w:rsid w:val="00691F57"/>
    <w:rsid w:val="006A0033"/>
    <w:rsid w:val="006A2625"/>
    <w:rsid w:val="006A738C"/>
    <w:rsid w:val="006B5CF3"/>
    <w:rsid w:val="006B7DE8"/>
    <w:rsid w:val="006C0F58"/>
    <w:rsid w:val="006C3EE1"/>
    <w:rsid w:val="006D1543"/>
    <w:rsid w:val="006D3DD1"/>
    <w:rsid w:val="006E277F"/>
    <w:rsid w:val="006E53BC"/>
    <w:rsid w:val="006F71BA"/>
    <w:rsid w:val="006F76FA"/>
    <w:rsid w:val="00705BBE"/>
    <w:rsid w:val="00707B57"/>
    <w:rsid w:val="0071052E"/>
    <w:rsid w:val="007132B7"/>
    <w:rsid w:val="00730ED4"/>
    <w:rsid w:val="00731C84"/>
    <w:rsid w:val="00734CC3"/>
    <w:rsid w:val="007509EF"/>
    <w:rsid w:val="0075577B"/>
    <w:rsid w:val="00755987"/>
    <w:rsid w:val="00756660"/>
    <w:rsid w:val="00760454"/>
    <w:rsid w:val="007607E3"/>
    <w:rsid w:val="00761F13"/>
    <w:rsid w:val="00781C46"/>
    <w:rsid w:val="0078517F"/>
    <w:rsid w:val="007865B2"/>
    <w:rsid w:val="00790078"/>
    <w:rsid w:val="00795D4E"/>
    <w:rsid w:val="007978CF"/>
    <w:rsid w:val="007F405C"/>
    <w:rsid w:val="007F4793"/>
    <w:rsid w:val="008059F1"/>
    <w:rsid w:val="00805A61"/>
    <w:rsid w:val="00805F50"/>
    <w:rsid w:val="00816469"/>
    <w:rsid w:val="008212A5"/>
    <w:rsid w:val="00821D42"/>
    <w:rsid w:val="00824D75"/>
    <w:rsid w:val="00835B8D"/>
    <w:rsid w:val="0084315D"/>
    <w:rsid w:val="00843865"/>
    <w:rsid w:val="00844CA8"/>
    <w:rsid w:val="00855FBD"/>
    <w:rsid w:val="00867916"/>
    <w:rsid w:val="008702FC"/>
    <w:rsid w:val="00875378"/>
    <w:rsid w:val="00884EE7"/>
    <w:rsid w:val="008A0FAF"/>
    <w:rsid w:val="008A43F8"/>
    <w:rsid w:val="008B156A"/>
    <w:rsid w:val="008B6451"/>
    <w:rsid w:val="008B670B"/>
    <w:rsid w:val="008C0591"/>
    <w:rsid w:val="008C079B"/>
    <w:rsid w:val="008C2CCD"/>
    <w:rsid w:val="008D1AB1"/>
    <w:rsid w:val="008D74B6"/>
    <w:rsid w:val="008D7E46"/>
    <w:rsid w:val="008E1B53"/>
    <w:rsid w:val="008E62C8"/>
    <w:rsid w:val="008F215C"/>
    <w:rsid w:val="00916C09"/>
    <w:rsid w:val="0092468A"/>
    <w:rsid w:val="0093170E"/>
    <w:rsid w:val="00932D2E"/>
    <w:rsid w:val="00941B31"/>
    <w:rsid w:val="00942B33"/>
    <w:rsid w:val="00947382"/>
    <w:rsid w:val="00960393"/>
    <w:rsid w:val="00975735"/>
    <w:rsid w:val="00984E16"/>
    <w:rsid w:val="009A4FF2"/>
    <w:rsid w:val="009B24DF"/>
    <w:rsid w:val="009B26AA"/>
    <w:rsid w:val="009B6AFB"/>
    <w:rsid w:val="009C5157"/>
    <w:rsid w:val="009C7F7F"/>
    <w:rsid w:val="009D0471"/>
    <w:rsid w:val="009E7758"/>
    <w:rsid w:val="009F26AA"/>
    <w:rsid w:val="009F630B"/>
    <w:rsid w:val="00A00237"/>
    <w:rsid w:val="00A05D9C"/>
    <w:rsid w:val="00A30434"/>
    <w:rsid w:val="00A410E6"/>
    <w:rsid w:val="00A44748"/>
    <w:rsid w:val="00A47906"/>
    <w:rsid w:val="00A50E18"/>
    <w:rsid w:val="00A51E1A"/>
    <w:rsid w:val="00A52F99"/>
    <w:rsid w:val="00A715D6"/>
    <w:rsid w:val="00A82D17"/>
    <w:rsid w:val="00A87962"/>
    <w:rsid w:val="00A9503E"/>
    <w:rsid w:val="00AA088D"/>
    <w:rsid w:val="00AA2107"/>
    <w:rsid w:val="00AA5B9E"/>
    <w:rsid w:val="00AB5731"/>
    <w:rsid w:val="00AB6FA5"/>
    <w:rsid w:val="00AC6C0D"/>
    <w:rsid w:val="00AD243E"/>
    <w:rsid w:val="00AD6A60"/>
    <w:rsid w:val="00AF3DEA"/>
    <w:rsid w:val="00B02F25"/>
    <w:rsid w:val="00B21115"/>
    <w:rsid w:val="00B3526C"/>
    <w:rsid w:val="00B45E24"/>
    <w:rsid w:val="00B4715C"/>
    <w:rsid w:val="00B52356"/>
    <w:rsid w:val="00B52590"/>
    <w:rsid w:val="00B54F57"/>
    <w:rsid w:val="00B81D56"/>
    <w:rsid w:val="00B85453"/>
    <w:rsid w:val="00B9179A"/>
    <w:rsid w:val="00B96831"/>
    <w:rsid w:val="00BB12DB"/>
    <w:rsid w:val="00BB292C"/>
    <w:rsid w:val="00BB3687"/>
    <w:rsid w:val="00BB4743"/>
    <w:rsid w:val="00BC5033"/>
    <w:rsid w:val="00BD26B6"/>
    <w:rsid w:val="00BD2A53"/>
    <w:rsid w:val="00BE7BEC"/>
    <w:rsid w:val="00BF31C2"/>
    <w:rsid w:val="00BF697D"/>
    <w:rsid w:val="00C10F17"/>
    <w:rsid w:val="00C17FA7"/>
    <w:rsid w:val="00C21490"/>
    <w:rsid w:val="00C21E9C"/>
    <w:rsid w:val="00C21F20"/>
    <w:rsid w:val="00C264B0"/>
    <w:rsid w:val="00C40154"/>
    <w:rsid w:val="00C46442"/>
    <w:rsid w:val="00C519B7"/>
    <w:rsid w:val="00C61472"/>
    <w:rsid w:val="00C7459A"/>
    <w:rsid w:val="00C74B34"/>
    <w:rsid w:val="00C7746A"/>
    <w:rsid w:val="00CA0165"/>
    <w:rsid w:val="00CA1B94"/>
    <w:rsid w:val="00CA37AE"/>
    <w:rsid w:val="00CA781C"/>
    <w:rsid w:val="00CC1BC3"/>
    <w:rsid w:val="00CD073F"/>
    <w:rsid w:val="00CD450E"/>
    <w:rsid w:val="00CD493F"/>
    <w:rsid w:val="00CD7AE2"/>
    <w:rsid w:val="00CE3E1A"/>
    <w:rsid w:val="00CE459E"/>
    <w:rsid w:val="00CE5BF7"/>
    <w:rsid w:val="00CF1CDB"/>
    <w:rsid w:val="00D01654"/>
    <w:rsid w:val="00D021E3"/>
    <w:rsid w:val="00D03BAC"/>
    <w:rsid w:val="00D0541C"/>
    <w:rsid w:val="00D25348"/>
    <w:rsid w:val="00D43439"/>
    <w:rsid w:val="00D53D24"/>
    <w:rsid w:val="00D55FA2"/>
    <w:rsid w:val="00D611E1"/>
    <w:rsid w:val="00D644C0"/>
    <w:rsid w:val="00D8005D"/>
    <w:rsid w:val="00D94744"/>
    <w:rsid w:val="00DB3054"/>
    <w:rsid w:val="00DC02DA"/>
    <w:rsid w:val="00DF0E93"/>
    <w:rsid w:val="00DF2754"/>
    <w:rsid w:val="00DF7C2D"/>
    <w:rsid w:val="00E01212"/>
    <w:rsid w:val="00E1150D"/>
    <w:rsid w:val="00E17D6C"/>
    <w:rsid w:val="00E20163"/>
    <w:rsid w:val="00E214CB"/>
    <w:rsid w:val="00E27A02"/>
    <w:rsid w:val="00E44C95"/>
    <w:rsid w:val="00E44C99"/>
    <w:rsid w:val="00E513C0"/>
    <w:rsid w:val="00E51C5D"/>
    <w:rsid w:val="00E62830"/>
    <w:rsid w:val="00E65E15"/>
    <w:rsid w:val="00E65EC9"/>
    <w:rsid w:val="00E73A76"/>
    <w:rsid w:val="00E73E3E"/>
    <w:rsid w:val="00E82592"/>
    <w:rsid w:val="00E82CDB"/>
    <w:rsid w:val="00E90C98"/>
    <w:rsid w:val="00EB02BC"/>
    <w:rsid w:val="00EB4345"/>
    <w:rsid w:val="00EB52CD"/>
    <w:rsid w:val="00EC166E"/>
    <w:rsid w:val="00ED1EB3"/>
    <w:rsid w:val="00ED40C6"/>
    <w:rsid w:val="00ED4674"/>
    <w:rsid w:val="00EE3682"/>
    <w:rsid w:val="00EE5E73"/>
    <w:rsid w:val="00EE6582"/>
    <w:rsid w:val="00EF2974"/>
    <w:rsid w:val="00EF6BBF"/>
    <w:rsid w:val="00F00BD5"/>
    <w:rsid w:val="00F10ED6"/>
    <w:rsid w:val="00F121E2"/>
    <w:rsid w:val="00F13122"/>
    <w:rsid w:val="00F13FBE"/>
    <w:rsid w:val="00F158D8"/>
    <w:rsid w:val="00F2353A"/>
    <w:rsid w:val="00F35FAD"/>
    <w:rsid w:val="00F45C0F"/>
    <w:rsid w:val="00F52CBA"/>
    <w:rsid w:val="00F57200"/>
    <w:rsid w:val="00F719AF"/>
    <w:rsid w:val="00F72C36"/>
    <w:rsid w:val="00F73654"/>
    <w:rsid w:val="00F74214"/>
    <w:rsid w:val="00F763E7"/>
    <w:rsid w:val="00F77470"/>
    <w:rsid w:val="00F85C64"/>
    <w:rsid w:val="00F867CF"/>
    <w:rsid w:val="00F947AF"/>
    <w:rsid w:val="00F95B22"/>
    <w:rsid w:val="00FB703B"/>
    <w:rsid w:val="00FC2A0A"/>
    <w:rsid w:val="00FD0195"/>
    <w:rsid w:val="00FE4CC6"/>
    <w:rsid w:val="00FF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1D9"/>
  </w:style>
  <w:style w:type="paragraph" w:styleId="1">
    <w:name w:val="heading 1"/>
    <w:basedOn w:val="a"/>
    <w:next w:val="a"/>
    <w:qFormat/>
    <w:rsid w:val="003371D9"/>
    <w:pPr>
      <w:keepNext/>
      <w:ind w:right="453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3371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371D9"/>
    <w:pPr>
      <w:shd w:val="clear" w:color="auto" w:fill="000080"/>
    </w:pPr>
    <w:rPr>
      <w:rFonts w:ascii="Tahoma" w:hAnsi="Tahoma"/>
    </w:rPr>
  </w:style>
  <w:style w:type="paragraph" w:styleId="a4">
    <w:name w:val="header"/>
    <w:basedOn w:val="a"/>
    <w:rsid w:val="003371D9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371D9"/>
  </w:style>
  <w:style w:type="paragraph" w:styleId="a6">
    <w:name w:val="Balloon Text"/>
    <w:basedOn w:val="a"/>
    <w:semiHidden/>
    <w:rsid w:val="003371D9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3371D9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21">
    <w:name w:val="Основной текст 21"/>
    <w:basedOn w:val="a"/>
    <w:rsid w:val="003371D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a8">
    <w:name w:val="Body Text Indent"/>
    <w:basedOn w:val="a"/>
    <w:rsid w:val="003371D9"/>
    <w:pPr>
      <w:spacing w:after="120"/>
      <w:ind w:left="283"/>
    </w:pPr>
    <w:rPr>
      <w:sz w:val="24"/>
    </w:rPr>
  </w:style>
  <w:style w:type="paragraph" w:styleId="20">
    <w:name w:val="Body Text Indent 2"/>
    <w:basedOn w:val="a"/>
    <w:link w:val="22"/>
    <w:rsid w:val="003371D9"/>
    <w:pPr>
      <w:spacing w:after="120" w:line="480" w:lineRule="auto"/>
      <w:ind w:left="283"/>
    </w:pPr>
  </w:style>
  <w:style w:type="paragraph" w:styleId="23">
    <w:name w:val="Body Text 2"/>
    <w:basedOn w:val="a"/>
    <w:link w:val="24"/>
    <w:rsid w:val="003371D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630DE"/>
  </w:style>
  <w:style w:type="character" w:customStyle="1" w:styleId="22">
    <w:name w:val="Основной текст с отступом 2 Знак"/>
    <w:basedOn w:val="a0"/>
    <w:link w:val="20"/>
    <w:rsid w:val="002630DE"/>
  </w:style>
  <w:style w:type="paragraph" w:styleId="a9">
    <w:name w:val="Plain Text"/>
    <w:basedOn w:val="a"/>
    <w:link w:val="aa"/>
    <w:unhideWhenUsed/>
    <w:rsid w:val="009C7F7F"/>
    <w:rPr>
      <w:rFonts w:ascii="Courier New" w:hAnsi="Courier New"/>
    </w:rPr>
  </w:style>
  <w:style w:type="character" w:customStyle="1" w:styleId="aa">
    <w:name w:val="Текст Знак"/>
    <w:link w:val="a9"/>
    <w:rsid w:val="009C7F7F"/>
    <w:rPr>
      <w:rFonts w:ascii="Courier New" w:hAnsi="Courier New"/>
    </w:rPr>
  </w:style>
  <w:style w:type="paragraph" w:customStyle="1" w:styleId="ConsPlusNonformat">
    <w:name w:val="ConsPlusNonformat"/>
    <w:uiPriority w:val="99"/>
    <w:rsid w:val="00707B5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6;&#1082;&#1072;&#1089;&#1086;&#1074;&#1072;\&#1086;&#1087;&#1077;&#1082;&#1072;\&#1087;&#1086;&#1089;&#1090;.%20&#1086;%20&#1087;&#1088;&#1077;&#1082;&#1088;&#1072;&#1097;.&#1074;&#1099;&#1087;&#1083;&#1072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пост. о прекращ.выплат</Template>
  <TotalTime>3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Администрация Автозавод. р-на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ГолващА</dc:creator>
  <cp:lastModifiedBy>user</cp:lastModifiedBy>
  <cp:revision>2</cp:revision>
  <cp:lastPrinted>2012-03-21T08:35:00Z</cp:lastPrinted>
  <dcterms:created xsi:type="dcterms:W3CDTF">2015-04-26T05:21:00Z</dcterms:created>
  <dcterms:modified xsi:type="dcterms:W3CDTF">2015-04-26T05:21:00Z</dcterms:modified>
</cp:coreProperties>
</file>