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1DF" w:rsidRPr="00ED47FA" w:rsidRDefault="009441DF" w:rsidP="00CB167B">
      <w:pPr>
        <w:jc w:val="center"/>
        <w:rPr>
          <w:rFonts w:ascii="Times New Roman" w:hAnsi="Times New Roman"/>
        </w:rPr>
      </w:pPr>
      <w:r w:rsidRPr="00ED47FA">
        <w:rPr>
          <w:rFonts w:ascii="Times New Roman" w:hAnsi="Times New Roman"/>
        </w:rPr>
        <w:t>СВЕДЕНИЯ</w:t>
      </w:r>
    </w:p>
    <w:p w:rsidR="009441DF" w:rsidRPr="00ED47FA" w:rsidRDefault="009441DF" w:rsidP="00CB167B">
      <w:pPr>
        <w:jc w:val="center"/>
        <w:rPr>
          <w:rFonts w:ascii="Times New Roman" w:hAnsi="Times New Roman"/>
        </w:rPr>
      </w:pPr>
      <w:r w:rsidRPr="00ED47FA">
        <w:rPr>
          <w:rFonts w:ascii="Times New Roman" w:hAnsi="Times New Roman"/>
        </w:rPr>
        <w:t xml:space="preserve">о доходах, расходах, об имуществе и обязательствах </w:t>
      </w:r>
    </w:p>
    <w:p w:rsidR="009441DF" w:rsidRPr="00ED47FA" w:rsidRDefault="009441DF" w:rsidP="00CB167B">
      <w:pPr>
        <w:jc w:val="center"/>
        <w:rPr>
          <w:rFonts w:ascii="Times New Roman" w:hAnsi="Times New Roman"/>
        </w:rPr>
      </w:pPr>
      <w:r w:rsidRPr="00ED47FA">
        <w:rPr>
          <w:rFonts w:ascii="Times New Roman" w:hAnsi="Times New Roman"/>
        </w:rPr>
        <w:t>имущественного характера за отчетный период</w:t>
      </w:r>
    </w:p>
    <w:p w:rsidR="009441DF" w:rsidRPr="00ED47FA" w:rsidRDefault="009441DF" w:rsidP="00CB167B">
      <w:pPr>
        <w:jc w:val="center"/>
        <w:rPr>
          <w:rFonts w:ascii="Times New Roman" w:hAnsi="Times New Roman"/>
        </w:rPr>
      </w:pPr>
      <w:r w:rsidRPr="00ED47FA">
        <w:rPr>
          <w:rFonts w:ascii="Times New Roman" w:hAnsi="Times New Roman"/>
        </w:rPr>
        <w:t xml:space="preserve">с 1 января </w:t>
      </w:r>
      <w:smartTag w:uri="urn:schemas-microsoft-com:office:smarttags" w:element="metricconverter">
        <w:smartTagPr>
          <w:attr w:name="ProductID" w:val="2014 г"/>
        </w:smartTagPr>
        <w:r w:rsidRPr="00ED47FA">
          <w:rPr>
            <w:rFonts w:ascii="Times New Roman" w:hAnsi="Times New Roman"/>
          </w:rPr>
          <w:t>2014 г</w:t>
        </w:r>
      </w:smartTag>
      <w:r w:rsidRPr="00ED47F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4 г"/>
        </w:smartTagPr>
        <w:r w:rsidRPr="00ED47FA">
          <w:rPr>
            <w:rFonts w:ascii="Times New Roman" w:hAnsi="Times New Roman"/>
          </w:rPr>
          <w:t>2014 г</w:t>
        </w:r>
      </w:smartTag>
      <w:r w:rsidRPr="00ED47FA">
        <w:rPr>
          <w:rFonts w:ascii="Times New Roman" w:hAnsi="Times New Roman"/>
        </w:rPr>
        <w:t>.</w:t>
      </w: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2"/>
        <w:gridCol w:w="1701"/>
        <w:gridCol w:w="1417"/>
        <w:gridCol w:w="1276"/>
        <w:gridCol w:w="992"/>
        <w:gridCol w:w="993"/>
        <w:gridCol w:w="1275"/>
        <w:gridCol w:w="1134"/>
        <w:gridCol w:w="1134"/>
        <w:gridCol w:w="1418"/>
        <w:gridCol w:w="1559"/>
        <w:gridCol w:w="1843"/>
      </w:tblGrid>
      <w:tr w:rsidR="009441DF" w:rsidRPr="00285EF3" w:rsidTr="00285EF3">
        <w:tc>
          <w:tcPr>
            <w:tcW w:w="1702" w:type="dxa"/>
            <w:vMerge w:val="restart"/>
          </w:tcPr>
          <w:p w:rsidR="009441DF" w:rsidRPr="00C0455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 xml:space="preserve">Фамилия </w:t>
            </w:r>
          </w:p>
          <w:p w:rsidR="009441DF" w:rsidRPr="00C0455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9441DF" w:rsidRPr="00C0455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9441DF" w:rsidRPr="00C0455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</w:tcPr>
          <w:p w:rsidR="009441DF" w:rsidRPr="00C0455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9441DF" w:rsidRPr="00C0455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 xml:space="preserve">Транспортные </w:t>
            </w:r>
          </w:p>
          <w:p w:rsidR="009441DF" w:rsidRPr="00C0455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средства</w:t>
            </w:r>
          </w:p>
          <w:p w:rsidR="009441DF" w:rsidRPr="00C0455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9441DF" w:rsidRPr="00C0455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Деклариро-ванный годовой доход за отчетный период</w:t>
            </w:r>
          </w:p>
          <w:p w:rsidR="009441DF" w:rsidRPr="00C0455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1843" w:type="dxa"/>
            <w:vMerge w:val="restart"/>
          </w:tcPr>
          <w:p w:rsidR="009441DF" w:rsidRPr="00C0455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приобретенно-го имущества, источник)</w:t>
            </w:r>
          </w:p>
        </w:tc>
      </w:tr>
      <w:tr w:rsidR="009441DF" w:rsidRPr="00285EF3" w:rsidTr="00285EF3">
        <w:trPr>
          <w:trHeight w:val="654"/>
        </w:trPr>
        <w:tc>
          <w:tcPr>
            <w:tcW w:w="1702" w:type="dxa"/>
            <w:vMerge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441DF" w:rsidRPr="00F5406B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06B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</w:tcPr>
          <w:p w:rsidR="009441DF" w:rsidRPr="00F5406B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06B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</w:tcPr>
          <w:p w:rsidR="009441DF" w:rsidRPr="00F5406B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06B">
              <w:rPr>
                <w:rFonts w:ascii="Times New Roman" w:hAnsi="Times New Roman"/>
                <w:sz w:val="20"/>
                <w:szCs w:val="20"/>
              </w:rPr>
              <w:t>площадь (кв.м)</w:t>
            </w:r>
          </w:p>
        </w:tc>
        <w:tc>
          <w:tcPr>
            <w:tcW w:w="993" w:type="dxa"/>
          </w:tcPr>
          <w:p w:rsidR="009441DF" w:rsidRPr="00F5406B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06B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</w:tcPr>
          <w:p w:rsidR="009441DF" w:rsidRPr="00F5406B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06B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9441DF" w:rsidRPr="00F5406B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06B">
              <w:rPr>
                <w:rFonts w:ascii="Times New Roman" w:hAnsi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</w:tcPr>
          <w:p w:rsidR="009441DF" w:rsidRPr="00F5406B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06B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</w:rPr>
            </w:pPr>
          </w:p>
        </w:tc>
      </w:tr>
      <w:tr w:rsidR="009441DF" w:rsidRPr="00285EF3" w:rsidTr="00285EF3">
        <w:tc>
          <w:tcPr>
            <w:tcW w:w="1702" w:type="dxa"/>
          </w:tcPr>
          <w:p w:rsidR="009441DF" w:rsidRPr="0011077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0773">
              <w:rPr>
                <w:rFonts w:ascii="Times New Roman" w:hAnsi="Times New Roman"/>
                <w:sz w:val="20"/>
                <w:szCs w:val="20"/>
              </w:rPr>
              <w:t>Сергеев В.А.</w:t>
            </w:r>
          </w:p>
        </w:tc>
        <w:tc>
          <w:tcPr>
            <w:tcW w:w="1701" w:type="dxa"/>
          </w:tcPr>
          <w:p w:rsidR="009441DF" w:rsidRPr="00226FA5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6FA5">
              <w:rPr>
                <w:rFonts w:ascii="Times New Roman" w:hAnsi="Times New Roman"/>
                <w:sz w:val="20"/>
                <w:szCs w:val="20"/>
              </w:rPr>
              <w:t>Директор муниципального образовательного учреждения дополнительного образования детей детско-юношеская спортивная школа № 7</w:t>
            </w:r>
          </w:p>
        </w:tc>
        <w:tc>
          <w:tcPr>
            <w:tcW w:w="1417" w:type="dxa"/>
          </w:tcPr>
          <w:p w:rsidR="009441DF" w:rsidRPr="00C9798E" w:rsidRDefault="009441DF" w:rsidP="001A5B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1)квартира</w:t>
            </w:r>
          </w:p>
          <w:p w:rsidR="009441DF" w:rsidRPr="00C9798E" w:rsidRDefault="009441DF" w:rsidP="001A5B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9798E" w:rsidRDefault="009441DF" w:rsidP="001A5B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2)земельный участок приусадебный</w:t>
            </w:r>
          </w:p>
          <w:p w:rsidR="009441DF" w:rsidRPr="00285EF3" w:rsidRDefault="009441DF" w:rsidP="001A5B94">
            <w:pPr>
              <w:jc w:val="both"/>
              <w:rPr>
                <w:rFonts w:ascii="Times New Roman" w:hAnsi="Times New Roman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3)земельный участок для личного хозяйства</w:t>
            </w:r>
          </w:p>
        </w:tc>
        <w:tc>
          <w:tcPr>
            <w:tcW w:w="1276" w:type="dxa"/>
          </w:tcPr>
          <w:p w:rsidR="009441DF" w:rsidRPr="00C9798E" w:rsidRDefault="009441DF" w:rsidP="008A528A">
            <w:pPr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индиви-дуальная</w:t>
            </w:r>
          </w:p>
          <w:p w:rsidR="009441DF" w:rsidRPr="00C9798E" w:rsidRDefault="009441DF" w:rsidP="001A2DCD">
            <w:pPr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индиви-дуальный</w:t>
            </w:r>
          </w:p>
          <w:p w:rsidR="009441DF" w:rsidRPr="00C9798E" w:rsidRDefault="009441DF" w:rsidP="008A528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9798E" w:rsidRDefault="009441DF" w:rsidP="008A528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9798E" w:rsidRDefault="009441DF" w:rsidP="008A528A">
            <w:pPr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индиви-дуальный</w:t>
            </w:r>
          </w:p>
          <w:p w:rsidR="009441DF" w:rsidRPr="00285EF3" w:rsidRDefault="009441DF" w:rsidP="00E6524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441DF" w:rsidRPr="00C9798E" w:rsidRDefault="009441DF" w:rsidP="008A52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77,5</w:t>
            </w:r>
          </w:p>
          <w:p w:rsidR="009441DF" w:rsidRPr="00C9798E" w:rsidRDefault="009441DF" w:rsidP="008A52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9798E" w:rsidRDefault="009441DF" w:rsidP="008A528A">
            <w:pPr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1000,00</w:t>
            </w:r>
          </w:p>
          <w:p w:rsidR="009441DF" w:rsidRPr="00C9798E" w:rsidRDefault="009441DF" w:rsidP="008A52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9798E" w:rsidRDefault="009441DF" w:rsidP="008A52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9798E" w:rsidRDefault="009441DF" w:rsidP="008A52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285EF3" w:rsidRDefault="009441DF" w:rsidP="008A528A">
            <w:pPr>
              <w:jc w:val="center"/>
              <w:rPr>
                <w:rFonts w:ascii="Times New Roman" w:hAnsi="Times New Roman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16204,00</w:t>
            </w:r>
          </w:p>
        </w:tc>
        <w:tc>
          <w:tcPr>
            <w:tcW w:w="993" w:type="dxa"/>
          </w:tcPr>
          <w:p w:rsidR="009441DF" w:rsidRPr="00C9798E" w:rsidRDefault="009441DF" w:rsidP="00CE21F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C9798E" w:rsidRDefault="009441DF" w:rsidP="00CE21F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9798E" w:rsidRDefault="009441DF" w:rsidP="00CE21F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C9798E" w:rsidRDefault="009441DF" w:rsidP="00CE21F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9798E" w:rsidRDefault="009441DF" w:rsidP="00CE21F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9798E" w:rsidRDefault="009441DF" w:rsidP="00CE21F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285EF3" w:rsidRDefault="009441DF" w:rsidP="00CE21F8">
            <w:pPr>
              <w:jc w:val="center"/>
              <w:rPr>
                <w:rFonts w:ascii="Times New Roman" w:hAnsi="Times New Roman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9441DF" w:rsidRPr="00285EF3" w:rsidRDefault="009441DF" w:rsidP="00285EF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441DF" w:rsidRPr="00C9798E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Нива Шевроле</w:t>
            </w:r>
          </w:p>
        </w:tc>
        <w:tc>
          <w:tcPr>
            <w:tcW w:w="1559" w:type="dxa"/>
          </w:tcPr>
          <w:p w:rsidR="009441DF" w:rsidRPr="00C9798E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941768,33</w:t>
            </w:r>
          </w:p>
        </w:tc>
        <w:tc>
          <w:tcPr>
            <w:tcW w:w="1843" w:type="dxa"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</w:rPr>
            </w:pPr>
            <w:r w:rsidRPr="00285EF3">
              <w:rPr>
                <w:rFonts w:ascii="Times New Roman" w:hAnsi="Times New Roman"/>
              </w:rPr>
              <w:t>-</w:t>
            </w:r>
          </w:p>
        </w:tc>
      </w:tr>
      <w:tr w:rsidR="009441DF" w:rsidRPr="00285EF3" w:rsidTr="00285EF3">
        <w:tc>
          <w:tcPr>
            <w:tcW w:w="1702" w:type="dxa"/>
          </w:tcPr>
          <w:p w:rsidR="009441DF" w:rsidRPr="000658DF" w:rsidRDefault="009441DF" w:rsidP="00E45E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Вотинцева В.В.</w:t>
            </w:r>
          </w:p>
        </w:tc>
        <w:tc>
          <w:tcPr>
            <w:tcW w:w="1701" w:type="dxa"/>
          </w:tcPr>
          <w:p w:rsidR="009441DF" w:rsidRPr="00F3424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24A">
              <w:rPr>
                <w:rFonts w:ascii="Times New Roman" w:hAnsi="Times New Roman"/>
                <w:sz w:val="20"/>
                <w:szCs w:val="20"/>
              </w:rPr>
              <w:t>Директор муниципального образовательного учреждения дополнительного образования детей специализированная детско-юношеская школа олимпийского резерва № 2</w:t>
            </w:r>
          </w:p>
        </w:tc>
        <w:tc>
          <w:tcPr>
            <w:tcW w:w="1417" w:type="dxa"/>
          </w:tcPr>
          <w:p w:rsidR="009441DF" w:rsidRPr="000658DF" w:rsidRDefault="009441DF" w:rsidP="00E97A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1)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0658DF">
              <w:rPr>
                <w:rFonts w:ascii="Times New Roman" w:hAnsi="Times New Roman"/>
                <w:sz w:val="20"/>
                <w:szCs w:val="20"/>
              </w:rPr>
              <w:t xml:space="preserve">вартира </w:t>
            </w:r>
          </w:p>
          <w:p w:rsidR="009441DF" w:rsidRPr="000658DF" w:rsidRDefault="009441DF" w:rsidP="00E97A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0658DF" w:rsidRDefault="009441DF" w:rsidP="00E97A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2)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</w:t>
            </w:r>
            <w:r w:rsidRPr="000658DF">
              <w:rPr>
                <w:rFonts w:ascii="Times New Roman" w:hAnsi="Times New Roman"/>
                <w:sz w:val="20"/>
                <w:szCs w:val="20"/>
              </w:rPr>
              <w:t xml:space="preserve">вартира </w:t>
            </w:r>
          </w:p>
          <w:p w:rsidR="009441DF" w:rsidRPr="000658DF" w:rsidRDefault="009441DF" w:rsidP="00E97A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0658DF">
              <w:rPr>
                <w:rFonts w:ascii="Times New Roman" w:hAnsi="Times New Roman"/>
                <w:sz w:val="20"/>
                <w:szCs w:val="20"/>
              </w:rPr>
              <w:t>араж</w:t>
            </w:r>
          </w:p>
        </w:tc>
        <w:tc>
          <w:tcPr>
            <w:tcW w:w="1276" w:type="dxa"/>
          </w:tcPr>
          <w:p w:rsidR="009441DF" w:rsidRPr="000658DF" w:rsidRDefault="009441DF" w:rsidP="00E97A41">
            <w:pPr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индиви-дуальная</w:t>
            </w:r>
          </w:p>
          <w:p w:rsidR="009441DF" w:rsidRPr="000658DF" w:rsidRDefault="009441DF" w:rsidP="00E97A41">
            <w:pPr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  <w:p w:rsidR="009441DF" w:rsidRPr="000658DF" w:rsidRDefault="009441DF" w:rsidP="00E97A41">
            <w:pPr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индиви-дуальный</w:t>
            </w:r>
          </w:p>
          <w:p w:rsidR="009441DF" w:rsidRPr="000658DF" w:rsidRDefault="009441DF" w:rsidP="00F2388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441DF" w:rsidRPr="000658DF" w:rsidRDefault="009441DF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64,0</w:t>
            </w:r>
          </w:p>
          <w:p w:rsidR="009441DF" w:rsidRPr="000658DF" w:rsidRDefault="009441DF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0658DF" w:rsidRDefault="009441DF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23,3</w:t>
            </w:r>
          </w:p>
          <w:p w:rsidR="009441DF" w:rsidRPr="000658DF" w:rsidRDefault="009441DF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12,0</w:t>
            </w:r>
          </w:p>
          <w:p w:rsidR="009441DF" w:rsidRPr="000658DF" w:rsidRDefault="009441DF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0658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441DF" w:rsidRPr="000658DF" w:rsidRDefault="009441DF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0658DF" w:rsidRDefault="009441DF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0658DF" w:rsidRDefault="009441DF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0658DF" w:rsidRDefault="009441DF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9441DF" w:rsidRPr="00285EF3" w:rsidRDefault="009441DF" w:rsidP="00285EF3">
            <w:pPr>
              <w:jc w:val="both"/>
              <w:rPr>
                <w:rFonts w:ascii="Times New Roman" w:hAnsi="Times New Roman"/>
              </w:rPr>
            </w:pPr>
          </w:p>
          <w:p w:rsidR="009441DF" w:rsidRPr="00285EF3" w:rsidRDefault="009441DF" w:rsidP="00285EF3">
            <w:pPr>
              <w:jc w:val="both"/>
              <w:rPr>
                <w:rFonts w:ascii="Times New Roman" w:hAnsi="Times New Roman"/>
              </w:rPr>
            </w:pPr>
          </w:p>
          <w:p w:rsidR="009441DF" w:rsidRPr="00285EF3" w:rsidRDefault="009441DF" w:rsidP="00285EF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441DF" w:rsidRPr="00285EF3" w:rsidRDefault="009441DF" w:rsidP="00E6524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9441DF" w:rsidRPr="000658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936000,00</w:t>
            </w:r>
          </w:p>
        </w:tc>
        <w:tc>
          <w:tcPr>
            <w:tcW w:w="1843" w:type="dxa"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</w:rPr>
            </w:pPr>
            <w:r w:rsidRPr="00285EF3">
              <w:rPr>
                <w:rFonts w:ascii="Times New Roman" w:hAnsi="Times New Roman"/>
              </w:rPr>
              <w:t>-</w:t>
            </w:r>
          </w:p>
        </w:tc>
      </w:tr>
      <w:tr w:rsidR="009441DF" w:rsidRPr="00285EF3" w:rsidTr="00285EF3">
        <w:tc>
          <w:tcPr>
            <w:tcW w:w="1702" w:type="dxa"/>
          </w:tcPr>
          <w:p w:rsidR="009441DF" w:rsidRPr="000658DF" w:rsidRDefault="009441DF" w:rsidP="002E6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Першуков П.М.</w:t>
            </w:r>
          </w:p>
        </w:tc>
        <w:tc>
          <w:tcPr>
            <w:tcW w:w="1701" w:type="dxa"/>
          </w:tcPr>
          <w:p w:rsidR="009441DF" w:rsidRPr="00234F60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4F60">
              <w:rPr>
                <w:rFonts w:ascii="Times New Roman" w:hAnsi="Times New Roman"/>
                <w:sz w:val="20"/>
                <w:szCs w:val="20"/>
              </w:rPr>
              <w:t>Директор муниципального учреждения «Спортивные сооружении Копейского городского округа»</w:t>
            </w:r>
          </w:p>
        </w:tc>
        <w:tc>
          <w:tcPr>
            <w:tcW w:w="1417" w:type="dxa"/>
          </w:tcPr>
          <w:p w:rsidR="009441DF" w:rsidRPr="00285EF3" w:rsidRDefault="009441DF" w:rsidP="00285EF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441DF" w:rsidRPr="00285EF3" w:rsidRDefault="009441DF" w:rsidP="00E6524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441DF" w:rsidRPr="004D5CA6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CA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441DF" w:rsidRPr="004D5CA6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CA6">
              <w:rPr>
                <w:rFonts w:ascii="Times New Roman" w:hAnsi="Times New Roman"/>
                <w:sz w:val="20"/>
                <w:szCs w:val="20"/>
              </w:rPr>
              <w:t>31,9</w:t>
            </w:r>
          </w:p>
        </w:tc>
        <w:tc>
          <w:tcPr>
            <w:tcW w:w="1134" w:type="dxa"/>
          </w:tcPr>
          <w:p w:rsidR="009441DF" w:rsidRPr="004D5CA6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CA6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9441DF" w:rsidRPr="004D5CA6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CA6">
              <w:rPr>
                <w:rFonts w:ascii="Times New Roman" w:hAnsi="Times New Roman"/>
                <w:sz w:val="20"/>
                <w:szCs w:val="20"/>
              </w:rPr>
              <w:t xml:space="preserve">Нисан </w:t>
            </w:r>
            <w:r w:rsidRPr="004D5CA6">
              <w:rPr>
                <w:rFonts w:ascii="Times New Roman" w:hAnsi="Times New Roman"/>
                <w:sz w:val="20"/>
                <w:szCs w:val="20"/>
                <w:lang w:val="en-US"/>
              </w:rPr>
              <w:t>qashqai 2</w:t>
            </w:r>
            <w:r w:rsidRPr="004D5CA6">
              <w:rPr>
                <w:rFonts w:ascii="Times New Roman" w:hAnsi="Times New Roman"/>
                <w:sz w:val="20"/>
                <w:szCs w:val="20"/>
              </w:rPr>
              <w:t>.0</w:t>
            </w:r>
          </w:p>
        </w:tc>
        <w:tc>
          <w:tcPr>
            <w:tcW w:w="1559" w:type="dxa"/>
          </w:tcPr>
          <w:p w:rsidR="009441DF" w:rsidRPr="004D5CA6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CA6">
              <w:rPr>
                <w:rFonts w:ascii="Times New Roman" w:hAnsi="Times New Roman"/>
                <w:sz w:val="20"/>
                <w:szCs w:val="20"/>
              </w:rPr>
              <w:t>510835,44</w:t>
            </w:r>
          </w:p>
        </w:tc>
        <w:tc>
          <w:tcPr>
            <w:tcW w:w="1843" w:type="dxa"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</w:rPr>
            </w:pPr>
            <w:r w:rsidRPr="00285EF3">
              <w:rPr>
                <w:rFonts w:ascii="Times New Roman" w:hAnsi="Times New Roman"/>
              </w:rPr>
              <w:t>-</w:t>
            </w:r>
          </w:p>
        </w:tc>
      </w:tr>
      <w:tr w:rsidR="009441DF" w:rsidRPr="00285EF3" w:rsidTr="00285EF3">
        <w:tc>
          <w:tcPr>
            <w:tcW w:w="1702" w:type="dxa"/>
          </w:tcPr>
          <w:p w:rsidR="009441DF" w:rsidRPr="00DB16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166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</w:tcPr>
          <w:p w:rsidR="009441DF" w:rsidRPr="00DB16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441DF" w:rsidRPr="00DB1664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DB1664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1664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9441DF" w:rsidRPr="00DB1664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1DF" w:rsidRPr="00DB1664" w:rsidRDefault="009441DF" w:rsidP="00E65247">
            <w:pPr>
              <w:rPr>
                <w:rFonts w:ascii="Times New Roman" w:hAnsi="Times New Roman"/>
                <w:sz w:val="20"/>
                <w:szCs w:val="20"/>
              </w:rPr>
            </w:pPr>
            <w:r w:rsidRPr="00DB1664">
              <w:rPr>
                <w:rFonts w:ascii="Times New Roman" w:hAnsi="Times New Roman"/>
                <w:sz w:val="20"/>
                <w:szCs w:val="20"/>
              </w:rPr>
              <w:t>Общая долевая ½ доля</w:t>
            </w:r>
          </w:p>
        </w:tc>
        <w:tc>
          <w:tcPr>
            <w:tcW w:w="992" w:type="dxa"/>
          </w:tcPr>
          <w:p w:rsidR="009441DF" w:rsidRPr="00DB1664" w:rsidRDefault="009441DF" w:rsidP="00285EF3">
            <w:pPr>
              <w:tabs>
                <w:tab w:val="center" w:pos="388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DB16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1664">
              <w:rPr>
                <w:rFonts w:ascii="Times New Roman" w:hAnsi="Times New Roman"/>
                <w:sz w:val="20"/>
                <w:szCs w:val="20"/>
              </w:rPr>
              <w:t>31,9</w:t>
            </w:r>
          </w:p>
        </w:tc>
        <w:tc>
          <w:tcPr>
            <w:tcW w:w="993" w:type="dxa"/>
          </w:tcPr>
          <w:p w:rsidR="009441DF" w:rsidRPr="00DB16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1664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DB16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441DF" w:rsidRPr="00DB16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41DF" w:rsidRPr="00DB16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41DF" w:rsidRPr="00DB16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1DF" w:rsidRPr="00DB16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</w:rPr>
            </w:pPr>
            <w:r w:rsidRPr="00285EF3">
              <w:rPr>
                <w:rFonts w:ascii="Times New Roman" w:hAnsi="Times New Roman"/>
              </w:rPr>
              <w:t>-</w:t>
            </w:r>
          </w:p>
        </w:tc>
      </w:tr>
      <w:tr w:rsidR="009441DF" w:rsidRPr="00285EF3" w:rsidTr="00285EF3">
        <w:tc>
          <w:tcPr>
            <w:tcW w:w="1702" w:type="dxa"/>
          </w:tcPr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5F43">
              <w:rPr>
                <w:rFonts w:ascii="Times New Roman" w:hAnsi="Times New Roman"/>
                <w:sz w:val="20"/>
                <w:szCs w:val="20"/>
              </w:rPr>
              <w:t>Монов С.В.</w:t>
            </w:r>
          </w:p>
        </w:tc>
        <w:tc>
          <w:tcPr>
            <w:tcW w:w="1701" w:type="dxa"/>
          </w:tcPr>
          <w:p w:rsidR="009441DF" w:rsidRPr="00345542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5542">
              <w:rPr>
                <w:rFonts w:ascii="Times New Roman" w:hAnsi="Times New Roman"/>
                <w:sz w:val="20"/>
                <w:szCs w:val="20"/>
              </w:rPr>
              <w:t>Директор муниципального образовательного учреждения дополнительного образования детей специализированная детско-юношеская школа олимпийского резерва по боксу</w:t>
            </w:r>
          </w:p>
        </w:tc>
        <w:tc>
          <w:tcPr>
            <w:tcW w:w="1417" w:type="dxa"/>
          </w:tcPr>
          <w:p w:rsidR="009441DF" w:rsidRPr="00CC5F43" w:rsidRDefault="009441DF" w:rsidP="00653528">
            <w:pPr>
              <w:rPr>
                <w:rFonts w:ascii="Times New Roman" w:hAnsi="Times New Roman"/>
                <w:sz w:val="20"/>
                <w:szCs w:val="20"/>
              </w:rPr>
            </w:pPr>
            <w:r w:rsidRPr="00CC5F43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</w:tc>
        <w:tc>
          <w:tcPr>
            <w:tcW w:w="1276" w:type="dxa"/>
          </w:tcPr>
          <w:p w:rsidR="009441DF" w:rsidRPr="00CC5F43" w:rsidRDefault="009441DF" w:rsidP="00605EA5">
            <w:pPr>
              <w:rPr>
                <w:rFonts w:ascii="Times New Roman" w:hAnsi="Times New Roman"/>
                <w:sz w:val="20"/>
                <w:szCs w:val="20"/>
              </w:rPr>
            </w:pPr>
            <w:r w:rsidRPr="00CC5F43">
              <w:rPr>
                <w:rFonts w:ascii="Times New Roman" w:hAnsi="Times New Roman"/>
                <w:sz w:val="20"/>
                <w:szCs w:val="20"/>
              </w:rPr>
              <w:t>индивиду</w:t>
            </w:r>
          </w:p>
          <w:p w:rsidR="009441DF" w:rsidRPr="00CC5F43" w:rsidRDefault="009441DF" w:rsidP="00605EA5">
            <w:pPr>
              <w:rPr>
                <w:rFonts w:ascii="Times New Roman" w:hAnsi="Times New Roman"/>
                <w:sz w:val="20"/>
                <w:szCs w:val="20"/>
              </w:rPr>
            </w:pPr>
            <w:r w:rsidRPr="00CC5F43">
              <w:rPr>
                <w:rFonts w:ascii="Times New Roman" w:hAnsi="Times New Roman"/>
                <w:sz w:val="20"/>
                <w:szCs w:val="20"/>
              </w:rPr>
              <w:t>альная</w:t>
            </w:r>
          </w:p>
          <w:p w:rsidR="009441DF" w:rsidRPr="00CC5F43" w:rsidRDefault="009441DF" w:rsidP="00605E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C5F43" w:rsidRDefault="009441DF" w:rsidP="00605E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C5F43" w:rsidRDefault="009441DF" w:rsidP="00605E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C5F43" w:rsidRDefault="009441DF" w:rsidP="00605E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C5F43" w:rsidRDefault="009441DF" w:rsidP="00605E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C5F43" w:rsidRDefault="009441DF" w:rsidP="00605E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5F43">
              <w:rPr>
                <w:rFonts w:ascii="Times New Roman" w:hAnsi="Times New Roman"/>
                <w:sz w:val="20"/>
                <w:szCs w:val="20"/>
              </w:rPr>
              <w:t>65,2</w:t>
            </w:r>
          </w:p>
        </w:tc>
        <w:tc>
          <w:tcPr>
            <w:tcW w:w="993" w:type="dxa"/>
          </w:tcPr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5F43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5F4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441DF" w:rsidRPr="00CC5F43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C5F43">
              <w:rPr>
                <w:rFonts w:ascii="Times New Roman" w:hAnsi="Times New Roman"/>
                <w:sz w:val="20"/>
                <w:szCs w:val="20"/>
              </w:rPr>
              <w:t>521549,53</w:t>
            </w:r>
          </w:p>
        </w:tc>
        <w:tc>
          <w:tcPr>
            <w:tcW w:w="1843" w:type="dxa"/>
          </w:tcPr>
          <w:p w:rsidR="009441DF" w:rsidRPr="00285EF3" w:rsidRDefault="009441DF" w:rsidP="00605EA5">
            <w:pPr>
              <w:rPr>
                <w:rFonts w:ascii="Times New Roman" w:hAnsi="Times New Roman"/>
              </w:rPr>
            </w:pPr>
          </w:p>
        </w:tc>
      </w:tr>
      <w:tr w:rsidR="009441DF" w:rsidRPr="00285EF3" w:rsidTr="00285EF3">
        <w:tc>
          <w:tcPr>
            <w:tcW w:w="1702" w:type="dxa"/>
          </w:tcPr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89A">
              <w:rPr>
                <w:rFonts w:ascii="Times New Roman" w:hAnsi="Times New Roman"/>
                <w:sz w:val="20"/>
                <w:szCs w:val="20"/>
              </w:rPr>
              <w:t>Розов Б.А.</w:t>
            </w:r>
          </w:p>
        </w:tc>
        <w:tc>
          <w:tcPr>
            <w:tcW w:w="1701" w:type="dxa"/>
          </w:tcPr>
          <w:p w:rsidR="009441DF" w:rsidRPr="00345542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5542">
              <w:rPr>
                <w:rFonts w:ascii="Times New Roman" w:hAnsi="Times New Roman"/>
                <w:sz w:val="20"/>
                <w:szCs w:val="20"/>
              </w:rPr>
              <w:t>Директор муниципального образовательного учреждения дополнительного образования детей специализированная детско-юношеская школа олимпийского резерва № 3</w:t>
            </w:r>
          </w:p>
        </w:tc>
        <w:tc>
          <w:tcPr>
            <w:tcW w:w="1417" w:type="dxa"/>
          </w:tcPr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садовый участок</w:t>
            </w:r>
          </w:p>
          <w:p w:rsidR="009441DF" w:rsidRPr="00676A5A" w:rsidRDefault="009441DF" w:rsidP="00914F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3) гараж</w:t>
            </w:r>
          </w:p>
        </w:tc>
        <w:tc>
          <w:tcPr>
            <w:tcW w:w="1276" w:type="dxa"/>
          </w:tcPr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441DF" w:rsidRDefault="009441DF" w:rsidP="004C00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  <w:p w:rsidR="009441DF" w:rsidRDefault="009441DF" w:rsidP="004C00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  <w:p w:rsidR="009441DF" w:rsidRPr="00676A5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441DF" w:rsidRPr="00676A5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A5A">
              <w:rPr>
                <w:rFonts w:ascii="Times New Roman" w:hAnsi="Times New Roman"/>
                <w:sz w:val="20"/>
                <w:szCs w:val="20"/>
              </w:rPr>
              <w:t>68,5</w:t>
            </w:r>
          </w:p>
        </w:tc>
        <w:tc>
          <w:tcPr>
            <w:tcW w:w="993" w:type="dxa"/>
          </w:tcPr>
          <w:p w:rsidR="009441DF" w:rsidRPr="00676A5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9441DF" w:rsidRPr="00676A5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41DF" w:rsidRPr="00676A5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41DF" w:rsidRPr="00676A5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676A5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1)ВАЗ 111830 «Калина»</w:t>
            </w:r>
          </w:p>
          <w:p w:rsidR="009441DF" w:rsidRPr="00676A5A" w:rsidRDefault="009441DF" w:rsidP="00450A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Тайота Королла</w:t>
            </w:r>
          </w:p>
        </w:tc>
        <w:tc>
          <w:tcPr>
            <w:tcW w:w="1559" w:type="dxa"/>
          </w:tcPr>
          <w:p w:rsidR="009441DF" w:rsidRPr="00676A5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A5A">
              <w:rPr>
                <w:rFonts w:ascii="Times New Roman" w:hAnsi="Times New Roman"/>
                <w:sz w:val="20"/>
                <w:szCs w:val="20"/>
              </w:rPr>
              <w:t>1021893,70</w:t>
            </w:r>
          </w:p>
        </w:tc>
        <w:tc>
          <w:tcPr>
            <w:tcW w:w="1843" w:type="dxa"/>
          </w:tcPr>
          <w:p w:rsidR="009441DF" w:rsidRPr="00285EF3" w:rsidRDefault="009441DF" w:rsidP="00285EF3">
            <w:pPr>
              <w:jc w:val="center"/>
              <w:rPr>
                <w:rFonts w:ascii="Times New Roman" w:hAnsi="Times New Roman"/>
              </w:rPr>
            </w:pPr>
            <w:r w:rsidRPr="00285EF3">
              <w:rPr>
                <w:rFonts w:ascii="Times New Roman" w:hAnsi="Times New Roman"/>
              </w:rPr>
              <w:t>-</w:t>
            </w:r>
          </w:p>
        </w:tc>
      </w:tr>
      <w:tr w:rsidR="009441DF" w:rsidRPr="00285EF3" w:rsidTr="00285EF3">
        <w:tc>
          <w:tcPr>
            <w:tcW w:w="1702" w:type="dxa"/>
          </w:tcPr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18589A">
              <w:rPr>
                <w:rFonts w:ascii="Times New Roman" w:hAnsi="Times New Roman"/>
                <w:sz w:val="20"/>
                <w:szCs w:val="20"/>
              </w:rPr>
              <w:t>упруга</w:t>
            </w:r>
          </w:p>
        </w:tc>
        <w:tc>
          <w:tcPr>
            <w:tcW w:w="1701" w:type="dxa"/>
          </w:tcPr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89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89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89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89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89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68,5</w:t>
            </w:r>
          </w:p>
        </w:tc>
        <w:tc>
          <w:tcPr>
            <w:tcW w:w="1134" w:type="dxa"/>
          </w:tcPr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89A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89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63396,26</w:t>
            </w:r>
          </w:p>
        </w:tc>
        <w:tc>
          <w:tcPr>
            <w:tcW w:w="1843" w:type="dxa"/>
          </w:tcPr>
          <w:p w:rsidR="009441DF" w:rsidRPr="0018589A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89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441DF" w:rsidRPr="00285EF3" w:rsidTr="00285EF3">
        <w:tc>
          <w:tcPr>
            <w:tcW w:w="1702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B11">
              <w:rPr>
                <w:rFonts w:ascii="Times New Roman" w:hAnsi="Times New Roman"/>
                <w:sz w:val="20"/>
                <w:szCs w:val="20"/>
              </w:rPr>
              <w:t>Захаров Ю.В.</w:t>
            </w:r>
          </w:p>
        </w:tc>
        <w:tc>
          <w:tcPr>
            <w:tcW w:w="1701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5542">
              <w:rPr>
                <w:rFonts w:ascii="Times New Roman" w:hAnsi="Times New Roman"/>
                <w:sz w:val="20"/>
                <w:szCs w:val="20"/>
              </w:rPr>
              <w:t xml:space="preserve">Директор муниципального образовательного учреждения дополнительного образования детей специализированная детско-юношеская школа олимпийского резерва 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B11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1/3 доля</w:t>
            </w:r>
          </w:p>
        </w:tc>
        <w:tc>
          <w:tcPr>
            <w:tcW w:w="992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993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B11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917747,86</w:t>
            </w:r>
          </w:p>
        </w:tc>
        <w:tc>
          <w:tcPr>
            <w:tcW w:w="1843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B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441DF" w:rsidRPr="00285EF3" w:rsidTr="00285EF3">
        <w:tc>
          <w:tcPr>
            <w:tcW w:w="1702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B11">
              <w:rPr>
                <w:rFonts w:ascii="Times New Roman" w:hAnsi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276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1/3 доля</w:t>
            </w:r>
          </w:p>
        </w:tc>
        <w:tc>
          <w:tcPr>
            <w:tcW w:w="992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993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B11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B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102500,00</w:t>
            </w:r>
          </w:p>
        </w:tc>
        <w:tc>
          <w:tcPr>
            <w:tcW w:w="1843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B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441DF" w:rsidRPr="00285EF3" w:rsidTr="00285EF3">
        <w:tc>
          <w:tcPr>
            <w:tcW w:w="1702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Пянкивский С.М.</w:t>
            </w:r>
          </w:p>
        </w:tc>
        <w:tc>
          <w:tcPr>
            <w:tcW w:w="1701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6FA5">
              <w:rPr>
                <w:rFonts w:ascii="Times New Roman" w:hAnsi="Times New Roman"/>
                <w:sz w:val="20"/>
                <w:szCs w:val="20"/>
              </w:rPr>
              <w:t xml:space="preserve">Директор муниципального образовательного учреждения дополнительного образования детей детско-юношеская спортивная школа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общая ½ доля</w:t>
            </w:r>
          </w:p>
        </w:tc>
        <w:tc>
          <w:tcPr>
            <w:tcW w:w="992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57,2</w:t>
            </w:r>
          </w:p>
        </w:tc>
        <w:tc>
          <w:tcPr>
            <w:tcW w:w="993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E93B11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</w:tc>
        <w:tc>
          <w:tcPr>
            <w:tcW w:w="1134" w:type="dxa"/>
          </w:tcPr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57,2</w:t>
            </w:r>
          </w:p>
        </w:tc>
        <w:tc>
          <w:tcPr>
            <w:tcW w:w="1134" w:type="dxa"/>
          </w:tcPr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B11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Тайота Королла</w:t>
            </w:r>
          </w:p>
        </w:tc>
        <w:tc>
          <w:tcPr>
            <w:tcW w:w="1559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576087,51</w:t>
            </w:r>
          </w:p>
        </w:tc>
        <w:tc>
          <w:tcPr>
            <w:tcW w:w="1843" w:type="dxa"/>
          </w:tcPr>
          <w:p w:rsidR="009441DF" w:rsidRPr="00E93B11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1DF" w:rsidRPr="00285EF3" w:rsidTr="00285EF3">
        <w:tc>
          <w:tcPr>
            <w:tcW w:w="1702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3C3A64">
              <w:rPr>
                <w:rFonts w:ascii="Times New Roman" w:hAnsi="Times New Roman"/>
                <w:sz w:val="20"/>
                <w:szCs w:val="20"/>
              </w:rPr>
              <w:t>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3C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A6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A64">
              <w:rPr>
                <w:rFonts w:ascii="Times New Roman" w:hAnsi="Times New Roman"/>
                <w:sz w:val="20"/>
                <w:szCs w:val="20"/>
              </w:rPr>
              <w:t xml:space="preserve">Общая долевая – ½ </w:t>
            </w:r>
          </w:p>
        </w:tc>
        <w:tc>
          <w:tcPr>
            <w:tcW w:w="992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57,2</w:t>
            </w:r>
          </w:p>
        </w:tc>
        <w:tc>
          <w:tcPr>
            <w:tcW w:w="993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A64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3C3A6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</w:tc>
        <w:tc>
          <w:tcPr>
            <w:tcW w:w="1134" w:type="dxa"/>
          </w:tcPr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57,2</w:t>
            </w:r>
          </w:p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134" w:type="dxa"/>
          </w:tcPr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A64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378014,10</w:t>
            </w:r>
          </w:p>
        </w:tc>
        <w:tc>
          <w:tcPr>
            <w:tcW w:w="1843" w:type="dxa"/>
          </w:tcPr>
          <w:p w:rsidR="009441DF" w:rsidRPr="003C3A64" w:rsidRDefault="009441DF" w:rsidP="002066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1DF" w:rsidRPr="00285EF3" w:rsidTr="00285EF3">
        <w:tc>
          <w:tcPr>
            <w:tcW w:w="1702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701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A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A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A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A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A6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134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A64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A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A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9441DF" w:rsidRPr="003C3A64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3A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441DF" w:rsidRPr="00771718" w:rsidTr="00285EF3">
        <w:tc>
          <w:tcPr>
            <w:tcW w:w="1702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Фазлиахметов М.А.</w:t>
            </w:r>
          </w:p>
        </w:tc>
        <w:tc>
          <w:tcPr>
            <w:tcW w:w="1701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5542">
              <w:rPr>
                <w:rFonts w:ascii="Times New Roman" w:hAnsi="Times New Roman"/>
                <w:sz w:val="20"/>
                <w:szCs w:val="20"/>
              </w:rPr>
              <w:t xml:space="preserve">Директор муниципального образовательного учреждения дополнительного образования детей специализированная детско-юношеская школа олимпийского резерва </w:t>
            </w:r>
            <w:r>
              <w:rPr>
                <w:rFonts w:ascii="Times New Roman" w:hAnsi="Times New Roman"/>
                <w:sz w:val="20"/>
                <w:szCs w:val="20"/>
              </w:rPr>
              <w:t>по борьбе дзюдо видам восточных единоборств</w:t>
            </w:r>
          </w:p>
        </w:tc>
        <w:tc>
          <w:tcPr>
            <w:tcW w:w="1417" w:type="dxa"/>
          </w:tcPr>
          <w:p w:rsidR="009441DF" w:rsidRPr="00771718" w:rsidRDefault="009441DF" w:rsidP="0035414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9441DF" w:rsidRDefault="009441DF" w:rsidP="0035414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41DF" w:rsidRDefault="009441DF" w:rsidP="0035414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771718" w:rsidRDefault="009441DF" w:rsidP="00354140">
            <w:pPr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2)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гараж </w:t>
            </w:r>
          </w:p>
        </w:tc>
        <w:tc>
          <w:tcPr>
            <w:tcW w:w="1276" w:type="dxa"/>
          </w:tcPr>
          <w:p w:rsidR="009441DF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бщая долевая – 1/2</w:t>
            </w:r>
            <w:r w:rsidRPr="00771718">
              <w:rPr>
                <w:rFonts w:ascii="Times New Roman" w:hAnsi="Times New Roman"/>
                <w:sz w:val="20"/>
                <w:szCs w:val="20"/>
              </w:rPr>
              <w:t xml:space="preserve"> доли</w:t>
            </w:r>
          </w:p>
          <w:p w:rsidR="009441DF" w:rsidRDefault="009441DF" w:rsidP="00C42F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  <w:p w:rsidR="009441DF" w:rsidRPr="00771718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40,5</w:t>
            </w: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23,4</w:t>
            </w:r>
          </w:p>
        </w:tc>
        <w:tc>
          <w:tcPr>
            <w:tcW w:w="993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441DF" w:rsidRPr="00771718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75,6</w:t>
            </w:r>
          </w:p>
        </w:tc>
        <w:tc>
          <w:tcPr>
            <w:tcW w:w="1134" w:type="dxa"/>
          </w:tcPr>
          <w:p w:rsidR="009441DF" w:rsidRPr="00771718" w:rsidRDefault="009441DF" w:rsidP="00FB66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Фольксваген 7НС Каравелла</w:t>
            </w:r>
          </w:p>
        </w:tc>
        <w:tc>
          <w:tcPr>
            <w:tcW w:w="1559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1218881,46</w:t>
            </w:r>
          </w:p>
        </w:tc>
        <w:tc>
          <w:tcPr>
            <w:tcW w:w="1843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441DF" w:rsidRPr="00771718" w:rsidTr="00285EF3">
        <w:tc>
          <w:tcPr>
            <w:tcW w:w="1702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441DF" w:rsidRPr="00771718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1)квартира</w:t>
            </w:r>
          </w:p>
          <w:p w:rsidR="009441DF" w:rsidRPr="00771718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771718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1DF" w:rsidRPr="00771718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441DF" w:rsidRPr="00771718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75,6</w:t>
            </w:r>
          </w:p>
        </w:tc>
        <w:tc>
          <w:tcPr>
            <w:tcW w:w="993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9441DF" w:rsidRPr="00771718" w:rsidRDefault="009441DF" w:rsidP="00F60DD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21110</w:t>
            </w:r>
          </w:p>
        </w:tc>
        <w:tc>
          <w:tcPr>
            <w:tcW w:w="1559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449211,29</w:t>
            </w:r>
          </w:p>
        </w:tc>
        <w:tc>
          <w:tcPr>
            <w:tcW w:w="1843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441DF" w:rsidRPr="00771718" w:rsidTr="00285EF3">
        <w:tc>
          <w:tcPr>
            <w:tcW w:w="1702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771718">
              <w:rPr>
                <w:rFonts w:ascii="Times New Roman" w:hAnsi="Times New Roman"/>
                <w:sz w:val="20"/>
                <w:szCs w:val="20"/>
              </w:rPr>
              <w:t xml:space="preserve">ын </w:t>
            </w:r>
          </w:p>
        </w:tc>
        <w:tc>
          <w:tcPr>
            <w:tcW w:w="1701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9441DF" w:rsidRPr="00771718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75,6</w:t>
            </w:r>
          </w:p>
        </w:tc>
        <w:tc>
          <w:tcPr>
            <w:tcW w:w="1134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843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9441DF" w:rsidRPr="00771718" w:rsidTr="00285EF3">
        <w:tc>
          <w:tcPr>
            <w:tcW w:w="1702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  <w:r w:rsidRPr="00771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9441DF" w:rsidRPr="00771718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75,6</w:t>
            </w:r>
          </w:p>
        </w:tc>
        <w:tc>
          <w:tcPr>
            <w:tcW w:w="1134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843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9441DF" w:rsidRPr="00771718" w:rsidTr="00285EF3">
        <w:tc>
          <w:tcPr>
            <w:tcW w:w="1702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701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9441DF" w:rsidRPr="00771718" w:rsidRDefault="009441DF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75,6</w:t>
            </w:r>
          </w:p>
        </w:tc>
        <w:tc>
          <w:tcPr>
            <w:tcW w:w="1134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</w:tcPr>
          <w:p w:rsidR="009441DF" w:rsidRPr="00F5199C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38520,50</w:t>
            </w:r>
          </w:p>
        </w:tc>
        <w:tc>
          <w:tcPr>
            <w:tcW w:w="1843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9441DF" w:rsidRPr="00771718" w:rsidTr="00285EF3">
        <w:tc>
          <w:tcPr>
            <w:tcW w:w="1702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Картаев А.З.</w:t>
            </w:r>
          </w:p>
        </w:tc>
        <w:tc>
          <w:tcPr>
            <w:tcW w:w="1701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автономного учреждения Копейского городского округа «Хоккейная школа Картаева А.З.»</w:t>
            </w:r>
          </w:p>
        </w:tc>
        <w:tc>
          <w:tcPr>
            <w:tcW w:w="1417" w:type="dxa"/>
          </w:tcPr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</w:tc>
        <w:tc>
          <w:tcPr>
            <w:tcW w:w="1276" w:type="dxa"/>
          </w:tcPr>
          <w:p w:rsidR="009441DF" w:rsidRDefault="009441DF" w:rsidP="00903C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9441DF" w:rsidRDefault="009441DF" w:rsidP="00194C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  <w:p w:rsidR="009441DF" w:rsidRPr="00771718" w:rsidRDefault="009441DF" w:rsidP="00903C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85,2</w:t>
            </w:r>
          </w:p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900,00</w:t>
            </w:r>
          </w:p>
        </w:tc>
        <w:tc>
          <w:tcPr>
            <w:tcW w:w="993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1DF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Нисан Кашкай</w:t>
            </w:r>
          </w:p>
          <w:p w:rsidR="009441DF" w:rsidRPr="00856A80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2) автобус малого класса 2227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</w:t>
            </w:r>
          </w:p>
        </w:tc>
        <w:tc>
          <w:tcPr>
            <w:tcW w:w="1559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523593,14</w:t>
            </w:r>
          </w:p>
        </w:tc>
        <w:tc>
          <w:tcPr>
            <w:tcW w:w="1843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441DF" w:rsidRPr="00771718" w:rsidTr="00285EF3">
        <w:tc>
          <w:tcPr>
            <w:tcW w:w="1702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77171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9441DF" w:rsidRPr="00771718" w:rsidRDefault="009441DF" w:rsidP="007438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</w:p>
        </w:tc>
        <w:tc>
          <w:tcPr>
            <w:tcW w:w="992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85,2</w:t>
            </w:r>
          </w:p>
        </w:tc>
        <w:tc>
          <w:tcPr>
            <w:tcW w:w="993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63149,97</w:t>
            </w:r>
          </w:p>
        </w:tc>
        <w:tc>
          <w:tcPr>
            <w:tcW w:w="1843" w:type="dxa"/>
          </w:tcPr>
          <w:p w:rsidR="009441DF" w:rsidRPr="00771718" w:rsidRDefault="009441DF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9441DF" w:rsidRPr="00771718" w:rsidRDefault="009441DF" w:rsidP="00CB167B">
      <w:pPr>
        <w:jc w:val="center"/>
        <w:rPr>
          <w:rFonts w:ascii="Times New Roman" w:hAnsi="Times New Roman"/>
          <w:sz w:val="20"/>
          <w:szCs w:val="20"/>
        </w:rPr>
      </w:pPr>
    </w:p>
    <w:p w:rsidR="009441DF" w:rsidRPr="00771718" w:rsidRDefault="009441DF" w:rsidP="00CB167B">
      <w:pPr>
        <w:jc w:val="center"/>
        <w:rPr>
          <w:rFonts w:ascii="Times New Roman" w:hAnsi="Times New Roman"/>
          <w:sz w:val="20"/>
          <w:szCs w:val="20"/>
        </w:rPr>
      </w:pPr>
    </w:p>
    <w:p w:rsidR="009441DF" w:rsidRPr="00771718" w:rsidRDefault="009441DF" w:rsidP="00CB167B">
      <w:pPr>
        <w:jc w:val="center"/>
        <w:rPr>
          <w:rFonts w:ascii="Times New Roman" w:hAnsi="Times New Roman"/>
          <w:sz w:val="20"/>
          <w:szCs w:val="20"/>
        </w:rPr>
      </w:pPr>
    </w:p>
    <w:p w:rsidR="009441DF" w:rsidRPr="00A86D8E" w:rsidRDefault="009441DF" w:rsidP="00FA519A">
      <w:pPr>
        <w:rPr>
          <w:rFonts w:ascii="Times New Roman" w:hAnsi="Times New Roman"/>
        </w:rPr>
      </w:pPr>
      <w:r w:rsidRPr="00A86D8E">
        <w:rPr>
          <w:rFonts w:ascii="Times New Roman" w:hAnsi="Times New Roman"/>
        </w:rPr>
        <w:t xml:space="preserve">Начальник управления физической культуры, </w:t>
      </w:r>
    </w:p>
    <w:p w:rsidR="009441DF" w:rsidRPr="00A86D8E" w:rsidRDefault="009441DF" w:rsidP="00FA519A">
      <w:pPr>
        <w:rPr>
          <w:rFonts w:ascii="Times New Roman" w:hAnsi="Times New Roman"/>
        </w:rPr>
      </w:pPr>
      <w:r w:rsidRPr="00A86D8E">
        <w:rPr>
          <w:rFonts w:ascii="Times New Roman" w:hAnsi="Times New Roman"/>
        </w:rPr>
        <w:t xml:space="preserve">спорта и туризма администрации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</w:t>
      </w:r>
      <w:r w:rsidRPr="00A86D8E">
        <w:rPr>
          <w:rFonts w:ascii="Times New Roman" w:hAnsi="Times New Roman"/>
        </w:rPr>
        <w:t xml:space="preserve">  </w:t>
      </w:r>
      <w:bookmarkStart w:id="0" w:name="_GoBack"/>
      <w:bookmarkEnd w:id="0"/>
      <w:r w:rsidRPr="00A86D8E">
        <w:rPr>
          <w:rFonts w:ascii="Times New Roman" w:hAnsi="Times New Roman"/>
        </w:rPr>
        <w:t>К.И. Гарифуллин</w:t>
      </w:r>
    </w:p>
    <w:sectPr w:rsidR="009441DF" w:rsidRPr="00A86D8E" w:rsidSect="00CB167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4CEF"/>
    <w:rsid w:val="00052584"/>
    <w:rsid w:val="00053DAD"/>
    <w:rsid w:val="00057334"/>
    <w:rsid w:val="000658DF"/>
    <w:rsid w:val="00065A37"/>
    <w:rsid w:val="000922B9"/>
    <w:rsid w:val="000D32B3"/>
    <w:rsid w:val="000E7B0F"/>
    <w:rsid w:val="000F5936"/>
    <w:rsid w:val="00110773"/>
    <w:rsid w:val="001241EF"/>
    <w:rsid w:val="00131E13"/>
    <w:rsid w:val="00155165"/>
    <w:rsid w:val="0018589A"/>
    <w:rsid w:val="00191A75"/>
    <w:rsid w:val="00194CC0"/>
    <w:rsid w:val="001A2DCD"/>
    <w:rsid w:val="001A5B94"/>
    <w:rsid w:val="001C64D1"/>
    <w:rsid w:val="001E57AF"/>
    <w:rsid w:val="001E6690"/>
    <w:rsid w:val="001F17DA"/>
    <w:rsid w:val="001F59DB"/>
    <w:rsid w:val="002066D7"/>
    <w:rsid w:val="00226FA5"/>
    <w:rsid w:val="00234F60"/>
    <w:rsid w:val="00285EF3"/>
    <w:rsid w:val="002B16E8"/>
    <w:rsid w:val="002C2E16"/>
    <w:rsid w:val="002D343A"/>
    <w:rsid w:val="002D424F"/>
    <w:rsid w:val="002E0F7E"/>
    <w:rsid w:val="002E6281"/>
    <w:rsid w:val="002F1C26"/>
    <w:rsid w:val="002F32E0"/>
    <w:rsid w:val="00312161"/>
    <w:rsid w:val="00345542"/>
    <w:rsid w:val="00347FAE"/>
    <w:rsid w:val="00354140"/>
    <w:rsid w:val="003B4859"/>
    <w:rsid w:val="003C3A64"/>
    <w:rsid w:val="003E2665"/>
    <w:rsid w:val="004010FB"/>
    <w:rsid w:val="00414794"/>
    <w:rsid w:val="00426FAD"/>
    <w:rsid w:val="00447FFE"/>
    <w:rsid w:val="00450A37"/>
    <w:rsid w:val="00467A16"/>
    <w:rsid w:val="00475BBE"/>
    <w:rsid w:val="00476561"/>
    <w:rsid w:val="00484CEF"/>
    <w:rsid w:val="00490FC8"/>
    <w:rsid w:val="004A41BC"/>
    <w:rsid w:val="004C000B"/>
    <w:rsid w:val="004D5CA6"/>
    <w:rsid w:val="004F5213"/>
    <w:rsid w:val="005038E0"/>
    <w:rsid w:val="00537F17"/>
    <w:rsid w:val="00577CF3"/>
    <w:rsid w:val="00584F6C"/>
    <w:rsid w:val="005D03A2"/>
    <w:rsid w:val="005D0459"/>
    <w:rsid w:val="005D20F6"/>
    <w:rsid w:val="005E65E6"/>
    <w:rsid w:val="00605EA5"/>
    <w:rsid w:val="00610CC5"/>
    <w:rsid w:val="0061770F"/>
    <w:rsid w:val="00653528"/>
    <w:rsid w:val="00676A5A"/>
    <w:rsid w:val="006968DD"/>
    <w:rsid w:val="00696B01"/>
    <w:rsid w:val="006C446C"/>
    <w:rsid w:val="006F39C5"/>
    <w:rsid w:val="00742225"/>
    <w:rsid w:val="00743805"/>
    <w:rsid w:val="007619B7"/>
    <w:rsid w:val="00762AC6"/>
    <w:rsid w:val="00766175"/>
    <w:rsid w:val="00771718"/>
    <w:rsid w:val="0078067C"/>
    <w:rsid w:val="007C15AC"/>
    <w:rsid w:val="007D0FE2"/>
    <w:rsid w:val="007F3AF3"/>
    <w:rsid w:val="008159A6"/>
    <w:rsid w:val="00856A80"/>
    <w:rsid w:val="00863C63"/>
    <w:rsid w:val="00870AEE"/>
    <w:rsid w:val="00872C37"/>
    <w:rsid w:val="00893509"/>
    <w:rsid w:val="00894DB7"/>
    <w:rsid w:val="008A528A"/>
    <w:rsid w:val="008D4E02"/>
    <w:rsid w:val="008E3561"/>
    <w:rsid w:val="008F7F31"/>
    <w:rsid w:val="00903C3E"/>
    <w:rsid w:val="00914F88"/>
    <w:rsid w:val="009441DF"/>
    <w:rsid w:val="00951F93"/>
    <w:rsid w:val="00956494"/>
    <w:rsid w:val="009823FD"/>
    <w:rsid w:val="009F42FD"/>
    <w:rsid w:val="00A01DED"/>
    <w:rsid w:val="00A1120F"/>
    <w:rsid w:val="00A27E31"/>
    <w:rsid w:val="00A67FCF"/>
    <w:rsid w:val="00A86D8E"/>
    <w:rsid w:val="00AD4FE0"/>
    <w:rsid w:val="00AE1D6C"/>
    <w:rsid w:val="00AE339E"/>
    <w:rsid w:val="00AE74B9"/>
    <w:rsid w:val="00B15C4E"/>
    <w:rsid w:val="00B2596B"/>
    <w:rsid w:val="00B30DFA"/>
    <w:rsid w:val="00B30EF3"/>
    <w:rsid w:val="00B35883"/>
    <w:rsid w:val="00B46D19"/>
    <w:rsid w:val="00B853D3"/>
    <w:rsid w:val="00B92721"/>
    <w:rsid w:val="00B977CB"/>
    <w:rsid w:val="00BA61A6"/>
    <w:rsid w:val="00BC1220"/>
    <w:rsid w:val="00BD17A5"/>
    <w:rsid w:val="00C04551"/>
    <w:rsid w:val="00C04CBE"/>
    <w:rsid w:val="00C201E3"/>
    <w:rsid w:val="00C42F7A"/>
    <w:rsid w:val="00C46B1F"/>
    <w:rsid w:val="00C85A43"/>
    <w:rsid w:val="00C9798E"/>
    <w:rsid w:val="00CB167B"/>
    <w:rsid w:val="00CB28AA"/>
    <w:rsid w:val="00CC37D0"/>
    <w:rsid w:val="00CC5F43"/>
    <w:rsid w:val="00CE21F8"/>
    <w:rsid w:val="00D17CB0"/>
    <w:rsid w:val="00D62DDC"/>
    <w:rsid w:val="00D962E6"/>
    <w:rsid w:val="00D97EEF"/>
    <w:rsid w:val="00DB0C46"/>
    <w:rsid w:val="00DB1664"/>
    <w:rsid w:val="00DB4944"/>
    <w:rsid w:val="00DE2381"/>
    <w:rsid w:val="00E43B98"/>
    <w:rsid w:val="00E45E52"/>
    <w:rsid w:val="00E46396"/>
    <w:rsid w:val="00E5288E"/>
    <w:rsid w:val="00E54127"/>
    <w:rsid w:val="00E65247"/>
    <w:rsid w:val="00E83314"/>
    <w:rsid w:val="00E93B11"/>
    <w:rsid w:val="00E97A41"/>
    <w:rsid w:val="00EA6699"/>
    <w:rsid w:val="00EB068E"/>
    <w:rsid w:val="00EC5A24"/>
    <w:rsid w:val="00ED330F"/>
    <w:rsid w:val="00ED47FA"/>
    <w:rsid w:val="00EE1ADE"/>
    <w:rsid w:val="00F05904"/>
    <w:rsid w:val="00F07457"/>
    <w:rsid w:val="00F2388E"/>
    <w:rsid w:val="00F3424A"/>
    <w:rsid w:val="00F5199C"/>
    <w:rsid w:val="00F52D98"/>
    <w:rsid w:val="00F5406B"/>
    <w:rsid w:val="00F60DD7"/>
    <w:rsid w:val="00F64910"/>
    <w:rsid w:val="00F81B1B"/>
    <w:rsid w:val="00FA1588"/>
    <w:rsid w:val="00FA519A"/>
    <w:rsid w:val="00FA7FA1"/>
    <w:rsid w:val="00FB6618"/>
    <w:rsid w:val="00FE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537F1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37F1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37F1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37F1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37F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37F1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37F1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37F1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537F1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537F17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37F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37F1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37F1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37F1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37F1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37F17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37F17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37F17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37F17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537F1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37F17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37F17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37F17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537F17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537F17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537F17"/>
    <w:rPr>
      <w:szCs w:val="32"/>
    </w:rPr>
  </w:style>
  <w:style w:type="paragraph" w:styleId="ListParagraph">
    <w:name w:val="List Paragraph"/>
    <w:basedOn w:val="Normal"/>
    <w:uiPriority w:val="99"/>
    <w:qFormat/>
    <w:rsid w:val="00537F1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537F17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537F17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37F17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37F17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537F17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537F17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537F17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537F17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537F17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537F17"/>
    <w:pPr>
      <w:outlineLvl w:val="9"/>
    </w:pPr>
  </w:style>
  <w:style w:type="table" w:styleId="TableGrid">
    <w:name w:val="Table Grid"/>
    <w:basedOn w:val="TableNormal"/>
    <w:uiPriority w:val="99"/>
    <w:rsid w:val="00CB16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A51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51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540</TotalTime>
  <Pages>4</Pages>
  <Words>573</Words>
  <Characters>3270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05_1</dc:creator>
  <cp:keywords/>
  <dc:description/>
  <cp:lastModifiedBy>User</cp:lastModifiedBy>
  <cp:revision>177</cp:revision>
  <cp:lastPrinted>2015-05-12T09:24:00Z</cp:lastPrinted>
  <dcterms:created xsi:type="dcterms:W3CDTF">2015-05-08T04:12:00Z</dcterms:created>
  <dcterms:modified xsi:type="dcterms:W3CDTF">2015-05-14T09:02:00Z</dcterms:modified>
</cp:coreProperties>
</file>