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5F0" w:rsidRDefault="00A525F0" w:rsidP="00B35C19"/>
    <w:p w:rsidR="00A525F0" w:rsidRPr="00910741" w:rsidRDefault="00A525F0" w:rsidP="00D20F90">
      <w:pPr>
        <w:jc w:val="center"/>
      </w:pPr>
      <w:r w:rsidRPr="00910741">
        <w:t>СВЕДЕНИЯ</w:t>
      </w:r>
    </w:p>
    <w:p w:rsidR="00A525F0" w:rsidRPr="00910741" w:rsidRDefault="00A525F0" w:rsidP="00D20F90">
      <w:pPr>
        <w:jc w:val="center"/>
      </w:pPr>
      <w:r w:rsidRPr="00910741">
        <w:t>о доходах, об имуществе и обязательствах</w:t>
      </w:r>
    </w:p>
    <w:p w:rsidR="00A525F0" w:rsidRPr="00910741" w:rsidRDefault="00A525F0" w:rsidP="00D20F90">
      <w:pPr>
        <w:jc w:val="center"/>
      </w:pPr>
      <w:r w:rsidRPr="00910741">
        <w:t xml:space="preserve">имущественного характера </w:t>
      </w:r>
      <w:r w:rsidRPr="005349FE">
        <w:rPr>
          <w:b/>
          <w:bCs/>
        </w:rPr>
        <w:t>Камышевского сельского поселения</w:t>
      </w:r>
      <w:r>
        <w:t xml:space="preserve"> </w:t>
      </w:r>
      <w:r w:rsidRPr="00910741">
        <w:t>за отчетный период</w:t>
      </w:r>
    </w:p>
    <w:p w:rsidR="00A525F0" w:rsidRDefault="00A525F0" w:rsidP="00C25334">
      <w:pPr>
        <w:jc w:val="center"/>
      </w:pPr>
      <w:r>
        <w:t>с 1 января 2014</w:t>
      </w:r>
      <w:r w:rsidRPr="00910741">
        <w:t xml:space="preserve"> г</w:t>
      </w:r>
      <w:r>
        <w:t>. по 31 декабря 2014</w:t>
      </w:r>
      <w:r w:rsidRPr="00910741">
        <w:t>г.</w:t>
      </w:r>
    </w:p>
    <w:p w:rsidR="00A525F0" w:rsidRPr="00DB543B" w:rsidRDefault="00A525F0" w:rsidP="00D20F90">
      <w:pPr>
        <w:tabs>
          <w:tab w:val="left" w:pos="210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tbl>
      <w:tblPr>
        <w:tblW w:w="1574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854"/>
        <w:gridCol w:w="1204"/>
        <w:gridCol w:w="1276"/>
        <w:gridCol w:w="1276"/>
        <w:gridCol w:w="1368"/>
        <w:gridCol w:w="6"/>
        <w:gridCol w:w="1035"/>
        <w:gridCol w:w="993"/>
        <w:gridCol w:w="992"/>
        <w:gridCol w:w="992"/>
        <w:gridCol w:w="1276"/>
        <w:gridCol w:w="1738"/>
        <w:gridCol w:w="6"/>
      </w:tblGrid>
      <w:tr w:rsidR="00A525F0" w:rsidRPr="00B74798">
        <w:trPr>
          <w:trHeight w:val="940"/>
        </w:trPr>
        <w:tc>
          <w:tcPr>
            <w:tcW w:w="1728" w:type="dxa"/>
            <w:vMerge w:val="restart"/>
          </w:tcPr>
          <w:p w:rsidR="00A525F0" w:rsidRPr="00B74798" w:rsidRDefault="00A525F0" w:rsidP="00FE7A1E">
            <w:pPr>
              <w:jc w:val="center"/>
            </w:pPr>
            <w:r w:rsidRPr="00B74798">
              <w:rPr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854" w:type="dxa"/>
            <w:vMerge w:val="restart"/>
          </w:tcPr>
          <w:p w:rsidR="00A525F0" w:rsidRPr="00B74798" w:rsidRDefault="00A525F0" w:rsidP="00FE7A1E">
            <w:pPr>
              <w:jc w:val="center"/>
            </w:pPr>
            <w:r w:rsidRPr="00B74798">
              <w:rPr>
                <w:sz w:val="22"/>
                <w:szCs w:val="22"/>
              </w:rPr>
              <w:t>Должность</w:t>
            </w:r>
          </w:p>
        </w:tc>
        <w:tc>
          <w:tcPr>
            <w:tcW w:w="5130" w:type="dxa"/>
            <w:gridSpan w:val="5"/>
          </w:tcPr>
          <w:p w:rsidR="00A525F0" w:rsidRPr="00B74798" w:rsidRDefault="00A525F0" w:rsidP="00FE7A1E">
            <w:r w:rsidRPr="00B74798">
              <w:rPr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020" w:type="dxa"/>
            <w:gridSpan w:val="3"/>
            <w:tcBorders>
              <w:bottom w:val="nil"/>
            </w:tcBorders>
          </w:tcPr>
          <w:p w:rsidR="00A525F0" w:rsidRPr="00B74798" w:rsidRDefault="00A525F0" w:rsidP="00FE7A1E">
            <w:pPr>
              <w:jc w:val="center"/>
            </w:pPr>
            <w:r w:rsidRPr="00B74798">
              <w:rPr>
                <w:sz w:val="22"/>
                <w:szCs w:val="22"/>
              </w:rPr>
              <w:t>Объекты  недвижимости, находящиеся в пользовании</w:t>
            </w:r>
          </w:p>
        </w:tc>
        <w:tc>
          <w:tcPr>
            <w:tcW w:w="992" w:type="dxa"/>
            <w:tcBorders>
              <w:bottom w:val="nil"/>
            </w:tcBorders>
          </w:tcPr>
          <w:p w:rsidR="00A525F0" w:rsidRPr="00B74798" w:rsidRDefault="00A525F0" w:rsidP="00FE7A1E">
            <w:r w:rsidRPr="00B74798">
              <w:rPr>
                <w:sz w:val="22"/>
                <w:szCs w:val="22"/>
              </w:rPr>
              <w:t xml:space="preserve">транспортные средства (вид и марка)             </w:t>
            </w:r>
          </w:p>
        </w:tc>
        <w:tc>
          <w:tcPr>
            <w:tcW w:w="1276" w:type="dxa"/>
            <w:tcBorders>
              <w:bottom w:val="nil"/>
            </w:tcBorders>
          </w:tcPr>
          <w:p w:rsidR="00A525F0" w:rsidRPr="00B74798" w:rsidRDefault="00A525F0" w:rsidP="00FE7A1E">
            <w:r>
              <w:t>Декларированный годовой доход за  отчетный период (руб)</w:t>
            </w:r>
          </w:p>
        </w:tc>
        <w:tc>
          <w:tcPr>
            <w:tcW w:w="1744" w:type="dxa"/>
            <w:gridSpan w:val="2"/>
            <w:tcBorders>
              <w:bottom w:val="nil"/>
            </w:tcBorders>
          </w:tcPr>
          <w:p w:rsidR="00A525F0" w:rsidRPr="00B74798" w:rsidRDefault="00A525F0" w:rsidP="00FE7A1E">
            <w:r w:rsidRPr="00B74798">
              <w:rPr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525F0" w:rsidRPr="00B74798">
        <w:trPr>
          <w:gridAfter w:val="1"/>
          <w:wAfter w:w="6" w:type="dxa"/>
          <w:trHeight w:val="1260"/>
        </w:trPr>
        <w:tc>
          <w:tcPr>
            <w:tcW w:w="1728" w:type="dxa"/>
            <w:vMerge/>
            <w:vAlign w:val="center"/>
          </w:tcPr>
          <w:p w:rsidR="00A525F0" w:rsidRPr="00B74798" w:rsidRDefault="00A525F0" w:rsidP="00FE7A1E"/>
        </w:tc>
        <w:tc>
          <w:tcPr>
            <w:tcW w:w="1854" w:type="dxa"/>
            <w:vMerge/>
            <w:vAlign w:val="center"/>
          </w:tcPr>
          <w:p w:rsidR="00A525F0" w:rsidRPr="00B74798" w:rsidRDefault="00A525F0" w:rsidP="00FE7A1E"/>
        </w:tc>
        <w:tc>
          <w:tcPr>
            <w:tcW w:w="1204" w:type="dxa"/>
          </w:tcPr>
          <w:p w:rsidR="00A525F0" w:rsidRPr="00B74798" w:rsidRDefault="00A525F0" w:rsidP="00FE7A1E">
            <w:pPr>
              <w:jc w:val="center"/>
            </w:pPr>
            <w:r w:rsidRPr="00B74798">
              <w:rPr>
                <w:sz w:val="22"/>
                <w:szCs w:val="22"/>
              </w:rPr>
              <w:t xml:space="preserve">вид объекта </w:t>
            </w:r>
          </w:p>
        </w:tc>
        <w:tc>
          <w:tcPr>
            <w:tcW w:w="1276" w:type="dxa"/>
          </w:tcPr>
          <w:p w:rsidR="00A525F0" w:rsidRPr="00B74798" w:rsidRDefault="00A525F0" w:rsidP="00FE7A1E">
            <w:pPr>
              <w:jc w:val="center"/>
            </w:pPr>
            <w:r w:rsidRPr="00B74798">
              <w:rPr>
                <w:sz w:val="22"/>
                <w:szCs w:val="22"/>
              </w:rPr>
              <w:t>Вид собственности</w:t>
            </w:r>
          </w:p>
        </w:tc>
        <w:tc>
          <w:tcPr>
            <w:tcW w:w="1276" w:type="dxa"/>
          </w:tcPr>
          <w:p w:rsidR="00A525F0" w:rsidRPr="00B74798" w:rsidRDefault="00A525F0" w:rsidP="00FE7A1E">
            <w:pPr>
              <w:jc w:val="center"/>
            </w:pPr>
            <w:r w:rsidRPr="00B74798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368" w:type="dxa"/>
          </w:tcPr>
          <w:p w:rsidR="00A525F0" w:rsidRPr="00B74798" w:rsidRDefault="00A525F0" w:rsidP="00FE7A1E">
            <w:pPr>
              <w:jc w:val="center"/>
            </w:pPr>
            <w:r w:rsidRPr="00B74798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041" w:type="dxa"/>
            <w:gridSpan w:val="2"/>
          </w:tcPr>
          <w:p w:rsidR="00A525F0" w:rsidRPr="00B74798" w:rsidRDefault="00A525F0" w:rsidP="00FE7A1E">
            <w:pPr>
              <w:jc w:val="center"/>
            </w:pPr>
            <w:r w:rsidRPr="00B74798">
              <w:rPr>
                <w:sz w:val="22"/>
                <w:szCs w:val="22"/>
              </w:rPr>
              <w:t>вид объекта</w:t>
            </w:r>
          </w:p>
        </w:tc>
        <w:tc>
          <w:tcPr>
            <w:tcW w:w="993" w:type="dxa"/>
          </w:tcPr>
          <w:p w:rsidR="00A525F0" w:rsidRPr="00B74798" w:rsidRDefault="00A525F0" w:rsidP="00FE7A1E">
            <w:pPr>
              <w:jc w:val="center"/>
            </w:pPr>
            <w:r w:rsidRPr="00B74798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992" w:type="dxa"/>
          </w:tcPr>
          <w:p w:rsidR="00A525F0" w:rsidRPr="00B74798" w:rsidRDefault="00A525F0" w:rsidP="00FE7A1E">
            <w:pPr>
              <w:jc w:val="center"/>
            </w:pPr>
            <w:r w:rsidRPr="00B74798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992" w:type="dxa"/>
            <w:tcBorders>
              <w:top w:val="nil"/>
            </w:tcBorders>
          </w:tcPr>
          <w:p w:rsidR="00A525F0" w:rsidRPr="00B74798" w:rsidRDefault="00A525F0" w:rsidP="00FE7A1E"/>
        </w:tc>
        <w:tc>
          <w:tcPr>
            <w:tcW w:w="1276" w:type="dxa"/>
            <w:tcBorders>
              <w:top w:val="nil"/>
            </w:tcBorders>
          </w:tcPr>
          <w:p w:rsidR="00A525F0" w:rsidRPr="00B74798" w:rsidRDefault="00A525F0" w:rsidP="00FE7A1E"/>
        </w:tc>
        <w:tc>
          <w:tcPr>
            <w:tcW w:w="1738" w:type="dxa"/>
            <w:tcBorders>
              <w:top w:val="nil"/>
            </w:tcBorders>
          </w:tcPr>
          <w:p w:rsidR="00A525F0" w:rsidRPr="00B74798" w:rsidRDefault="00A525F0" w:rsidP="00FE7A1E"/>
        </w:tc>
      </w:tr>
      <w:tr w:rsidR="00A525F0" w:rsidRPr="00B74798">
        <w:trPr>
          <w:gridAfter w:val="1"/>
          <w:wAfter w:w="6" w:type="dxa"/>
          <w:trHeight w:val="120"/>
        </w:trPr>
        <w:tc>
          <w:tcPr>
            <w:tcW w:w="1728" w:type="dxa"/>
            <w:vAlign w:val="center"/>
          </w:tcPr>
          <w:p w:rsidR="00A525F0" w:rsidRPr="00B74798" w:rsidRDefault="00A525F0" w:rsidP="00FE7A1E">
            <w:pPr>
              <w:jc w:val="center"/>
            </w:pPr>
            <w:r w:rsidRPr="00B74798">
              <w:rPr>
                <w:sz w:val="22"/>
                <w:szCs w:val="22"/>
              </w:rPr>
              <w:t>1</w:t>
            </w:r>
          </w:p>
        </w:tc>
        <w:tc>
          <w:tcPr>
            <w:tcW w:w="1854" w:type="dxa"/>
            <w:vAlign w:val="center"/>
          </w:tcPr>
          <w:p w:rsidR="00A525F0" w:rsidRPr="00B74798" w:rsidRDefault="00A525F0" w:rsidP="00FE7A1E">
            <w:pPr>
              <w:jc w:val="center"/>
            </w:pPr>
            <w:r w:rsidRPr="00B74798">
              <w:rPr>
                <w:sz w:val="22"/>
                <w:szCs w:val="22"/>
              </w:rPr>
              <w:t>2</w:t>
            </w:r>
          </w:p>
        </w:tc>
        <w:tc>
          <w:tcPr>
            <w:tcW w:w="1204" w:type="dxa"/>
          </w:tcPr>
          <w:p w:rsidR="00A525F0" w:rsidRPr="00B74798" w:rsidRDefault="00A525F0" w:rsidP="00FE7A1E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A525F0" w:rsidRPr="00B74798" w:rsidRDefault="00A525F0" w:rsidP="00FE7A1E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A525F0" w:rsidRPr="00B74798" w:rsidRDefault="00A525F0" w:rsidP="00FE7A1E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368" w:type="dxa"/>
          </w:tcPr>
          <w:p w:rsidR="00A525F0" w:rsidRPr="00B74798" w:rsidRDefault="00A525F0" w:rsidP="00FE7A1E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41" w:type="dxa"/>
            <w:gridSpan w:val="2"/>
          </w:tcPr>
          <w:p w:rsidR="00A525F0" w:rsidRPr="00B74798" w:rsidRDefault="00A525F0" w:rsidP="00FE7A1E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</w:tcPr>
          <w:p w:rsidR="00A525F0" w:rsidRPr="00B74798" w:rsidRDefault="00A525F0" w:rsidP="00FE7A1E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A525F0" w:rsidRPr="00B74798" w:rsidRDefault="00A525F0" w:rsidP="00FE7A1E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A525F0" w:rsidRPr="00B74798" w:rsidRDefault="00A525F0" w:rsidP="00FE7A1E">
            <w:r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:rsidR="00A525F0" w:rsidRPr="00B74798" w:rsidRDefault="00A525F0" w:rsidP="00FE7A1E">
            <w:r>
              <w:rPr>
                <w:sz w:val="22"/>
                <w:szCs w:val="22"/>
              </w:rPr>
              <w:t>11</w:t>
            </w:r>
          </w:p>
        </w:tc>
        <w:tc>
          <w:tcPr>
            <w:tcW w:w="1738" w:type="dxa"/>
          </w:tcPr>
          <w:p w:rsidR="00A525F0" w:rsidRPr="00B74798" w:rsidRDefault="00A525F0" w:rsidP="00FE7A1E">
            <w:r>
              <w:rPr>
                <w:sz w:val="22"/>
                <w:szCs w:val="22"/>
              </w:rPr>
              <w:t>12</w:t>
            </w:r>
          </w:p>
        </w:tc>
      </w:tr>
      <w:tr w:rsidR="00A525F0">
        <w:trPr>
          <w:gridAfter w:val="1"/>
          <w:wAfter w:w="6" w:type="dxa"/>
        </w:trPr>
        <w:tc>
          <w:tcPr>
            <w:tcW w:w="1728" w:type="dxa"/>
          </w:tcPr>
          <w:p w:rsidR="00A525F0" w:rsidRPr="005349FE" w:rsidRDefault="00A525F0" w:rsidP="00FE7A1E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 xml:space="preserve">Хамидуллина Зилия Хидиятовна </w:t>
            </w:r>
          </w:p>
        </w:tc>
        <w:tc>
          <w:tcPr>
            <w:tcW w:w="1854" w:type="dxa"/>
          </w:tcPr>
          <w:p w:rsidR="00A525F0" w:rsidRPr="005349FE" w:rsidRDefault="00A525F0" w:rsidP="00FE7A1E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 xml:space="preserve">Специалист муниципальной службы  1 категории </w:t>
            </w:r>
          </w:p>
        </w:tc>
        <w:tc>
          <w:tcPr>
            <w:tcW w:w="1204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 xml:space="preserve">1)Кварти-ра 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2) земель-ный учас-ток ИЖС</w:t>
            </w:r>
          </w:p>
        </w:tc>
        <w:tc>
          <w:tcPr>
            <w:tcW w:w="1276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Индивидуальный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индивидуальный</w:t>
            </w:r>
          </w:p>
        </w:tc>
        <w:tc>
          <w:tcPr>
            <w:tcW w:w="1276" w:type="dxa"/>
          </w:tcPr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41,8</w:t>
            </w: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872</w:t>
            </w:r>
          </w:p>
        </w:tc>
        <w:tc>
          <w:tcPr>
            <w:tcW w:w="1368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 xml:space="preserve">Россия 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Россия</w:t>
            </w:r>
          </w:p>
        </w:tc>
        <w:tc>
          <w:tcPr>
            <w:tcW w:w="1041" w:type="dxa"/>
            <w:gridSpan w:val="2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110382,50</w:t>
            </w:r>
          </w:p>
        </w:tc>
        <w:tc>
          <w:tcPr>
            <w:tcW w:w="1738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</w:tr>
      <w:tr w:rsidR="00A525F0">
        <w:trPr>
          <w:gridAfter w:val="1"/>
          <w:wAfter w:w="6" w:type="dxa"/>
        </w:trPr>
        <w:tc>
          <w:tcPr>
            <w:tcW w:w="1728" w:type="dxa"/>
          </w:tcPr>
          <w:p w:rsidR="00A525F0" w:rsidRPr="005349FE" w:rsidRDefault="00A525F0" w:rsidP="00FE7A1E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 xml:space="preserve">Тряпицына Юлия Васильевна </w:t>
            </w:r>
          </w:p>
        </w:tc>
        <w:tc>
          <w:tcPr>
            <w:tcW w:w="1854" w:type="dxa"/>
          </w:tcPr>
          <w:p w:rsidR="00A525F0" w:rsidRPr="005349FE" w:rsidRDefault="00A525F0" w:rsidP="00FE7A1E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 xml:space="preserve"> Заместитель главы по финанасовым вопросам</w:t>
            </w:r>
          </w:p>
        </w:tc>
        <w:tc>
          <w:tcPr>
            <w:tcW w:w="1204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 xml:space="preserve">1)3-х комнатнаяКвартира 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2) 2-х комнатнаяквартира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 xml:space="preserve">3) земель-ный участок ИЖС </w:t>
            </w:r>
          </w:p>
        </w:tc>
        <w:tc>
          <w:tcPr>
            <w:tcW w:w="1276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Индивидуальный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Индивидуальный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индивидуальный</w:t>
            </w:r>
          </w:p>
        </w:tc>
        <w:tc>
          <w:tcPr>
            <w:tcW w:w="1276" w:type="dxa"/>
          </w:tcPr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47</w:t>
            </w: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58,8</w:t>
            </w: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757</w:t>
            </w:r>
          </w:p>
        </w:tc>
        <w:tc>
          <w:tcPr>
            <w:tcW w:w="1368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Россия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 xml:space="preserve">Россия 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Россия</w:t>
            </w:r>
          </w:p>
        </w:tc>
        <w:tc>
          <w:tcPr>
            <w:tcW w:w="1041" w:type="dxa"/>
            <w:gridSpan w:val="2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223464,54</w:t>
            </w:r>
          </w:p>
        </w:tc>
        <w:tc>
          <w:tcPr>
            <w:tcW w:w="1738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</w:tr>
      <w:tr w:rsidR="00A525F0">
        <w:trPr>
          <w:gridAfter w:val="1"/>
          <w:wAfter w:w="6" w:type="dxa"/>
        </w:trPr>
        <w:tc>
          <w:tcPr>
            <w:tcW w:w="3582" w:type="dxa"/>
            <w:gridSpan w:val="2"/>
          </w:tcPr>
          <w:p w:rsidR="00A525F0" w:rsidRPr="005349FE" w:rsidRDefault="00A525F0" w:rsidP="00C25334">
            <w:pPr>
              <w:tabs>
                <w:tab w:val="left" w:pos="930"/>
              </w:tabs>
              <w:jc w:val="both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супруг</w:t>
            </w:r>
          </w:p>
        </w:tc>
        <w:tc>
          <w:tcPr>
            <w:tcW w:w="1204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 xml:space="preserve">1)2-х комнатнаяквартира 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2)земельный участок ИЖС</w:t>
            </w:r>
          </w:p>
        </w:tc>
        <w:tc>
          <w:tcPr>
            <w:tcW w:w="1276" w:type="dxa"/>
          </w:tcPr>
          <w:p w:rsidR="00A525F0" w:rsidRPr="005349FE" w:rsidRDefault="00A525F0" w:rsidP="00FE7A1E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 xml:space="preserve">Индивидуальный </w:t>
            </w:r>
          </w:p>
          <w:p w:rsidR="00A525F0" w:rsidRPr="005349FE" w:rsidRDefault="00A525F0" w:rsidP="00FE7A1E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FE7A1E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индивидуальный</w:t>
            </w:r>
          </w:p>
        </w:tc>
        <w:tc>
          <w:tcPr>
            <w:tcW w:w="1276" w:type="dxa"/>
          </w:tcPr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71</w:t>
            </w: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600</w:t>
            </w:r>
          </w:p>
        </w:tc>
        <w:tc>
          <w:tcPr>
            <w:tcW w:w="1368" w:type="dxa"/>
          </w:tcPr>
          <w:p w:rsidR="00A525F0" w:rsidRPr="005349FE" w:rsidRDefault="00A525F0" w:rsidP="003E3B9B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Россия</w:t>
            </w:r>
          </w:p>
          <w:p w:rsidR="00A525F0" w:rsidRPr="005349FE" w:rsidRDefault="00A525F0" w:rsidP="00FE7A1E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FE7A1E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3E3B9B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Россия</w:t>
            </w:r>
          </w:p>
        </w:tc>
        <w:tc>
          <w:tcPr>
            <w:tcW w:w="1041" w:type="dxa"/>
            <w:gridSpan w:val="2"/>
          </w:tcPr>
          <w:p w:rsidR="00A525F0" w:rsidRPr="005349FE" w:rsidRDefault="00A525F0" w:rsidP="00FE7A1E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A525F0" w:rsidRPr="005349FE" w:rsidRDefault="00A525F0" w:rsidP="00FE7A1E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МАЗ-544069 ,2007г</w:t>
            </w:r>
          </w:p>
        </w:tc>
        <w:tc>
          <w:tcPr>
            <w:tcW w:w="1276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120384,0</w:t>
            </w:r>
          </w:p>
        </w:tc>
        <w:tc>
          <w:tcPr>
            <w:tcW w:w="1738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</w:tr>
      <w:tr w:rsidR="00A525F0">
        <w:trPr>
          <w:gridAfter w:val="1"/>
          <w:wAfter w:w="6" w:type="dxa"/>
        </w:trPr>
        <w:tc>
          <w:tcPr>
            <w:tcW w:w="3582" w:type="dxa"/>
            <w:gridSpan w:val="2"/>
          </w:tcPr>
          <w:p w:rsidR="00A525F0" w:rsidRPr="005349FE" w:rsidRDefault="00A525F0" w:rsidP="00FE7A1E">
            <w:pPr>
              <w:tabs>
                <w:tab w:val="left" w:pos="930"/>
              </w:tabs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 xml:space="preserve"> дочь</w:t>
            </w:r>
          </w:p>
        </w:tc>
        <w:tc>
          <w:tcPr>
            <w:tcW w:w="1204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A525F0" w:rsidRPr="005349FE" w:rsidRDefault="00A525F0" w:rsidP="00FE7A1E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1368" w:type="dxa"/>
          </w:tcPr>
          <w:p w:rsidR="00A525F0" w:rsidRPr="005349FE" w:rsidRDefault="00A525F0" w:rsidP="00FE7A1E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1041" w:type="dxa"/>
            <w:gridSpan w:val="2"/>
          </w:tcPr>
          <w:p w:rsidR="00A525F0" w:rsidRPr="005349FE" w:rsidRDefault="00A525F0" w:rsidP="00C25334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 xml:space="preserve">2-хком-натная кварти-ра </w:t>
            </w:r>
          </w:p>
        </w:tc>
        <w:tc>
          <w:tcPr>
            <w:tcW w:w="993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71</w:t>
            </w:r>
          </w:p>
        </w:tc>
        <w:tc>
          <w:tcPr>
            <w:tcW w:w="992" w:type="dxa"/>
          </w:tcPr>
          <w:p w:rsidR="00A525F0" w:rsidRPr="005349FE" w:rsidRDefault="00A525F0" w:rsidP="00FE7A1E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Россия</w:t>
            </w:r>
          </w:p>
        </w:tc>
        <w:tc>
          <w:tcPr>
            <w:tcW w:w="992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1738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</w:p>
        </w:tc>
      </w:tr>
      <w:tr w:rsidR="00A525F0">
        <w:trPr>
          <w:gridAfter w:val="1"/>
          <w:wAfter w:w="6" w:type="dxa"/>
        </w:trPr>
        <w:tc>
          <w:tcPr>
            <w:tcW w:w="1728" w:type="dxa"/>
          </w:tcPr>
          <w:p w:rsidR="00A525F0" w:rsidRPr="005349FE" w:rsidRDefault="00A525F0" w:rsidP="00FE7A1E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 xml:space="preserve">Афлятунова Лилия Мирзаевна </w:t>
            </w:r>
          </w:p>
        </w:tc>
        <w:tc>
          <w:tcPr>
            <w:tcW w:w="1854" w:type="dxa"/>
          </w:tcPr>
          <w:p w:rsidR="00A525F0" w:rsidRPr="005349FE" w:rsidRDefault="00A525F0" w:rsidP="00FE7A1E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 xml:space="preserve">Председатель совета депутатов </w:t>
            </w:r>
          </w:p>
        </w:tc>
        <w:tc>
          <w:tcPr>
            <w:tcW w:w="1204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 xml:space="preserve">1)  жилой дом 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 xml:space="preserve">2) не завершенное строительства 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3) земельный участок ИЖС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4)земельный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Участок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5)земельный пай</w:t>
            </w:r>
          </w:p>
        </w:tc>
        <w:tc>
          <w:tcPr>
            <w:tcW w:w="1276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Индивидуальный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Индивидуальный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Индивидуальный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Индивидуальный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индивидуальный</w:t>
            </w:r>
          </w:p>
        </w:tc>
        <w:tc>
          <w:tcPr>
            <w:tcW w:w="1276" w:type="dxa"/>
          </w:tcPr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68,7</w:t>
            </w: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109,9</w:t>
            </w: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2740</w:t>
            </w: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2200</w:t>
            </w: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66000</w:t>
            </w:r>
          </w:p>
        </w:tc>
        <w:tc>
          <w:tcPr>
            <w:tcW w:w="1368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Россия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 xml:space="preserve">Россия 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Россия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Россия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Россия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gridSpan w:val="2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220910,48</w:t>
            </w:r>
          </w:p>
        </w:tc>
        <w:tc>
          <w:tcPr>
            <w:tcW w:w="1738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</w:tr>
      <w:tr w:rsidR="00A525F0">
        <w:trPr>
          <w:gridAfter w:val="1"/>
          <w:wAfter w:w="6" w:type="dxa"/>
        </w:trPr>
        <w:tc>
          <w:tcPr>
            <w:tcW w:w="3582" w:type="dxa"/>
            <w:gridSpan w:val="2"/>
          </w:tcPr>
          <w:p w:rsidR="00A525F0" w:rsidRPr="005349FE" w:rsidRDefault="00A525F0" w:rsidP="00FE7A1E">
            <w:pPr>
              <w:tabs>
                <w:tab w:val="left" w:pos="930"/>
              </w:tabs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супруг</w:t>
            </w:r>
          </w:p>
        </w:tc>
        <w:tc>
          <w:tcPr>
            <w:tcW w:w="1204" w:type="dxa"/>
          </w:tcPr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1)земель-ный  пай</w:t>
            </w: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525F0" w:rsidRPr="005349FE" w:rsidRDefault="00A525F0" w:rsidP="00845053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индивидуальная</w:t>
            </w: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66000</w:t>
            </w: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</w:tcPr>
          <w:p w:rsidR="00A525F0" w:rsidRPr="005349FE" w:rsidRDefault="00A525F0" w:rsidP="00845053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Россия</w:t>
            </w: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gridSpan w:val="2"/>
          </w:tcPr>
          <w:p w:rsidR="00A525F0" w:rsidRPr="005349FE" w:rsidRDefault="00A525F0" w:rsidP="00133E3A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993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68,7</w:t>
            </w:r>
          </w:p>
        </w:tc>
        <w:tc>
          <w:tcPr>
            <w:tcW w:w="992" w:type="dxa"/>
          </w:tcPr>
          <w:p w:rsidR="00A525F0" w:rsidRPr="005349FE" w:rsidRDefault="00A525F0" w:rsidP="00FE7A1E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Россия</w:t>
            </w:r>
          </w:p>
        </w:tc>
        <w:tc>
          <w:tcPr>
            <w:tcW w:w="992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Шивроле Нива 2013г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167461,86</w:t>
            </w:r>
          </w:p>
        </w:tc>
        <w:tc>
          <w:tcPr>
            <w:tcW w:w="1738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</w:tr>
      <w:tr w:rsidR="00A525F0">
        <w:trPr>
          <w:gridAfter w:val="1"/>
          <w:wAfter w:w="6" w:type="dxa"/>
        </w:trPr>
        <w:tc>
          <w:tcPr>
            <w:tcW w:w="1728" w:type="dxa"/>
          </w:tcPr>
          <w:p w:rsidR="00A525F0" w:rsidRPr="005349FE" w:rsidRDefault="00A525F0" w:rsidP="00FE7A1E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Малев Анатолий Николаевич</w:t>
            </w:r>
          </w:p>
        </w:tc>
        <w:tc>
          <w:tcPr>
            <w:tcW w:w="1854" w:type="dxa"/>
          </w:tcPr>
          <w:p w:rsidR="00A525F0" w:rsidRPr="005349FE" w:rsidRDefault="00A525F0" w:rsidP="00FE7A1E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Глава  сельского поселения</w:t>
            </w:r>
          </w:p>
        </w:tc>
        <w:tc>
          <w:tcPr>
            <w:tcW w:w="1204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 xml:space="preserve">1)  жилой дом 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2) 2-х   квартира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3) земель-ный учас-ток ИЖС</w:t>
            </w:r>
          </w:p>
        </w:tc>
        <w:tc>
          <w:tcPr>
            <w:tcW w:w="1276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Индивидулальный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Индивидуальный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индувидуальный</w:t>
            </w:r>
          </w:p>
        </w:tc>
        <w:tc>
          <w:tcPr>
            <w:tcW w:w="1276" w:type="dxa"/>
          </w:tcPr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110</w:t>
            </w: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34</w:t>
            </w: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1500</w:t>
            </w:r>
          </w:p>
        </w:tc>
        <w:tc>
          <w:tcPr>
            <w:tcW w:w="1368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Россия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 xml:space="preserve">Россия 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Россия</w:t>
            </w:r>
          </w:p>
        </w:tc>
        <w:tc>
          <w:tcPr>
            <w:tcW w:w="1041" w:type="dxa"/>
            <w:gridSpan w:val="2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 xml:space="preserve">Тойота  каролла  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2) УАЗ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3)ВАЗ-2115</w:t>
            </w:r>
          </w:p>
        </w:tc>
        <w:tc>
          <w:tcPr>
            <w:tcW w:w="1276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326496,06</w:t>
            </w:r>
          </w:p>
        </w:tc>
        <w:tc>
          <w:tcPr>
            <w:tcW w:w="1738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</w:tr>
      <w:tr w:rsidR="00A525F0">
        <w:trPr>
          <w:gridAfter w:val="1"/>
          <w:wAfter w:w="6" w:type="dxa"/>
        </w:trPr>
        <w:tc>
          <w:tcPr>
            <w:tcW w:w="3582" w:type="dxa"/>
            <w:gridSpan w:val="2"/>
          </w:tcPr>
          <w:p w:rsidR="00A525F0" w:rsidRPr="005349FE" w:rsidRDefault="00A525F0" w:rsidP="00FE7A1E">
            <w:pPr>
              <w:tabs>
                <w:tab w:val="left" w:pos="930"/>
              </w:tabs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супруга</w:t>
            </w:r>
          </w:p>
        </w:tc>
        <w:tc>
          <w:tcPr>
            <w:tcW w:w="1204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1) квартира</w:t>
            </w:r>
          </w:p>
        </w:tc>
        <w:tc>
          <w:tcPr>
            <w:tcW w:w="1276" w:type="dxa"/>
          </w:tcPr>
          <w:p w:rsidR="00A525F0" w:rsidRPr="005349FE" w:rsidRDefault="00A525F0" w:rsidP="00E41612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1,2 доли</w:t>
            </w:r>
          </w:p>
        </w:tc>
        <w:tc>
          <w:tcPr>
            <w:tcW w:w="1276" w:type="dxa"/>
          </w:tcPr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36</w:t>
            </w:r>
          </w:p>
        </w:tc>
        <w:tc>
          <w:tcPr>
            <w:tcW w:w="1368" w:type="dxa"/>
          </w:tcPr>
          <w:p w:rsidR="00A525F0" w:rsidRPr="005349FE" w:rsidRDefault="00A525F0" w:rsidP="00FE7A1E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Россия</w:t>
            </w:r>
          </w:p>
        </w:tc>
        <w:tc>
          <w:tcPr>
            <w:tcW w:w="1041" w:type="dxa"/>
            <w:gridSpan w:val="2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A525F0" w:rsidRPr="005349FE" w:rsidRDefault="00A525F0" w:rsidP="00FE7A1E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109219,20</w:t>
            </w:r>
          </w:p>
        </w:tc>
        <w:tc>
          <w:tcPr>
            <w:tcW w:w="1738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</w:tr>
      <w:tr w:rsidR="00A525F0">
        <w:trPr>
          <w:gridAfter w:val="1"/>
          <w:wAfter w:w="6" w:type="dxa"/>
        </w:trPr>
        <w:tc>
          <w:tcPr>
            <w:tcW w:w="1728" w:type="dxa"/>
          </w:tcPr>
          <w:p w:rsidR="00A525F0" w:rsidRPr="005349FE" w:rsidRDefault="00A525F0" w:rsidP="00FE7A1E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 xml:space="preserve">Нафикова </w:t>
            </w:r>
          </w:p>
          <w:p w:rsidR="00A525F0" w:rsidRPr="005349FE" w:rsidRDefault="00A525F0" w:rsidP="00FE7A1E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Альмира Газизовна</w:t>
            </w:r>
          </w:p>
        </w:tc>
        <w:tc>
          <w:tcPr>
            <w:tcW w:w="1854" w:type="dxa"/>
          </w:tcPr>
          <w:p w:rsidR="00A525F0" w:rsidRPr="005349FE" w:rsidRDefault="00A525F0" w:rsidP="00FE7A1E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Заведующая МУСКЦ Камышевского  сельского поселекния</w:t>
            </w:r>
          </w:p>
        </w:tc>
        <w:tc>
          <w:tcPr>
            <w:tcW w:w="1204" w:type="dxa"/>
          </w:tcPr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1)Жилой дом</w:t>
            </w: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2) жилой</w:t>
            </w: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Дом</w:t>
            </w: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3)земельный участок ИЖС</w:t>
            </w: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4)земельный участок</w:t>
            </w: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1/3 доли</w:t>
            </w: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1/2 доли</w:t>
            </w: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1/3 доли</w:t>
            </w: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½  доли</w:t>
            </w:r>
          </w:p>
        </w:tc>
        <w:tc>
          <w:tcPr>
            <w:tcW w:w="1276" w:type="dxa"/>
          </w:tcPr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40,9</w:t>
            </w: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60,1</w:t>
            </w: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2400</w:t>
            </w: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2570</w:t>
            </w:r>
          </w:p>
        </w:tc>
        <w:tc>
          <w:tcPr>
            <w:tcW w:w="1368" w:type="dxa"/>
          </w:tcPr>
          <w:p w:rsidR="00A525F0" w:rsidRPr="005349FE" w:rsidRDefault="00A525F0" w:rsidP="00845053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Россия</w:t>
            </w:r>
          </w:p>
          <w:p w:rsidR="00A525F0" w:rsidRPr="005349FE" w:rsidRDefault="00A525F0" w:rsidP="00845053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Россия</w:t>
            </w:r>
          </w:p>
          <w:p w:rsidR="00A525F0" w:rsidRPr="005349FE" w:rsidRDefault="00A525F0" w:rsidP="00845053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Россия</w:t>
            </w:r>
          </w:p>
          <w:p w:rsidR="00A525F0" w:rsidRPr="005349FE" w:rsidRDefault="00A525F0" w:rsidP="00845053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Россия</w:t>
            </w:r>
          </w:p>
        </w:tc>
        <w:tc>
          <w:tcPr>
            <w:tcW w:w="1041" w:type="dxa"/>
            <w:gridSpan w:val="2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141598,96</w:t>
            </w:r>
          </w:p>
        </w:tc>
        <w:tc>
          <w:tcPr>
            <w:tcW w:w="1738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</w:tr>
      <w:tr w:rsidR="00A525F0">
        <w:trPr>
          <w:gridAfter w:val="1"/>
          <w:wAfter w:w="6" w:type="dxa"/>
        </w:trPr>
        <w:tc>
          <w:tcPr>
            <w:tcW w:w="3582" w:type="dxa"/>
            <w:gridSpan w:val="2"/>
          </w:tcPr>
          <w:p w:rsidR="00A525F0" w:rsidRPr="005349FE" w:rsidRDefault="00A525F0" w:rsidP="00FE7A1E">
            <w:pPr>
              <w:tabs>
                <w:tab w:val="left" w:pos="930"/>
              </w:tabs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супруг</w:t>
            </w:r>
          </w:p>
        </w:tc>
        <w:tc>
          <w:tcPr>
            <w:tcW w:w="1204" w:type="dxa"/>
          </w:tcPr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1) жилой дом</w:t>
            </w: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2)жилой дом</w:t>
            </w: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3)земель-ный участок ИЖС</w:t>
            </w: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4)земель-ный участок ИЖС</w:t>
            </w:r>
          </w:p>
        </w:tc>
        <w:tc>
          <w:tcPr>
            <w:tcW w:w="1276" w:type="dxa"/>
          </w:tcPr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1/3 доли</w:t>
            </w: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1/2 доли</w:t>
            </w: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1/3 доли</w:t>
            </w: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1/2доли</w:t>
            </w:r>
          </w:p>
        </w:tc>
        <w:tc>
          <w:tcPr>
            <w:tcW w:w="1276" w:type="dxa"/>
          </w:tcPr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40,9</w:t>
            </w: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60,1</w:t>
            </w: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2400</w:t>
            </w: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2570</w:t>
            </w:r>
          </w:p>
        </w:tc>
        <w:tc>
          <w:tcPr>
            <w:tcW w:w="1368" w:type="dxa"/>
          </w:tcPr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Россия</w:t>
            </w: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Россия</w:t>
            </w: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Россия</w:t>
            </w: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Россия</w:t>
            </w: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gridSpan w:val="2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A525F0" w:rsidRPr="005349FE" w:rsidRDefault="00A525F0" w:rsidP="00FE7A1E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A525F0" w:rsidRPr="005349FE" w:rsidRDefault="00A525F0" w:rsidP="00FE7A1E">
            <w:pPr>
              <w:rPr>
                <w:sz w:val="22"/>
                <w:szCs w:val="22"/>
                <w:lang w:val="en-US"/>
              </w:rPr>
            </w:pPr>
            <w:r w:rsidRPr="005349FE">
              <w:rPr>
                <w:sz w:val="22"/>
                <w:szCs w:val="22"/>
              </w:rPr>
              <w:t>1)</w:t>
            </w:r>
            <w:r w:rsidRPr="005349FE">
              <w:rPr>
                <w:sz w:val="22"/>
                <w:szCs w:val="22"/>
                <w:lang w:val="en-US"/>
              </w:rPr>
              <w:t xml:space="preserve"> RENAULT LOGAN</w:t>
            </w:r>
          </w:p>
        </w:tc>
        <w:tc>
          <w:tcPr>
            <w:tcW w:w="1276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1738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</w:tr>
      <w:tr w:rsidR="00A525F0">
        <w:trPr>
          <w:gridAfter w:val="1"/>
          <w:wAfter w:w="6" w:type="dxa"/>
        </w:trPr>
        <w:tc>
          <w:tcPr>
            <w:tcW w:w="3582" w:type="dxa"/>
            <w:gridSpan w:val="2"/>
          </w:tcPr>
          <w:p w:rsidR="00A525F0" w:rsidRPr="005349FE" w:rsidRDefault="00A525F0" w:rsidP="00FE7A1E">
            <w:pPr>
              <w:tabs>
                <w:tab w:val="left" w:pos="930"/>
              </w:tabs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дочь</w:t>
            </w:r>
          </w:p>
        </w:tc>
        <w:tc>
          <w:tcPr>
            <w:tcW w:w="1204" w:type="dxa"/>
          </w:tcPr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 xml:space="preserve"> 1) жилой дом</w:t>
            </w: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 xml:space="preserve">2)жилой дом </w:t>
            </w:r>
          </w:p>
          <w:p w:rsidR="00A525F0" w:rsidRPr="005349FE" w:rsidRDefault="00A525F0" w:rsidP="004E0AD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3)земельный участок ИЖС</w:t>
            </w: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4)земельный участок</w:t>
            </w:r>
          </w:p>
        </w:tc>
        <w:tc>
          <w:tcPr>
            <w:tcW w:w="1276" w:type="dxa"/>
          </w:tcPr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1/3 доли</w:t>
            </w: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1/2 доли</w:t>
            </w: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1/3 доли</w:t>
            </w: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½ доли</w:t>
            </w:r>
          </w:p>
        </w:tc>
        <w:tc>
          <w:tcPr>
            <w:tcW w:w="1276" w:type="dxa"/>
          </w:tcPr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40,9</w:t>
            </w: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60,1</w:t>
            </w: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2400</w:t>
            </w: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C25334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2570</w:t>
            </w:r>
          </w:p>
        </w:tc>
        <w:tc>
          <w:tcPr>
            <w:tcW w:w="1368" w:type="dxa"/>
          </w:tcPr>
          <w:p w:rsidR="00A525F0" w:rsidRPr="005349FE" w:rsidRDefault="00A525F0" w:rsidP="00845053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Россия</w:t>
            </w:r>
          </w:p>
          <w:p w:rsidR="00A525F0" w:rsidRPr="005349FE" w:rsidRDefault="00A525F0" w:rsidP="00845053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Россия</w:t>
            </w:r>
          </w:p>
          <w:p w:rsidR="00A525F0" w:rsidRPr="005349FE" w:rsidRDefault="00A525F0" w:rsidP="00845053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Россия</w:t>
            </w:r>
          </w:p>
          <w:p w:rsidR="00A525F0" w:rsidRPr="005349FE" w:rsidRDefault="00A525F0" w:rsidP="00845053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jc w:val="center"/>
              <w:rPr>
                <w:sz w:val="22"/>
                <w:szCs w:val="22"/>
              </w:rPr>
            </w:pPr>
          </w:p>
          <w:p w:rsidR="00A525F0" w:rsidRPr="005349FE" w:rsidRDefault="00A525F0" w:rsidP="00845053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Россия</w:t>
            </w:r>
          </w:p>
        </w:tc>
        <w:tc>
          <w:tcPr>
            <w:tcW w:w="1041" w:type="dxa"/>
            <w:gridSpan w:val="2"/>
          </w:tcPr>
          <w:p w:rsidR="00A525F0" w:rsidRPr="005349FE" w:rsidRDefault="00A525F0" w:rsidP="00FE7A1E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A525F0" w:rsidRPr="005349FE" w:rsidRDefault="00A525F0" w:rsidP="00FE7A1E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  <w:tc>
          <w:tcPr>
            <w:tcW w:w="1738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</w:tr>
      <w:tr w:rsidR="00A525F0">
        <w:trPr>
          <w:gridAfter w:val="1"/>
          <w:wAfter w:w="6" w:type="dxa"/>
        </w:trPr>
        <w:tc>
          <w:tcPr>
            <w:tcW w:w="1728" w:type="dxa"/>
          </w:tcPr>
          <w:p w:rsidR="00A525F0" w:rsidRPr="005349FE" w:rsidRDefault="00A525F0" w:rsidP="00FE7A1E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Нажметдинов Харис Хафизович</w:t>
            </w:r>
          </w:p>
        </w:tc>
        <w:tc>
          <w:tcPr>
            <w:tcW w:w="1854" w:type="dxa"/>
          </w:tcPr>
          <w:p w:rsidR="00A525F0" w:rsidRPr="005349FE" w:rsidRDefault="00A525F0" w:rsidP="00FE7A1E">
            <w:pPr>
              <w:jc w:val="center"/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Начальник МУУ Камышевского  ЖКХ</w:t>
            </w:r>
          </w:p>
        </w:tc>
        <w:tc>
          <w:tcPr>
            <w:tcW w:w="1204" w:type="dxa"/>
          </w:tcPr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 xml:space="preserve">1) земельный пай </w:t>
            </w:r>
          </w:p>
        </w:tc>
        <w:tc>
          <w:tcPr>
            <w:tcW w:w="1276" w:type="dxa"/>
          </w:tcPr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 xml:space="preserve">Индивидуальный </w:t>
            </w:r>
          </w:p>
        </w:tc>
        <w:tc>
          <w:tcPr>
            <w:tcW w:w="1276" w:type="dxa"/>
          </w:tcPr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66000</w:t>
            </w:r>
          </w:p>
        </w:tc>
        <w:tc>
          <w:tcPr>
            <w:tcW w:w="1368" w:type="dxa"/>
          </w:tcPr>
          <w:p w:rsidR="00A525F0" w:rsidRPr="005349FE" w:rsidRDefault="00A525F0" w:rsidP="00845053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Россия</w:t>
            </w:r>
          </w:p>
        </w:tc>
        <w:tc>
          <w:tcPr>
            <w:tcW w:w="1041" w:type="dxa"/>
            <w:gridSpan w:val="2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дом</w:t>
            </w:r>
          </w:p>
        </w:tc>
        <w:tc>
          <w:tcPr>
            <w:tcW w:w="993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110,0</w:t>
            </w:r>
          </w:p>
        </w:tc>
        <w:tc>
          <w:tcPr>
            <w:tcW w:w="992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Россия</w:t>
            </w:r>
          </w:p>
        </w:tc>
        <w:tc>
          <w:tcPr>
            <w:tcW w:w="992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1)ГАЗ 3110</w:t>
            </w:r>
          </w:p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2)ГАЗ 31105</w:t>
            </w:r>
          </w:p>
        </w:tc>
        <w:tc>
          <w:tcPr>
            <w:tcW w:w="1276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253230,00</w:t>
            </w:r>
          </w:p>
        </w:tc>
        <w:tc>
          <w:tcPr>
            <w:tcW w:w="1738" w:type="dxa"/>
          </w:tcPr>
          <w:p w:rsidR="00A525F0" w:rsidRPr="005349FE" w:rsidRDefault="00A525F0" w:rsidP="00FE7A1E">
            <w:pPr>
              <w:rPr>
                <w:sz w:val="22"/>
                <w:szCs w:val="22"/>
              </w:rPr>
            </w:pPr>
            <w:r w:rsidRPr="005349FE">
              <w:rPr>
                <w:sz w:val="22"/>
                <w:szCs w:val="22"/>
              </w:rPr>
              <w:t>-</w:t>
            </w:r>
          </w:p>
        </w:tc>
      </w:tr>
    </w:tbl>
    <w:p w:rsidR="00A525F0" w:rsidRDefault="00A525F0"/>
    <w:sectPr w:rsidR="00A525F0" w:rsidSect="00B35C1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5C19"/>
    <w:rsid w:val="00100247"/>
    <w:rsid w:val="00114BF5"/>
    <w:rsid w:val="00133E3A"/>
    <w:rsid w:val="001B7B26"/>
    <w:rsid w:val="001F21FF"/>
    <w:rsid w:val="002A0CC7"/>
    <w:rsid w:val="002C3FDB"/>
    <w:rsid w:val="002E4A22"/>
    <w:rsid w:val="003302D2"/>
    <w:rsid w:val="00391559"/>
    <w:rsid w:val="003A03BF"/>
    <w:rsid w:val="003E3B9B"/>
    <w:rsid w:val="004D0FF4"/>
    <w:rsid w:val="004D7B20"/>
    <w:rsid w:val="004E0ADE"/>
    <w:rsid w:val="005349FE"/>
    <w:rsid w:val="006407A7"/>
    <w:rsid w:val="00673769"/>
    <w:rsid w:val="00720970"/>
    <w:rsid w:val="007B1041"/>
    <w:rsid w:val="007B793F"/>
    <w:rsid w:val="007F49A6"/>
    <w:rsid w:val="00845053"/>
    <w:rsid w:val="00874FF6"/>
    <w:rsid w:val="008C6BE9"/>
    <w:rsid w:val="008E740B"/>
    <w:rsid w:val="009067D4"/>
    <w:rsid w:val="009072AA"/>
    <w:rsid w:val="00910741"/>
    <w:rsid w:val="0091546E"/>
    <w:rsid w:val="00930379"/>
    <w:rsid w:val="00943AB9"/>
    <w:rsid w:val="009467A0"/>
    <w:rsid w:val="009B69F9"/>
    <w:rsid w:val="00A052F2"/>
    <w:rsid w:val="00A143CD"/>
    <w:rsid w:val="00A525F0"/>
    <w:rsid w:val="00A52BB2"/>
    <w:rsid w:val="00A93B82"/>
    <w:rsid w:val="00B35C19"/>
    <w:rsid w:val="00B45679"/>
    <w:rsid w:val="00B73B13"/>
    <w:rsid w:val="00B74798"/>
    <w:rsid w:val="00BB2660"/>
    <w:rsid w:val="00C25334"/>
    <w:rsid w:val="00C97E2D"/>
    <w:rsid w:val="00CA7285"/>
    <w:rsid w:val="00D20F90"/>
    <w:rsid w:val="00DB543B"/>
    <w:rsid w:val="00DB5BD0"/>
    <w:rsid w:val="00DC339C"/>
    <w:rsid w:val="00E41612"/>
    <w:rsid w:val="00F31958"/>
    <w:rsid w:val="00FC0ECA"/>
    <w:rsid w:val="00FE7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C1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35C19"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C3F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F49A6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4</Pages>
  <Words>444</Words>
  <Characters>2535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Римма</dc:creator>
  <cp:keywords/>
  <dc:description/>
  <cp:lastModifiedBy>nach_obotd</cp:lastModifiedBy>
  <cp:revision>4</cp:revision>
  <cp:lastPrinted>2015-05-13T10:52:00Z</cp:lastPrinted>
  <dcterms:created xsi:type="dcterms:W3CDTF">2015-05-13T09:55:00Z</dcterms:created>
  <dcterms:modified xsi:type="dcterms:W3CDTF">2015-05-14T01:59:00Z</dcterms:modified>
</cp:coreProperties>
</file>