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27" w:rsidRDefault="00763727" w:rsidP="0031125A">
      <w:pPr>
        <w:pStyle w:val="ac"/>
        <w:ind w:left="0"/>
        <w:rPr>
          <w:sz w:val="22"/>
          <w:szCs w:val="22"/>
        </w:rPr>
      </w:pP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right"/>
        <w:rPr>
          <w:sz w:val="30"/>
          <w:szCs w:val="30"/>
        </w:rPr>
      </w:pP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201</w:t>
      </w:r>
      <w:r w:rsidR="00200D7E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200D7E">
        <w:rPr>
          <w:sz w:val="30"/>
          <w:szCs w:val="30"/>
        </w:rPr>
        <w:t>4</w:t>
      </w:r>
      <w:bookmarkStart w:id="0" w:name="_GoBack"/>
      <w:bookmarkEnd w:id="0"/>
      <w:r>
        <w:rPr>
          <w:sz w:val="30"/>
          <w:szCs w:val="30"/>
        </w:rPr>
        <w:t xml:space="preserve"> года</w:t>
      </w:r>
    </w:p>
    <w:p w:rsidR="00F27688" w:rsidRPr="00BA17CC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275"/>
        <w:gridCol w:w="1843"/>
        <w:gridCol w:w="992"/>
        <w:gridCol w:w="1134"/>
        <w:gridCol w:w="1560"/>
        <w:gridCol w:w="992"/>
        <w:gridCol w:w="1843"/>
        <w:gridCol w:w="1842"/>
      </w:tblGrid>
      <w:tr w:rsidR="00F27688" w:rsidTr="00BF22FB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F27688" w:rsidTr="00BF22FB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27688" w:rsidRPr="003B3FAC" w:rsidTr="00BF22FB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BF22FB" w:rsidP="00EA75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Устюгова Н</w:t>
            </w:r>
            <w:r w:rsidR="00EA753E">
              <w:rPr>
                <w:sz w:val="22"/>
                <w:szCs w:val="22"/>
              </w:rPr>
              <w:t xml:space="preserve">аталья </w:t>
            </w:r>
            <w:r>
              <w:rPr>
                <w:sz w:val="22"/>
                <w:szCs w:val="22"/>
              </w:rPr>
              <w:t>Н</w:t>
            </w:r>
            <w:r w:rsidR="00EA753E">
              <w:rPr>
                <w:sz w:val="22"/>
                <w:szCs w:val="22"/>
              </w:rPr>
              <w:t>иколаевна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Default="0004205E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F22FB">
              <w:rPr>
                <w:sz w:val="22"/>
                <w:szCs w:val="22"/>
              </w:rPr>
              <w:t>иректор</w:t>
            </w:r>
          </w:p>
          <w:p w:rsidR="0004205E" w:rsidRPr="00BE6CB9" w:rsidRDefault="0004205E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Гимназия № 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200D7E" w:rsidP="0004205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783,50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BF22FB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6/61 доли домовладения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BF22FB" w:rsidP="00BE6C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BF22FB" w:rsidP="00F276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F22FB" w:rsidRPr="003B3FAC" w:rsidTr="00BF22FB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Default="00BF22FB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Default="00BF22FB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Default="00BF22FB" w:rsidP="00BE6CB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Default="00BF22FB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Default="00BF22FB" w:rsidP="00BE6C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Default="00BF22FB" w:rsidP="00F276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F22FB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Pr="00BE6CB9" w:rsidRDefault="00BF22FB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Pr="00BE6CB9" w:rsidRDefault="00BF22FB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Pr="00BE6CB9" w:rsidRDefault="00BF22FB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Pr="00BE6CB9" w:rsidRDefault="00BF22FB" w:rsidP="00BE6CB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F22FB" w:rsidRPr="003B3FAC" w:rsidTr="00BF22FB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Default="00BF22FB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Default="00BF22FB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Default="00BF22FB" w:rsidP="00BE6CB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Default="00BF22FB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Default="00BF22FB" w:rsidP="00BF22F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Pr="00BF22FB" w:rsidRDefault="00BF22FB" w:rsidP="00F276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F22FB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Pr="00BE6CB9" w:rsidRDefault="00BF22FB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Pr="00BE6CB9" w:rsidRDefault="00BF22FB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Pr="00BE6CB9" w:rsidRDefault="00BF22FB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FB" w:rsidRPr="00BE6CB9" w:rsidRDefault="00BF22FB" w:rsidP="00BE6CB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F27688" w:rsidRPr="003B3FAC" w:rsidTr="00BF22FB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200D7E" w:rsidP="00200D7E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BF22FB" w:rsidP="00BE6C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BF22FB" w:rsidP="00BE6C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BF22FB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F22FB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F22FB" w:rsidRDefault="006B398D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автомобиль, </w:t>
            </w:r>
            <w:r>
              <w:rPr>
                <w:sz w:val="22"/>
                <w:szCs w:val="22"/>
                <w:lang w:val="en-US"/>
              </w:rPr>
              <w:t>Hyundai</w:t>
            </w:r>
            <w:r w:rsidR="00BF22FB">
              <w:rPr>
                <w:sz w:val="22"/>
                <w:szCs w:val="22"/>
              </w:rPr>
              <w:t xml:space="preserve"> </w:t>
            </w:r>
            <w:proofErr w:type="spellStart"/>
            <w:r w:rsidR="00BF22FB">
              <w:rPr>
                <w:sz w:val="22"/>
                <w:szCs w:val="22"/>
                <w:lang w:val="en-US"/>
              </w:rPr>
              <w:t>i</w:t>
            </w:r>
            <w:proofErr w:type="spellEnd"/>
            <w:r w:rsidR="00BF22FB">
              <w:rPr>
                <w:sz w:val="22"/>
                <w:szCs w:val="22"/>
              </w:rPr>
              <w:t>40</w:t>
            </w:r>
          </w:p>
        </w:tc>
      </w:tr>
    </w:tbl>
    <w:p w:rsidR="00F27688" w:rsidRPr="006B398D" w:rsidRDefault="00F27688" w:rsidP="00BF22FB">
      <w:pPr>
        <w:autoSpaceDE w:val="0"/>
        <w:autoSpaceDN w:val="0"/>
        <w:adjustRightInd w:val="0"/>
        <w:jc w:val="both"/>
        <w:rPr>
          <w:szCs w:val="28"/>
          <w:lang w:val="en-US"/>
        </w:rPr>
      </w:pPr>
    </w:p>
    <w:p w:rsidR="002B1224" w:rsidRDefault="002B1224" w:rsidP="003B34F6">
      <w:pPr>
        <w:pStyle w:val="ac"/>
        <w:ind w:left="0"/>
        <w:jc w:val="right"/>
        <w:rPr>
          <w:sz w:val="20"/>
          <w:szCs w:val="20"/>
        </w:rPr>
      </w:pPr>
    </w:p>
    <w:sectPr w:rsidR="002B1224" w:rsidSect="00763727">
      <w:pgSz w:w="16838" w:h="11906" w:orient="landscape"/>
      <w:pgMar w:top="851" w:right="567" w:bottom="170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F18" w:rsidRDefault="002F4F18" w:rsidP="001E074F">
      <w:r>
        <w:separator/>
      </w:r>
    </w:p>
  </w:endnote>
  <w:endnote w:type="continuationSeparator" w:id="0">
    <w:p w:rsidR="002F4F18" w:rsidRDefault="002F4F18" w:rsidP="001E0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F18" w:rsidRDefault="002F4F18" w:rsidP="001E074F">
      <w:r>
        <w:separator/>
      </w:r>
    </w:p>
  </w:footnote>
  <w:footnote w:type="continuationSeparator" w:id="0">
    <w:p w:rsidR="002F4F18" w:rsidRDefault="002F4F18" w:rsidP="001E0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7A21"/>
    <w:multiLevelType w:val="hybridMultilevel"/>
    <w:tmpl w:val="1BCA6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A4956"/>
    <w:multiLevelType w:val="hybridMultilevel"/>
    <w:tmpl w:val="81B6B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47A15"/>
    <w:multiLevelType w:val="hybridMultilevel"/>
    <w:tmpl w:val="A0988B92"/>
    <w:lvl w:ilvl="0" w:tplc="BCCC5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175E4"/>
    <w:multiLevelType w:val="hybridMultilevel"/>
    <w:tmpl w:val="FC18B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54BB"/>
    <w:multiLevelType w:val="hybridMultilevel"/>
    <w:tmpl w:val="1AD859E8"/>
    <w:lvl w:ilvl="0" w:tplc="E4063C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B9311C"/>
    <w:multiLevelType w:val="hybridMultilevel"/>
    <w:tmpl w:val="C56AE618"/>
    <w:lvl w:ilvl="0" w:tplc="400A2A8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8EF1089"/>
    <w:multiLevelType w:val="hybridMultilevel"/>
    <w:tmpl w:val="32CC188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EF40BB5"/>
    <w:multiLevelType w:val="hybridMultilevel"/>
    <w:tmpl w:val="94CCFA56"/>
    <w:lvl w:ilvl="0" w:tplc="BCF23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200B8D"/>
    <w:multiLevelType w:val="hybridMultilevel"/>
    <w:tmpl w:val="1F88FD5E"/>
    <w:lvl w:ilvl="0" w:tplc="D4EAA7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597ACC"/>
    <w:multiLevelType w:val="hybridMultilevel"/>
    <w:tmpl w:val="69844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2B30FE"/>
    <w:multiLevelType w:val="hybridMultilevel"/>
    <w:tmpl w:val="1102FFEC"/>
    <w:lvl w:ilvl="0" w:tplc="E8C445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356B33"/>
    <w:multiLevelType w:val="hybridMultilevel"/>
    <w:tmpl w:val="E2F8F03C"/>
    <w:lvl w:ilvl="0" w:tplc="5B60E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A962EC"/>
    <w:multiLevelType w:val="multilevel"/>
    <w:tmpl w:val="58B6C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>
    <w:nsid w:val="5183543F"/>
    <w:multiLevelType w:val="hybridMultilevel"/>
    <w:tmpl w:val="7502670E"/>
    <w:lvl w:ilvl="0" w:tplc="DBD410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E2E5CD6"/>
    <w:multiLevelType w:val="hybridMultilevel"/>
    <w:tmpl w:val="255A34D4"/>
    <w:lvl w:ilvl="0" w:tplc="CB400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4444D01"/>
    <w:multiLevelType w:val="hybridMultilevel"/>
    <w:tmpl w:val="CD642D24"/>
    <w:lvl w:ilvl="0" w:tplc="266415E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FF6BCE"/>
    <w:multiLevelType w:val="hybridMultilevel"/>
    <w:tmpl w:val="030AD1A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725204D3"/>
    <w:multiLevelType w:val="hybridMultilevel"/>
    <w:tmpl w:val="95A8C284"/>
    <w:lvl w:ilvl="0" w:tplc="E9089990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743B4"/>
    <w:multiLevelType w:val="hybridMultilevel"/>
    <w:tmpl w:val="31DAF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154541"/>
    <w:multiLevelType w:val="hybridMultilevel"/>
    <w:tmpl w:val="75C6C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BDD25EE"/>
    <w:multiLevelType w:val="hybridMultilevel"/>
    <w:tmpl w:val="19900E68"/>
    <w:lvl w:ilvl="0" w:tplc="E80A72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0"/>
  </w:num>
  <w:num w:numId="5">
    <w:abstractNumId w:val="2"/>
  </w:num>
  <w:num w:numId="6">
    <w:abstractNumId w:val="16"/>
  </w:num>
  <w:num w:numId="7">
    <w:abstractNumId w:val="12"/>
  </w:num>
  <w:num w:numId="8">
    <w:abstractNumId w:val="11"/>
  </w:num>
  <w:num w:numId="9">
    <w:abstractNumId w:val="14"/>
  </w:num>
  <w:num w:numId="10">
    <w:abstractNumId w:val="19"/>
  </w:num>
  <w:num w:numId="11">
    <w:abstractNumId w:val="6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7"/>
  </w:num>
  <w:num w:numId="17">
    <w:abstractNumId w:val="7"/>
  </w:num>
  <w:num w:numId="18">
    <w:abstractNumId w:val="18"/>
  </w:num>
  <w:num w:numId="19">
    <w:abstractNumId w:val="3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0C1"/>
    <w:rsid w:val="0000374E"/>
    <w:rsid w:val="00007D97"/>
    <w:rsid w:val="000100D3"/>
    <w:rsid w:val="000122E3"/>
    <w:rsid w:val="00016720"/>
    <w:rsid w:val="00022D7E"/>
    <w:rsid w:val="000257A1"/>
    <w:rsid w:val="000339CD"/>
    <w:rsid w:val="0003647F"/>
    <w:rsid w:val="00037D54"/>
    <w:rsid w:val="0004205E"/>
    <w:rsid w:val="00064F4B"/>
    <w:rsid w:val="000661AF"/>
    <w:rsid w:val="00075BB3"/>
    <w:rsid w:val="00076915"/>
    <w:rsid w:val="0008294D"/>
    <w:rsid w:val="000851FD"/>
    <w:rsid w:val="00085578"/>
    <w:rsid w:val="00091A13"/>
    <w:rsid w:val="000A1D4E"/>
    <w:rsid w:val="000A66BC"/>
    <w:rsid w:val="000A7CA2"/>
    <w:rsid w:val="000B5320"/>
    <w:rsid w:val="000C0071"/>
    <w:rsid w:val="000C2AD7"/>
    <w:rsid w:val="000D118A"/>
    <w:rsid w:val="000D154B"/>
    <w:rsid w:val="000D615C"/>
    <w:rsid w:val="000E4D6D"/>
    <w:rsid w:val="000F054C"/>
    <w:rsid w:val="000F2F30"/>
    <w:rsid w:val="00100301"/>
    <w:rsid w:val="001043A7"/>
    <w:rsid w:val="001058A5"/>
    <w:rsid w:val="001144C1"/>
    <w:rsid w:val="00117BEB"/>
    <w:rsid w:val="001205E3"/>
    <w:rsid w:val="001251BF"/>
    <w:rsid w:val="001261A0"/>
    <w:rsid w:val="001269F3"/>
    <w:rsid w:val="0012758F"/>
    <w:rsid w:val="001343D1"/>
    <w:rsid w:val="00134689"/>
    <w:rsid w:val="001463C6"/>
    <w:rsid w:val="001477F6"/>
    <w:rsid w:val="00150FFB"/>
    <w:rsid w:val="001511A2"/>
    <w:rsid w:val="001550E8"/>
    <w:rsid w:val="001573FB"/>
    <w:rsid w:val="001600B3"/>
    <w:rsid w:val="00160634"/>
    <w:rsid w:val="00161346"/>
    <w:rsid w:val="0016140D"/>
    <w:rsid w:val="00162E70"/>
    <w:rsid w:val="00163595"/>
    <w:rsid w:val="00164F6F"/>
    <w:rsid w:val="00172006"/>
    <w:rsid w:val="00177797"/>
    <w:rsid w:val="00185558"/>
    <w:rsid w:val="00195677"/>
    <w:rsid w:val="00196367"/>
    <w:rsid w:val="001B0875"/>
    <w:rsid w:val="001B1C61"/>
    <w:rsid w:val="001B1D6B"/>
    <w:rsid w:val="001B2C0E"/>
    <w:rsid w:val="001C0B82"/>
    <w:rsid w:val="001C3D02"/>
    <w:rsid w:val="001D0116"/>
    <w:rsid w:val="001D1841"/>
    <w:rsid w:val="001D1A82"/>
    <w:rsid w:val="001D5398"/>
    <w:rsid w:val="001D5BBB"/>
    <w:rsid w:val="001D7810"/>
    <w:rsid w:val="001E074F"/>
    <w:rsid w:val="001E0B3D"/>
    <w:rsid w:val="001F4850"/>
    <w:rsid w:val="001F73E9"/>
    <w:rsid w:val="001F7696"/>
    <w:rsid w:val="00200D7E"/>
    <w:rsid w:val="0020108A"/>
    <w:rsid w:val="00205C83"/>
    <w:rsid w:val="002070CD"/>
    <w:rsid w:val="00214CBC"/>
    <w:rsid w:val="00214CD3"/>
    <w:rsid w:val="00216B28"/>
    <w:rsid w:val="00221A77"/>
    <w:rsid w:val="002344B4"/>
    <w:rsid w:val="0023455F"/>
    <w:rsid w:val="0023546A"/>
    <w:rsid w:val="00237A60"/>
    <w:rsid w:val="002434B9"/>
    <w:rsid w:val="00247C2B"/>
    <w:rsid w:val="00251216"/>
    <w:rsid w:val="00265DE1"/>
    <w:rsid w:val="002813FC"/>
    <w:rsid w:val="00284275"/>
    <w:rsid w:val="00286DEC"/>
    <w:rsid w:val="002A1C38"/>
    <w:rsid w:val="002A69E4"/>
    <w:rsid w:val="002B0191"/>
    <w:rsid w:val="002B1224"/>
    <w:rsid w:val="002C112E"/>
    <w:rsid w:val="002C733B"/>
    <w:rsid w:val="002D6F96"/>
    <w:rsid w:val="002E44DD"/>
    <w:rsid w:val="002E53BF"/>
    <w:rsid w:val="002E65B0"/>
    <w:rsid w:val="002F1D29"/>
    <w:rsid w:val="002F4F18"/>
    <w:rsid w:val="00304EFF"/>
    <w:rsid w:val="00305392"/>
    <w:rsid w:val="00310DB2"/>
    <w:rsid w:val="0031125A"/>
    <w:rsid w:val="00327374"/>
    <w:rsid w:val="00331D7A"/>
    <w:rsid w:val="00334086"/>
    <w:rsid w:val="0033625F"/>
    <w:rsid w:val="00342498"/>
    <w:rsid w:val="00363EA0"/>
    <w:rsid w:val="00364962"/>
    <w:rsid w:val="003663B6"/>
    <w:rsid w:val="003719F0"/>
    <w:rsid w:val="003720C1"/>
    <w:rsid w:val="00373EAB"/>
    <w:rsid w:val="00384762"/>
    <w:rsid w:val="00385EE3"/>
    <w:rsid w:val="00391396"/>
    <w:rsid w:val="003A2CDE"/>
    <w:rsid w:val="003A486D"/>
    <w:rsid w:val="003A6E3A"/>
    <w:rsid w:val="003A73A2"/>
    <w:rsid w:val="003B34F6"/>
    <w:rsid w:val="003B4A05"/>
    <w:rsid w:val="003B5A53"/>
    <w:rsid w:val="003B6666"/>
    <w:rsid w:val="003B6C96"/>
    <w:rsid w:val="003C359B"/>
    <w:rsid w:val="003C532D"/>
    <w:rsid w:val="003C6750"/>
    <w:rsid w:val="003D71AF"/>
    <w:rsid w:val="003F0424"/>
    <w:rsid w:val="003F09D6"/>
    <w:rsid w:val="003F2506"/>
    <w:rsid w:val="003F43E0"/>
    <w:rsid w:val="003F7E3A"/>
    <w:rsid w:val="00400F83"/>
    <w:rsid w:val="00406B2A"/>
    <w:rsid w:val="00412F9A"/>
    <w:rsid w:val="0042469B"/>
    <w:rsid w:val="00425AF1"/>
    <w:rsid w:val="00427441"/>
    <w:rsid w:val="00431C73"/>
    <w:rsid w:val="00435D8A"/>
    <w:rsid w:val="00440850"/>
    <w:rsid w:val="00440970"/>
    <w:rsid w:val="00443263"/>
    <w:rsid w:val="00443D5D"/>
    <w:rsid w:val="00446832"/>
    <w:rsid w:val="0046277B"/>
    <w:rsid w:val="00472961"/>
    <w:rsid w:val="00472AC1"/>
    <w:rsid w:val="00475762"/>
    <w:rsid w:val="0048608E"/>
    <w:rsid w:val="00487CA7"/>
    <w:rsid w:val="00497EDB"/>
    <w:rsid w:val="004A46E9"/>
    <w:rsid w:val="004A57B8"/>
    <w:rsid w:val="004A743A"/>
    <w:rsid w:val="004B3578"/>
    <w:rsid w:val="004C4194"/>
    <w:rsid w:val="004C7A38"/>
    <w:rsid w:val="004E1DFD"/>
    <w:rsid w:val="004F077E"/>
    <w:rsid w:val="00503A8D"/>
    <w:rsid w:val="00503CF3"/>
    <w:rsid w:val="00503F52"/>
    <w:rsid w:val="005042C4"/>
    <w:rsid w:val="0050443E"/>
    <w:rsid w:val="00515DA1"/>
    <w:rsid w:val="0052143D"/>
    <w:rsid w:val="00533A99"/>
    <w:rsid w:val="0053568F"/>
    <w:rsid w:val="00540C9A"/>
    <w:rsid w:val="00543011"/>
    <w:rsid w:val="0054521D"/>
    <w:rsid w:val="00545596"/>
    <w:rsid w:val="00557D3B"/>
    <w:rsid w:val="0056624A"/>
    <w:rsid w:val="00566793"/>
    <w:rsid w:val="00571757"/>
    <w:rsid w:val="00577EED"/>
    <w:rsid w:val="00580E73"/>
    <w:rsid w:val="00582062"/>
    <w:rsid w:val="005822C3"/>
    <w:rsid w:val="00582393"/>
    <w:rsid w:val="00584AE1"/>
    <w:rsid w:val="00591BEE"/>
    <w:rsid w:val="00592354"/>
    <w:rsid w:val="005939A2"/>
    <w:rsid w:val="005B2297"/>
    <w:rsid w:val="005C0A43"/>
    <w:rsid w:val="005C4D83"/>
    <w:rsid w:val="005C7B2B"/>
    <w:rsid w:val="005D29F5"/>
    <w:rsid w:val="005E5853"/>
    <w:rsid w:val="005F1A59"/>
    <w:rsid w:val="006028F4"/>
    <w:rsid w:val="00607514"/>
    <w:rsid w:val="006118CC"/>
    <w:rsid w:val="00613471"/>
    <w:rsid w:val="00613913"/>
    <w:rsid w:val="0061711A"/>
    <w:rsid w:val="00627A5A"/>
    <w:rsid w:val="00627C89"/>
    <w:rsid w:val="00634CF2"/>
    <w:rsid w:val="006373E3"/>
    <w:rsid w:val="00642833"/>
    <w:rsid w:val="00644D9E"/>
    <w:rsid w:val="00662279"/>
    <w:rsid w:val="00662704"/>
    <w:rsid w:val="00662AED"/>
    <w:rsid w:val="0068124E"/>
    <w:rsid w:val="00684C73"/>
    <w:rsid w:val="00696ADC"/>
    <w:rsid w:val="006A0543"/>
    <w:rsid w:val="006A78AB"/>
    <w:rsid w:val="006A7EC0"/>
    <w:rsid w:val="006A7FF0"/>
    <w:rsid w:val="006B120B"/>
    <w:rsid w:val="006B398D"/>
    <w:rsid w:val="006C16EC"/>
    <w:rsid w:val="006C5241"/>
    <w:rsid w:val="006D005E"/>
    <w:rsid w:val="006D2F97"/>
    <w:rsid w:val="006D317D"/>
    <w:rsid w:val="006D3C89"/>
    <w:rsid w:val="006D6641"/>
    <w:rsid w:val="006D6CC3"/>
    <w:rsid w:val="006E33E0"/>
    <w:rsid w:val="006E3959"/>
    <w:rsid w:val="006E78D9"/>
    <w:rsid w:val="006F194D"/>
    <w:rsid w:val="006F2EDA"/>
    <w:rsid w:val="006F3453"/>
    <w:rsid w:val="006F5BB6"/>
    <w:rsid w:val="006F79B7"/>
    <w:rsid w:val="0070400D"/>
    <w:rsid w:val="00705BFC"/>
    <w:rsid w:val="00706246"/>
    <w:rsid w:val="00707348"/>
    <w:rsid w:val="0070752F"/>
    <w:rsid w:val="007078AE"/>
    <w:rsid w:val="00714B65"/>
    <w:rsid w:val="00721CF4"/>
    <w:rsid w:val="00722B84"/>
    <w:rsid w:val="0072432E"/>
    <w:rsid w:val="00730B01"/>
    <w:rsid w:val="0073419B"/>
    <w:rsid w:val="00746121"/>
    <w:rsid w:val="00752BEC"/>
    <w:rsid w:val="0075543C"/>
    <w:rsid w:val="00761E14"/>
    <w:rsid w:val="00763727"/>
    <w:rsid w:val="00764218"/>
    <w:rsid w:val="0076456C"/>
    <w:rsid w:val="0077284B"/>
    <w:rsid w:val="00776362"/>
    <w:rsid w:val="00782A3B"/>
    <w:rsid w:val="00783AE9"/>
    <w:rsid w:val="0079055D"/>
    <w:rsid w:val="007A09BC"/>
    <w:rsid w:val="007B12D1"/>
    <w:rsid w:val="007B1FB2"/>
    <w:rsid w:val="007B3C98"/>
    <w:rsid w:val="007E0FE7"/>
    <w:rsid w:val="007E3E72"/>
    <w:rsid w:val="007E45E4"/>
    <w:rsid w:val="007F1BC1"/>
    <w:rsid w:val="007F220D"/>
    <w:rsid w:val="007F344C"/>
    <w:rsid w:val="00804A75"/>
    <w:rsid w:val="00805B69"/>
    <w:rsid w:val="00807000"/>
    <w:rsid w:val="00813D9B"/>
    <w:rsid w:val="00814ACA"/>
    <w:rsid w:val="008163D7"/>
    <w:rsid w:val="008201AF"/>
    <w:rsid w:val="0082112D"/>
    <w:rsid w:val="00827917"/>
    <w:rsid w:val="00830E85"/>
    <w:rsid w:val="00834690"/>
    <w:rsid w:val="00834961"/>
    <w:rsid w:val="00834BF5"/>
    <w:rsid w:val="00843963"/>
    <w:rsid w:val="00846345"/>
    <w:rsid w:val="0084733C"/>
    <w:rsid w:val="0085705C"/>
    <w:rsid w:val="00857A5A"/>
    <w:rsid w:val="00862089"/>
    <w:rsid w:val="0086363D"/>
    <w:rsid w:val="008715D4"/>
    <w:rsid w:val="0087457A"/>
    <w:rsid w:val="00877875"/>
    <w:rsid w:val="0088149C"/>
    <w:rsid w:val="00886EC9"/>
    <w:rsid w:val="00887D7A"/>
    <w:rsid w:val="00890654"/>
    <w:rsid w:val="00891600"/>
    <w:rsid w:val="00893942"/>
    <w:rsid w:val="008A01B6"/>
    <w:rsid w:val="008A46EB"/>
    <w:rsid w:val="008A4997"/>
    <w:rsid w:val="008A5BC3"/>
    <w:rsid w:val="008A78A9"/>
    <w:rsid w:val="008B2EA3"/>
    <w:rsid w:val="008B39C3"/>
    <w:rsid w:val="008B5163"/>
    <w:rsid w:val="008B5E90"/>
    <w:rsid w:val="008C18BF"/>
    <w:rsid w:val="008C1B5E"/>
    <w:rsid w:val="008C4670"/>
    <w:rsid w:val="008C7C9D"/>
    <w:rsid w:val="008D2500"/>
    <w:rsid w:val="008D72EC"/>
    <w:rsid w:val="008E529C"/>
    <w:rsid w:val="008E58A7"/>
    <w:rsid w:val="008E661C"/>
    <w:rsid w:val="00900543"/>
    <w:rsid w:val="00901950"/>
    <w:rsid w:val="00903B79"/>
    <w:rsid w:val="009043F4"/>
    <w:rsid w:val="00911437"/>
    <w:rsid w:val="0092084A"/>
    <w:rsid w:val="00921E73"/>
    <w:rsid w:val="009226D0"/>
    <w:rsid w:val="00924FD0"/>
    <w:rsid w:val="00930FA2"/>
    <w:rsid w:val="00931832"/>
    <w:rsid w:val="009523C2"/>
    <w:rsid w:val="00957BC1"/>
    <w:rsid w:val="00964FE0"/>
    <w:rsid w:val="009651F5"/>
    <w:rsid w:val="00971799"/>
    <w:rsid w:val="00975097"/>
    <w:rsid w:val="00975257"/>
    <w:rsid w:val="00981D45"/>
    <w:rsid w:val="00986107"/>
    <w:rsid w:val="009966D1"/>
    <w:rsid w:val="009A65FB"/>
    <w:rsid w:val="009B55F2"/>
    <w:rsid w:val="009B6BF4"/>
    <w:rsid w:val="009B730C"/>
    <w:rsid w:val="009C32B6"/>
    <w:rsid w:val="009C68D4"/>
    <w:rsid w:val="009D0BA0"/>
    <w:rsid w:val="00A128D1"/>
    <w:rsid w:val="00A20513"/>
    <w:rsid w:val="00A416A8"/>
    <w:rsid w:val="00A43EAA"/>
    <w:rsid w:val="00A66264"/>
    <w:rsid w:val="00A670A4"/>
    <w:rsid w:val="00A73352"/>
    <w:rsid w:val="00A739F6"/>
    <w:rsid w:val="00AA070A"/>
    <w:rsid w:val="00AA67BE"/>
    <w:rsid w:val="00AA7C18"/>
    <w:rsid w:val="00AA7E2B"/>
    <w:rsid w:val="00AC00B0"/>
    <w:rsid w:val="00AC05A2"/>
    <w:rsid w:val="00AC2430"/>
    <w:rsid w:val="00AC3E07"/>
    <w:rsid w:val="00AE03C3"/>
    <w:rsid w:val="00AE2212"/>
    <w:rsid w:val="00AE3CE6"/>
    <w:rsid w:val="00AF1659"/>
    <w:rsid w:val="00AF5753"/>
    <w:rsid w:val="00B0448A"/>
    <w:rsid w:val="00B0645C"/>
    <w:rsid w:val="00B11719"/>
    <w:rsid w:val="00B12287"/>
    <w:rsid w:val="00B1614B"/>
    <w:rsid w:val="00B22D48"/>
    <w:rsid w:val="00B406B5"/>
    <w:rsid w:val="00B47D3D"/>
    <w:rsid w:val="00B50637"/>
    <w:rsid w:val="00B52148"/>
    <w:rsid w:val="00B5689B"/>
    <w:rsid w:val="00B747FD"/>
    <w:rsid w:val="00B74F38"/>
    <w:rsid w:val="00B76D40"/>
    <w:rsid w:val="00B84ACB"/>
    <w:rsid w:val="00B86CD6"/>
    <w:rsid w:val="00B9422B"/>
    <w:rsid w:val="00B96D9C"/>
    <w:rsid w:val="00BA2DD9"/>
    <w:rsid w:val="00BA7D6D"/>
    <w:rsid w:val="00BB06E5"/>
    <w:rsid w:val="00BB1BB7"/>
    <w:rsid w:val="00BC2D52"/>
    <w:rsid w:val="00BC738F"/>
    <w:rsid w:val="00BC7B05"/>
    <w:rsid w:val="00BD28EE"/>
    <w:rsid w:val="00BE6CB9"/>
    <w:rsid w:val="00BF158D"/>
    <w:rsid w:val="00BF22FB"/>
    <w:rsid w:val="00BF2891"/>
    <w:rsid w:val="00BF6891"/>
    <w:rsid w:val="00BF7BFB"/>
    <w:rsid w:val="00BF7D11"/>
    <w:rsid w:val="00C015ED"/>
    <w:rsid w:val="00C0304B"/>
    <w:rsid w:val="00C04592"/>
    <w:rsid w:val="00C06894"/>
    <w:rsid w:val="00C1039D"/>
    <w:rsid w:val="00C11802"/>
    <w:rsid w:val="00C22015"/>
    <w:rsid w:val="00C24176"/>
    <w:rsid w:val="00C26D08"/>
    <w:rsid w:val="00C331DC"/>
    <w:rsid w:val="00C34576"/>
    <w:rsid w:val="00C34A43"/>
    <w:rsid w:val="00C40A92"/>
    <w:rsid w:val="00C43C20"/>
    <w:rsid w:val="00C44DB2"/>
    <w:rsid w:val="00C535AF"/>
    <w:rsid w:val="00C552B5"/>
    <w:rsid w:val="00C62A03"/>
    <w:rsid w:val="00C64FA2"/>
    <w:rsid w:val="00C76272"/>
    <w:rsid w:val="00C867CC"/>
    <w:rsid w:val="00C92E71"/>
    <w:rsid w:val="00CB2A40"/>
    <w:rsid w:val="00CB6A33"/>
    <w:rsid w:val="00CC51F6"/>
    <w:rsid w:val="00CD10D1"/>
    <w:rsid w:val="00CD1646"/>
    <w:rsid w:val="00CD2EAA"/>
    <w:rsid w:val="00CD55DB"/>
    <w:rsid w:val="00CD67BF"/>
    <w:rsid w:val="00CE5E60"/>
    <w:rsid w:val="00D01CA0"/>
    <w:rsid w:val="00D028E4"/>
    <w:rsid w:val="00D054C9"/>
    <w:rsid w:val="00D0690A"/>
    <w:rsid w:val="00D11BA6"/>
    <w:rsid w:val="00D172D3"/>
    <w:rsid w:val="00D2431F"/>
    <w:rsid w:val="00D278F1"/>
    <w:rsid w:val="00D43F11"/>
    <w:rsid w:val="00D478A0"/>
    <w:rsid w:val="00D52152"/>
    <w:rsid w:val="00D5446F"/>
    <w:rsid w:val="00D5557F"/>
    <w:rsid w:val="00D74019"/>
    <w:rsid w:val="00D816C3"/>
    <w:rsid w:val="00D81E03"/>
    <w:rsid w:val="00D90299"/>
    <w:rsid w:val="00D9539A"/>
    <w:rsid w:val="00D95554"/>
    <w:rsid w:val="00DA7B59"/>
    <w:rsid w:val="00DB61BE"/>
    <w:rsid w:val="00DC4597"/>
    <w:rsid w:val="00DC6884"/>
    <w:rsid w:val="00DD126D"/>
    <w:rsid w:val="00DD34D1"/>
    <w:rsid w:val="00DD558C"/>
    <w:rsid w:val="00DE0A66"/>
    <w:rsid w:val="00DE0D5B"/>
    <w:rsid w:val="00DE4F37"/>
    <w:rsid w:val="00DE7A2B"/>
    <w:rsid w:val="00E00698"/>
    <w:rsid w:val="00E00CFA"/>
    <w:rsid w:val="00E0304D"/>
    <w:rsid w:val="00E03FAC"/>
    <w:rsid w:val="00E23DF4"/>
    <w:rsid w:val="00E25651"/>
    <w:rsid w:val="00E263BF"/>
    <w:rsid w:val="00E32221"/>
    <w:rsid w:val="00E32833"/>
    <w:rsid w:val="00E34091"/>
    <w:rsid w:val="00E37148"/>
    <w:rsid w:val="00E416EB"/>
    <w:rsid w:val="00E4178B"/>
    <w:rsid w:val="00E44F41"/>
    <w:rsid w:val="00E601A1"/>
    <w:rsid w:val="00E678CF"/>
    <w:rsid w:val="00E80037"/>
    <w:rsid w:val="00E829A1"/>
    <w:rsid w:val="00E85827"/>
    <w:rsid w:val="00E8675F"/>
    <w:rsid w:val="00EA1C40"/>
    <w:rsid w:val="00EA3018"/>
    <w:rsid w:val="00EA753E"/>
    <w:rsid w:val="00EB1EEB"/>
    <w:rsid w:val="00EB56BA"/>
    <w:rsid w:val="00EB6D06"/>
    <w:rsid w:val="00EB7EDE"/>
    <w:rsid w:val="00EC0AEF"/>
    <w:rsid w:val="00EC4004"/>
    <w:rsid w:val="00ED785B"/>
    <w:rsid w:val="00EE187B"/>
    <w:rsid w:val="00EE284D"/>
    <w:rsid w:val="00EE3350"/>
    <w:rsid w:val="00EE7181"/>
    <w:rsid w:val="00EF0230"/>
    <w:rsid w:val="00EF5AC1"/>
    <w:rsid w:val="00EF7C43"/>
    <w:rsid w:val="00F069B5"/>
    <w:rsid w:val="00F07189"/>
    <w:rsid w:val="00F0794B"/>
    <w:rsid w:val="00F1735A"/>
    <w:rsid w:val="00F25275"/>
    <w:rsid w:val="00F27688"/>
    <w:rsid w:val="00F50E83"/>
    <w:rsid w:val="00F576DB"/>
    <w:rsid w:val="00F6051F"/>
    <w:rsid w:val="00F60744"/>
    <w:rsid w:val="00F643B7"/>
    <w:rsid w:val="00F658BE"/>
    <w:rsid w:val="00F66820"/>
    <w:rsid w:val="00F8218E"/>
    <w:rsid w:val="00F838FF"/>
    <w:rsid w:val="00F85F30"/>
    <w:rsid w:val="00F86EF0"/>
    <w:rsid w:val="00F905C3"/>
    <w:rsid w:val="00F94BE7"/>
    <w:rsid w:val="00F95908"/>
    <w:rsid w:val="00FA1A1F"/>
    <w:rsid w:val="00FA270B"/>
    <w:rsid w:val="00FA46C9"/>
    <w:rsid w:val="00FA78E2"/>
    <w:rsid w:val="00FB430F"/>
    <w:rsid w:val="00FB769B"/>
    <w:rsid w:val="00FD0541"/>
    <w:rsid w:val="00FE4C63"/>
    <w:rsid w:val="00F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BF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747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E53BF"/>
    <w:pPr>
      <w:keepNext/>
      <w:tabs>
        <w:tab w:val="num" w:pos="720"/>
      </w:tabs>
      <w:ind w:left="720" w:hanging="720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F4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E53BF"/>
    <w:rPr>
      <w:rFonts w:eastAsia="Times New Roman"/>
      <w:sz w:val="32"/>
      <w:szCs w:val="32"/>
      <w:lang w:eastAsia="ar-SA"/>
    </w:rPr>
  </w:style>
  <w:style w:type="character" w:styleId="a3">
    <w:name w:val="Hyperlink"/>
    <w:rsid w:val="002E53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53B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E53BF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1E07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E074F"/>
    <w:rPr>
      <w:rFonts w:eastAsia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1E07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1E074F"/>
    <w:rPr>
      <w:rFonts w:eastAsia="Times New Roman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semiHidden/>
    <w:rsid w:val="00E44F41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table" w:styleId="aa">
    <w:name w:val="Table Grid"/>
    <w:basedOn w:val="a1"/>
    <w:rsid w:val="00E44F41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E44F4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ody Text Indent"/>
    <w:aliases w:val=" Знак"/>
    <w:basedOn w:val="a"/>
    <w:link w:val="ad"/>
    <w:rsid w:val="00E44F41"/>
    <w:pPr>
      <w:suppressAutoHyphens w:val="0"/>
      <w:ind w:left="5664"/>
    </w:pPr>
    <w:rPr>
      <w:sz w:val="28"/>
    </w:rPr>
  </w:style>
  <w:style w:type="character" w:customStyle="1" w:styleId="ad">
    <w:name w:val="Основной текст с отступом Знак"/>
    <w:aliases w:val=" Знак Знак"/>
    <w:link w:val="ac"/>
    <w:rsid w:val="00E44F41"/>
    <w:rPr>
      <w:rFonts w:eastAsia="Times New Roman"/>
      <w:sz w:val="28"/>
      <w:szCs w:val="24"/>
    </w:rPr>
  </w:style>
  <w:style w:type="paragraph" w:customStyle="1" w:styleId="ConsPlusNormal">
    <w:name w:val="ConsPlusNormal"/>
    <w:rsid w:val="00783A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uiPriority w:val="9"/>
    <w:rsid w:val="00B747F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ae">
    <w:name w:val="Strong"/>
    <w:uiPriority w:val="22"/>
    <w:qFormat/>
    <w:rsid w:val="00B747FD"/>
    <w:rPr>
      <w:b/>
      <w:bCs/>
    </w:rPr>
  </w:style>
  <w:style w:type="character" w:styleId="af">
    <w:name w:val="Emphasis"/>
    <w:uiPriority w:val="20"/>
    <w:qFormat/>
    <w:rsid w:val="00B747FD"/>
    <w:rPr>
      <w:i/>
      <w:iCs/>
    </w:rPr>
  </w:style>
  <w:style w:type="character" w:customStyle="1" w:styleId="val">
    <w:name w:val="val"/>
    <w:basedOn w:val="a0"/>
    <w:rsid w:val="00AA070A"/>
  </w:style>
  <w:style w:type="paragraph" w:customStyle="1" w:styleId="ConsPlusNonformat">
    <w:name w:val="ConsPlusNonformat"/>
    <w:rsid w:val="00F94B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12">
    <w:name w:val="Font Style12"/>
    <w:rsid w:val="00F94BE7"/>
    <w:rPr>
      <w:rFonts w:ascii="Times New Roman" w:hAnsi="Times New Roman" w:cs="Times New Roman"/>
      <w:color w:val="000000"/>
      <w:sz w:val="26"/>
      <w:szCs w:val="26"/>
    </w:rPr>
  </w:style>
  <w:style w:type="paragraph" w:styleId="af0">
    <w:name w:val="Plain Text"/>
    <w:basedOn w:val="a"/>
    <w:link w:val="af1"/>
    <w:rsid w:val="00B5689B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link w:val="af0"/>
    <w:rsid w:val="00B5689B"/>
    <w:rPr>
      <w:rFonts w:ascii="Consolas" w:hAnsi="Consolas"/>
      <w:sz w:val="21"/>
      <w:szCs w:val="21"/>
      <w:lang w:eastAsia="en-US"/>
    </w:rPr>
  </w:style>
  <w:style w:type="paragraph" w:styleId="af2">
    <w:name w:val="Normal (Web)"/>
    <w:basedOn w:val="a"/>
    <w:semiHidden/>
    <w:unhideWhenUsed/>
    <w:rsid w:val="00D01CA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3">
    <w:name w:val="Body Text"/>
    <w:basedOn w:val="a"/>
    <w:link w:val="af4"/>
    <w:uiPriority w:val="99"/>
    <w:unhideWhenUsed/>
    <w:rsid w:val="00162E70"/>
    <w:pPr>
      <w:spacing w:after="120"/>
    </w:pPr>
  </w:style>
  <w:style w:type="character" w:customStyle="1" w:styleId="af4">
    <w:name w:val="Основной текст Знак"/>
    <w:link w:val="af3"/>
    <w:uiPriority w:val="99"/>
    <w:rsid w:val="00162E70"/>
    <w:rPr>
      <w:rFonts w:eastAsia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F27688"/>
    <w:pPr>
      <w:autoSpaceDE w:val="0"/>
      <w:autoSpaceDN w:val="0"/>
      <w:adjustRightInd w:val="0"/>
    </w:pPr>
    <w:rPr>
      <w:sz w:val="30"/>
      <w:szCs w:val="3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BF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747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3">
    <w:name w:val="heading 3"/>
    <w:basedOn w:val="a"/>
    <w:next w:val="a"/>
    <w:link w:val="30"/>
    <w:qFormat/>
    <w:rsid w:val="002E53BF"/>
    <w:pPr>
      <w:keepNext/>
      <w:tabs>
        <w:tab w:val="num" w:pos="720"/>
      </w:tabs>
      <w:ind w:left="720" w:hanging="720"/>
      <w:outlineLvl w:val="2"/>
    </w:pPr>
    <w:rPr>
      <w:sz w:val="32"/>
      <w:szCs w:val="32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F4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E53BF"/>
    <w:rPr>
      <w:rFonts w:eastAsia="Times New Roman"/>
      <w:sz w:val="32"/>
      <w:szCs w:val="32"/>
      <w:lang w:eastAsia="ar-SA"/>
    </w:rPr>
  </w:style>
  <w:style w:type="character" w:styleId="a3">
    <w:name w:val="Hyperlink"/>
    <w:rsid w:val="002E53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53BF"/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2E53BF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1E074F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1E074F"/>
    <w:rPr>
      <w:rFonts w:eastAsia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1E074F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semiHidden/>
    <w:rsid w:val="001E074F"/>
    <w:rPr>
      <w:rFonts w:eastAsia="Times New Roman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semiHidden/>
    <w:rsid w:val="00E44F41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table" w:styleId="aa">
    <w:name w:val="Table Grid"/>
    <w:basedOn w:val="a1"/>
    <w:rsid w:val="00E44F41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E44F4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ody Text Indent"/>
    <w:aliases w:val=" Знак"/>
    <w:basedOn w:val="a"/>
    <w:link w:val="ad"/>
    <w:rsid w:val="00E44F41"/>
    <w:pPr>
      <w:suppressAutoHyphens w:val="0"/>
      <w:ind w:left="5664"/>
    </w:pPr>
    <w:rPr>
      <w:sz w:val="28"/>
      <w:lang w:val="x-none" w:eastAsia="x-none"/>
    </w:rPr>
  </w:style>
  <w:style w:type="character" w:customStyle="1" w:styleId="ad">
    <w:name w:val="Основной текст с отступом Знак"/>
    <w:aliases w:val=" Знак Знак"/>
    <w:link w:val="ac"/>
    <w:rsid w:val="00E44F41"/>
    <w:rPr>
      <w:rFonts w:eastAsia="Times New Roman"/>
      <w:sz w:val="28"/>
      <w:szCs w:val="24"/>
    </w:rPr>
  </w:style>
  <w:style w:type="paragraph" w:customStyle="1" w:styleId="ConsPlusNormal">
    <w:name w:val="ConsPlusNormal"/>
    <w:rsid w:val="00783A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uiPriority w:val="9"/>
    <w:rsid w:val="00B747F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ae">
    <w:name w:val="Strong"/>
    <w:uiPriority w:val="22"/>
    <w:qFormat/>
    <w:rsid w:val="00B747FD"/>
    <w:rPr>
      <w:b/>
      <w:bCs/>
    </w:rPr>
  </w:style>
  <w:style w:type="character" w:styleId="af">
    <w:name w:val="Emphasis"/>
    <w:uiPriority w:val="20"/>
    <w:qFormat/>
    <w:rsid w:val="00B747FD"/>
    <w:rPr>
      <w:i/>
      <w:iCs/>
    </w:rPr>
  </w:style>
  <w:style w:type="character" w:customStyle="1" w:styleId="val">
    <w:name w:val="val"/>
    <w:basedOn w:val="a0"/>
    <w:rsid w:val="00AA070A"/>
  </w:style>
  <w:style w:type="paragraph" w:customStyle="1" w:styleId="ConsPlusNonformat">
    <w:name w:val="ConsPlusNonformat"/>
    <w:rsid w:val="00F94B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12">
    <w:name w:val="Font Style12"/>
    <w:rsid w:val="00F94BE7"/>
    <w:rPr>
      <w:rFonts w:ascii="Times New Roman" w:hAnsi="Times New Roman" w:cs="Times New Roman"/>
      <w:color w:val="000000"/>
      <w:sz w:val="26"/>
      <w:szCs w:val="26"/>
    </w:rPr>
  </w:style>
  <w:style w:type="paragraph" w:styleId="af0">
    <w:name w:val="Plain Text"/>
    <w:basedOn w:val="a"/>
    <w:link w:val="af1"/>
    <w:rsid w:val="00B5689B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1">
    <w:name w:val="Текст Знак"/>
    <w:link w:val="af0"/>
    <w:rsid w:val="00B5689B"/>
    <w:rPr>
      <w:rFonts w:ascii="Consolas" w:hAnsi="Consolas"/>
      <w:sz w:val="21"/>
      <w:szCs w:val="21"/>
      <w:lang w:eastAsia="en-US"/>
    </w:rPr>
  </w:style>
  <w:style w:type="paragraph" w:styleId="af2">
    <w:name w:val="Normal (Web)"/>
    <w:basedOn w:val="a"/>
    <w:semiHidden/>
    <w:unhideWhenUsed/>
    <w:rsid w:val="00D01CA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3">
    <w:name w:val="Body Text"/>
    <w:basedOn w:val="a"/>
    <w:link w:val="af4"/>
    <w:uiPriority w:val="99"/>
    <w:unhideWhenUsed/>
    <w:rsid w:val="00162E70"/>
    <w:pPr>
      <w:spacing w:after="120"/>
    </w:pPr>
    <w:rPr>
      <w:lang w:val="x-none"/>
    </w:rPr>
  </w:style>
  <w:style w:type="character" w:customStyle="1" w:styleId="af4">
    <w:name w:val="Основной текст Знак"/>
    <w:link w:val="af3"/>
    <w:uiPriority w:val="99"/>
    <w:rsid w:val="00162E70"/>
    <w:rPr>
      <w:rFonts w:eastAsia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F27688"/>
    <w:pPr>
      <w:autoSpaceDE w:val="0"/>
      <w:autoSpaceDN w:val="0"/>
      <w:adjustRightInd w:val="0"/>
    </w:pPr>
    <w:rPr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2;&#1086;&#1080;%20&#1087;&#1086;&#1083;&#1091;&#1095;&#1077;&#1085;&#1085;&#1099;&#1077;%20&#1092;&#1072;&#1081;&#1083;&#1099;\&#1073;&#1083;&#1072;&#1085;&#1082;%20&#1087;&#1088;&#1086;&#1076;&#1086;&#1083;&#1100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2CE9D8-917E-4D63-90FF-CCA5677E70CA}"/>
</file>

<file path=customXml/itemProps2.xml><?xml version="1.0" encoding="utf-8"?>
<ds:datastoreItem xmlns:ds="http://schemas.openxmlformats.org/officeDocument/2006/customXml" ds:itemID="{D35026EB-B9A3-4D04-97D1-4BB54EDEFD99}"/>
</file>

<file path=customXml/itemProps3.xml><?xml version="1.0" encoding="utf-8"?>
<ds:datastoreItem xmlns:ds="http://schemas.openxmlformats.org/officeDocument/2006/customXml" ds:itemID="{4CF11F89-DC39-4B10-8FDC-394E9454BF1C}"/>
</file>

<file path=customXml/itemProps4.xml><?xml version="1.0" encoding="utf-8"?>
<ds:datastoreItem xmlns:ds="http://schemas.openxmlformats.org/officeDocument/2006/customXml" ds:itemID="{1D5965E2-8B01-4DB5-9F5D-5D392AA7F52D}"/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продольный</Template>
  <TotalTime>28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SVRADM</Company>
  <LinksUpToDate>false</LinksUpToDate>
  <CharactersWithSpaces>1018</CharactersWithSpaces>
  <SharedDoc>false</SharedDoc>
  <HLinks>
    <vt:vector size="12" baseType="variant">
      <vt:variant>
        <vt:i4>6488183</vt:i4>
      </vt:variant>
      <vt:variant>
        <vt:i4>3</vt:i4>
      </vt:variant>
      <vt:variant>
        <vt:i4>0</vt:i4>
      </vt:variant>
      <vt:variant>
        <vt:i4>5</vt:i4>
      </vt:variant>
      <vt:variant>
        <vt:lpwstr>http://www.admkrsk.ru/</vt:lpwstr>
      </vt:variant>
      <vt:variant>
        <vt:lpwstr/>
      </vt:variant>
      <vt:variant>
        <vt:i4>852013</vt:i4>
      </vt:variant>
      <vt:variant>
        <vt:i4>0</vt:i4>
      </vt:variant>
      <vt:variant>
        <vt:i4>0</vt:i4>
      </vt:variant>
      <vt:variant>
        <vt:i4>5</vt:i4>
      </vt:variant>
      <vt:variant>
        <vt:lpwstr>mailto:guo@admkrsk.ru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Мамаева Анна Викторовна</cp:lastModifiedBy>
  <cp:revision>12</cp:revision>
  <cp:lastPrinted>2014-04-15T02:38:00Z</cp:lastPrinted>
  <dcterms:created xsi:type="dcterms:W3CDTF">2014-02-19T07:51:00Z</dcterms:created>
  <dcterms:modified xsi:type="dcterms:W3CDTF">2015-04-03T08:27:00Z</dcterms:modified>
</cp:coreProperties>
</file>