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27" w:rsidRDefault="00763727" w:rsidP="0031125A">
      <w:pPr>
        <w:pStyle w:val="ac"/>
        <w:ind w:left="0"/>
        <w:rPr>
          <w:sz w:val="22"/>
          <w:szCs w:val="22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right"/>
        <w:rPr>
          <w:sz w:val="30"/>
          <w:szCs w:val="30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</w:t>
      </w:r>
      <w:r w:rsidR="00852A5A">
        <w:rPr>
          <w:sz w:val="30"/>
          <w:szCs w:val="30"/>
        </w:rPr>
        <w:t>несовершеннолетних детей за 2014</w:t>
      </w:r>
      <w:r>
        <w:rPr>
          <w:sz w:val="30"/>
          <w:szCs w:val="30"/>
        </w:rPr>
        <w:t xml:space="preserve"> год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852A5A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F27688" w:rsidRPr="00BA17CC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842"/>
      </w:tblGrid>
      <w:tr w:rsidR="00F27688" w:rsidTr="00F27688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F27688" w:rsidTr="00F27688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27688" w:rsidRPr="003B3FAC" w:rsidTr="00F27688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8D7364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Осетрова Ирина Геннадьевна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8D7364" w:rsidP="00FD35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820728">
              <w:rPr>
                <w:sz w:val="22"/>
                <w:szCs w:val="22"/>
              </w:rPr>
              <w:t>МАОУ Лицей №9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692697" w:rsidRDefault="00692697" w:rsidP="00FD350D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692697">
              <w:rPr>
                <w:sz w:val="22"/>
                <w:szCs w:val="22"/>
              </w:rPr>
              <w:t>1130</w:t>
            </w:r>
            <w:r w:rsidR="00B73E26">
              <w:rPr>
                <w:sz w:val="22"/>
                <w:szCs w:val="22"/>
              </w:rPr>
              <w:t>,240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F6" w:rsidRPr="007D6BF6" w:rsidRDefault="00B73E26" w:rsidP="007D6BF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квартира </w:t>
            </w:r>
          </w:p>
          <w:p w:rsidR="00F27688" w:rsidRPr="00BE6CB9" w:rsidRDefault="00B73E26" w:rsidP="00CB6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0D" w:rsidRPr="00BE6CB9" w:rsidRDefault="00B73E26" w:rsidP="00CB60C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0D" w:rsidRPr="00BE6CB9" w:rsidRDefault="008D7364" w:rsidP="00CB6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C3271" w:rsidP="00BE6C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C3271" w:rsidP="00BE6C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C3271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8D7364" w:rsidRDefault="003D67F9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Легковой а</w:t>
            </w:r>
            <w:r w:rsidR="008D7364">
              <w:rPr>
                <w:sz w:val="22"/>
                <w:szCs w:val="22"/>
              </w:rPr>
              <w:t xml:space="preserve">втомобиль </w:t>
            </w:r>
            <w:r w:rsidR="008D7364">
              <w:rPr>
                <w:sz w:val="22"/>
                <w:szCs w:val="22"/>
                <w:lang w:val="en-US"/>
              </w:rPr>
              <w:t>Mazda 3</w:t>
            </w:r>
          </w:p>
        </w:tc>
      </w:tr>
    </w:tbl>
    <w:p w:rsidR="00F27688" w:rsidRDefault="00F27688" w:rsidP="00F27688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p w:rsidR="00F27688" w:rsidRDefault="00F27688" w:rsidP="00F27688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p w:rsidR="007D6BF6" w:rsidRDefault="007D6BF6" w:rsidP="003B34F6">
      <w:pPr>
        <w:pStyle w:val="ac"/>
        <w:ind w:left="0"/>
        <w:jc w:val="right"/>
        <w:rPr>
          <w:sz w:val="20"/>
          <w:szCs w:val="20"/>
        </w:rPr>
      </w:pPr>
      <w:bookmarkStart w:id="0" w:name="_GoBack"/>
      <w:bookmarkEnd w:id="0"/>
    </w:p>
    <w:sectPr w:rsidR="007D6BF6" w:rsidSect="00763727">
      <w:pgSz w:w="16838" w:h="11906" w:orient="landscape"/>
      <w:pgMar w:top="851" w:right="567" w:bottom="170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E4C" w:rsidRDefault="000B3E4C" w:rsidP="001E074F">
      <w:r>
        <w:separator/>
      </w:r>
    </w:p>
  </w:endnote>
  <w:endnote w:type="continuationSeparator" w:id="0">
    <w:p w:rsidR="000B3E4C" w:rsidRDefault="000B3E4C" w:rsidP="001E0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E4C" w:rsidRDefault="000B3E4C" w:rsidP="001E074F">
      <w:r>
        <w:separator/>
      </w:r>
    </w:p>
  </w:footnote>
  <w:footnote w:type="continuationSeparator" w:id="0">
    <w:p w:rsidR="000B3E4C" w:rsidRDefault="000B3E4C" w:rsidP="001E0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7A21"/>
    <w:multiLevelType w:val="hybridMultilevel"/>
    <w:tmpl w:val="1BCA6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A4956"/>
    <w:multiLevelType w:val="hybridMultilevel"/>
    <w:tmpl w:val="81B6B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47A15"/>
    <w:multiLevelType w:val="hybridMultilevel"/>
    <w:tmpl w:val="A0988B92"/>
    <w:lvl w:ilvl="0" w:tplc="BCCC5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175E4"/>
    <w:multiLevelType w:val="hybridMultilevel"/>
    <w:tmpl w:val="FC18B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54BB"/>
    <w:multiLevelType w:val="hybridMultilevel"/>
    <w:tmpl w:val="1AD859E8"/>
    <w:lvl w:ilvl="0" w:tplc="E4063C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B9311C"/>
    <w:multiLevelType w:val="hybridMultilevel"/>
    <w:tmpl w:val="C56AE618"/>
    <w:lvl w:ilvl="0" w:tplc="400A2A8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8EF1089"/>
    <w:multiLevelType w:val="hybridMultilevel"/>
    <w:tmpl w:val="32CC188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EF40BB5"/>
    <w:multiLevelType w:val="hybridMultilevel"/>
    <w:tmpl w:val="94CCFA56"/>
    <w:lvl w:ilvl="0" w:tplc="BCF23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200B8D"/>
    <w:multiLevelType w:val="hybridMultilevel"/>
    <w:tmpl w:val="1F88FD5E"/>
    <w:lvl w:ilvl="0" w:tplc="D4EAA7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597ACC"/>
    <w:multiLevelType w:val="hybridMultilevel"/>
    <w:tmpl w:val="69844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2B30FE"/>
    <w:multiLevelType w:val="hybridMultilevel"/>
    <w:tmpl w:val="1102FFEC"/>
    <w:lvl w:ilvl="0" w:tplc="E8C445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356B33"/>
    <w:multiLevelType w:val="hybridMultilevel"/>
    <w:tmpl w:val="E2F8F03C"/>
    <w:lvl w:ilvl="0" w:tplc="5B60E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A962EC"/>
    <w:multiLevelType w:val="multilevel"/>
    <w:tmpl w:val="58B6C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5183543F"/>
    <w:multiLevelType w:val="hybridMultilevel"/>
    <w:tmpl w:val="7502670E"/>
    <w:lvl w:ilvl="0" w:tplc="DBD410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E2E5CD6"/>
    <w:multiLevelType w:val="hybridMultilevel"/>
    <w:tmpl w:val="255A34D4"/>
    <w:lvl w:ilvl="0" w:tplc="CB400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4444D01"/>
    <w:multiLevelType w:val="hybridMultilevel"/>
    <w:tmpl w:val="CD642D24"/>
    <w:lvl w:ilvl="0" w:tplc="266415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FF6BCE"/>
    <w:multiLevelType w:val="hybridMultilevel"/>
    <w:tmpl w:val="030AD1A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725204D3"/>
    <w:multiLevelType w:val="hybridMultilevel"/>
    <w:tmpl w:val="95A8C284"/>
    <w:lvl w:ilvl="0" w:tplc="E908999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743B4"/>
    <w:multiLevelType w:val="hybridMultilevel"/>
    <w:tmpl w:val="31DAF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154541"/>
    <w:multiLevelType w:val="hybridMultilevel"/>
    <w:tmpl w:val="75C6C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BDD25EE"/>
    <w:multiLevelType w:val="hybridMultilevel"/>
    <w:tmpl w:val="19900E68"/>
    <w:lvl w:ilvl="0" w:tplc="E80A72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0"/>
  </w:num>
  <w:num w:numId="5">
    <w:abstractNumId w:val="2"/>
  </w:num>
  <w:num w:numId="6">
    <w:abstractNumId w:val="16"/>
  </w:num>
  <w:num w:numId="7">
    <w:abstractNumId w:val="12"/>
  </w:num>
  <w:num w:numId="8">
    <w:abstractNumId w:val="11"/>
  </w:num>
  <w:num w:numId="9">
    <w:abstractNumId w:val="14"/>
  </w:num>
  <w:num w:numId="10">
    <w:abstractNumId w:val="19"/>
  </w:num>
  <w:num w:numId="11">
    <w:abstractNumId w:val="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7"/>
  </w:num>
  <w:num w:numId="17">
    <w:abstractNumId w:val="7"/>
  </w:num>
  <w:num w:numId="18">
    <w:abstractNumId w:val="18"/>
  </w:num>
  <w:num w:numId="19">
    <w:abstractNumId w:val="3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0C1"/>
    <w:rsid w:val="0000374E"/>
    <w:rsid w:val="00007D97"/>
    <w:rsid w:val="000100D3"/>
    <w:rsid w:val="000122E3"/>
    <w:rsid w:val="00016720"/>
    <w:rsid w:val="00022D7E"/>
    <w:rsid w:val="000257A1"/>
    <w:rsid w:val="000339CD"/>
    <w:rsid w:val="00035604"/>
    <w:rsid w:val="0003647F"/>
    <w:rsid w:val="00037D54"/>
    <w:rsid w:val="00064F4B"/>
    <w:rsid w:val="000661AF"/>
    <w:rsid w:val="00075BB3"/>
    <w:rsid w:val="00076915"/>
    <w:rsid w:val="0008294D"/>
    <w:rsid w:val="000851FD"/>
    <w:rsid w:val="00085578"/>
    <w:rsid w:val="00091A13"/>
    <w:rsid w:val="000A1D4E"/>
    <w:rsid w:val="000A66BC"/>
    <w:rsid w:val="000A7CA2"/>
    <w:rsid w:val="000B3E4C"/>
    <w:rsid w:val="000B5320"/>
    <w:rsid w:val="000C0071"/>
    <w:rsid w:val="000C2AD7"/>
    <w:rsid w:val="000D118A"/>
    <w:rsid w:val="000D154B"/>
    <w:rsid w:val="000D615C"/>
    <w:rsid w:val="000E4D6D"/>
    <w:rsid w:val="000F054C"/>
    <w:rsid w:val="000F2F30"/>
    <w:rsid w:val="00100301"/>
    <w:rsid w:val="001043A7"/>
    <w:rsid w:val="001058A5"/>
    <w:rsid w:val="001144C1"/>
    <w:rsid w:val="00117BEB"/>
    <w:rsid w:val="001205E3"/>
    <w:rsid w:val="001251BF"/>
    <w:rsid w:val="001261A0"/>
    <w:rsid w:val="001269F3"/>
    <w:rsid w:val="0012758F"/>
    <w:rsid w:val="001343D1"/>
    <w:rsid w:val="00134689"/>
    <w:rsid w:val="001463C6"/>
    <w:rsid w:val="001477F6"/>
    <w:rsid w:val="00150FFB"/>
    <w:rsid w:val="001511A2"/>
    <w:rsid w:val="001550E8"/>
    <w:rsid w:val="001573FB"/>
    <w:rsid w:val="001600B3"/>
    <w:rsid w:val="00160634"/>
    <w:rsid w:val="00161346"/>
    <w:rsid w:val="0016140D"/>
    <w:rsid w:val="00162E70"/>
    <w:rsid w:val="00163595"/>
    <w:rsid w:val="00164F6F"/>
    <w:rsid w:val="00172006"/>
    <w:rsid w:val="00177797"/>
    <w:rsid w:val="00185558"/>
    <w:rsid w:val="00195677"/>
    <w:rsid w:val="00196367"/>
    <w:rsid w:val="001B0875"/>
    <w:rsid w:val="001B1C61"/>
    <w:rsid w:val="001B2C0E"/>
    <w:rsid w:val="001C0B82"/>
    <w:rsid w:val="001C3D02"/>
    <w:rsid w:val="001D0116"/>
    <w:rsid w:val="001D1841"/>
    <w:rsid w:val="001D1A82"/>
    <w:rsid w:val="001D5398"/>
    <w:rsid w:val="001D5BBB"/>
    <w:rsid w:val="001D7810"/>
    <w:rsid w:val="001E074F"/>
    <w:rsid w:val="001E0B3D"/>
    <w:rsid w:val="001F4850"/>
    <w:rsid w:val="001F73E9"/>
    <w:rsid w:val="001F7696"/>
    <w:rsid w:val="0020108A"/>
    <w:rsid w:val="00205C83"/>
    <w:rsid w:val="002070CD"/>
    <w:rsid w:val="00214CBC"/>
    <w:rsid w:val="00214CD3"/>
    <w:rsid w:val="00216B28"/>
    <w:rsid w:val="00221A77"/>
    <w:rsid w:val="002344B4"/>
    <w:rsid w:val="0023455F"/>
    <w:rsid w:val="0023546A"/>
    <w:rsid w:val="00237A60"/>
    <w:rsid w:val="002434B9"/>
    <w:rsid w:val="00247C2B"/>
    <w:rsid w:val="00251216"/>
    <w:rsid w:val="00265DE1"/>
    <w:rsid w:val="002813FC"/>
    <w:rsid w:val="00284275"/>
    <w:rsid w:val="00286DEC"/>
    <w:rsid w:val="002A1C38"/>
    <w:rsid w:val="002A69E4"/>
    <w:rsid w:val="002B0191"/>
    <w:rsid w:val="002B1224"/>
    <w:rsid w:val="002C112E"/>
    <w:rsid w:val="002C733B"/>
    <w:rsid w:val="002D6F96"/>
    <w:rsid w:val="002E44DD"/>
    <w:rsid w:val="002E53BF"/>
    <w:rsid w:val="002E65B0"/>
    <w:rsid w:val="002F1D29"/>
    <w:rsid w:val="00304EFF"/>
    <w:rsid w:val="00305392"/>
    <w:rsid w:val="00310DB2"/>
    <w:rsid w:val="0031125A"/>
    <w:rsid w:val="00331D7A"/>
    <w:rsid w:val="00334086"/>
    <w:rsid w:val="0033625F"/>
    <w:rsid w:val="00342498"/>
    <w:rsid w:val="00363EA0"/>
    <w:rsid w:val="00364962"/>
    <w:rsid w:val="003663B6"/>
    <w:rsid w:val="003719F0"/>
    <w:rsid w:val="003720C1"/>
    <w:rsid w:val="00373EAB"/>
    <w:rsid w:val="00384762"/>
    <w:rsid w:val="00385EE3"/>
    <w:rsid w:val="00391396"/>
    <w:rsid w:val="003A2CDE"/>
    <w:rsid w:val="003A486D"/>
    <w:rsid w:val="003A6E3A"/>
    <w:rsid w:val="003A73A2"/>
    <w:rsid w:val="003B34F6"/>
    <w:rsid w:val="003B4A05"/>
    <w:rsid w:val="003B5A53"/>
    <w:rsid w:val="003B6666"/>
    <w:rsid w:val="003B6C96"/>
    <w:rsid w:val="003C359B"/>
    <w:rsid w:val="003C532D"/>
    <w:rsid w:val="003C6750"/>
    <w:rsid w:val="003D67F9"/>
    <w:rsid w:val="003D71AF"/>
    <w:rsid w:val="003F0424"/>
    <w:rsid w:val="003F09D6"/>
    <w:rsid w:val="003F1AC0"/>
    <w:rsid w:val="003F2506"/>
    <w:rsid w:val="003F43E0"/>
    <w:rsid w:val="003F7E3A"/>
    <w:rsid w:val="00400F83"/>
    <w:rsid w:val="00406B2A"/>
    <w:rsid w:val="00412F9A"/>
    <w:rsid w:val="0042469B"/>
    <w:rsid w:val="00425AF1"/>
    <w:rsid w:val="00431C73"/>
    <w:rsid w:val="00435D8A"/>
    <w:rsid w:val="00440850"/>
    <w:rsid w:val="00440970"/>
    <w:rsid w:val="00443263"/>
    <w:rsid w:val="00443D5D"/>
    <w:rsid w:val="00446832"/>
    <w:rsid w:val="0046277B"/>
    <w:rsid w:val="00472961"/>
    <w:rsid w:val="00472AC1"/>
    <w:rsid w:val="00475762"/>
    <w:rsid w:val="0048608E"/>
    <w:rsid w:val="00487CA7"/>
    <w:rsid w:val="0049060A"/>
    <w:rsid w:val="00497EDB"/>
    <w:rsid w:val="004A46E9"/>
    <w:rsid w:val="004A57B8"/>
    <w:rsid w:val="004A743A"/>
    <w:rsid w:val="004B3578"/>
    <w:rsid w:val="004C4194"/>
    <w:rsid w:val="004C7A38"/>
    <w:rsid w:val="004E1DFD"/>
    <w:rsid w:val="004F077E"/>
    <w:rsid w:val="00503A8D"/>
    <w:rsid w:val="00503CF3"/>
    <w:rsid w:val="00503F52"/>
    <w:rsid w:val="005042C4"/>
    <w:rsid w:val="0050443E"/>
    <w:rsid w:val="00515DA1"/>
    <w:rsid w:val="0052143D"/>
    <w:rsid w:val="00533A99"/>
    <w:rsid w:val="0053568F"/>
    <w:rsid w:val="00540C9A"/>
    <w:rsid w:val="00543011"/>
    <w:rsid w:val="0054521D"/>
    <w:rsid w:val="00545596"/>
    <w:rsid w:val="00557D3B"/>
    <w:rsid w:val="0056624A"/>
    <w:rsid w:val="00566793"/>
    <w:rsid w:val="00571757"/>
    <w:rsid w:val="00577EED"/>
    <w:rsid w:val="00580E73"/>
    <w:rsid w:val="00582062"/>
    <w:rsid w:val="005822C3"/>
    <w:rsid w:val="00582393"/>
    <w:rsid w:val="00584AE1"/>
    <w:rsid w:val="00591BEE"/>
    <w:rsid w:val="00592354"/>
    <w:rsid w:val="005939A2"/>
    <w:rsid w:val="005B2297"/>
    <w:rsid w:val="005C0A43"/>
    <w:rsid w:val="005C4D83"/>
    <w:rsid w:val="005C7B2B"/>
    <w:rsid w:val="005D29F5"/>
    <w:rsid w:val="005E5853"/>
    <w:rsid w:val="005F1A59"/>
    <w:rsid w:val="005F67D7"/>
    <w:rsid w:val="006028F4"/>
    <w:rsid w:val="00607514"/>
    <w:rsid w:val="006118CC"/>
    <w:rsid w:val="00613471"/>
    <w:rsid w:val="00613913"/>
    <w:rsid w:val="0061711A"/>
    <w:rsid w:val="00627A5A"/>
    <w:rsid w:val="00627C89"/>
    <w:rsid w:val="00634CF2"/>
    <w:rsid w:val="006373E3"/>
    <w:rsid w:val="00642833"/>
    <w:rsid w:val="00644D9E"/>
    <w:rsid w:val="00662279"/>
    <w:rsid w:val="00662704"/>
    <w:rsid w:val="00662AED"/>
    <w:rsid w:val="0068124E"/>
    <w:rsid w:val="00684C73"/>
    <w:rsid w:val="0068798F"/>
    <w:rsid w:val="00692697"/>
    <w:rsid w:val="00696ADC"/>
    <w:rsid w:val="006A0543"/>
    <w:rsid w:val="006A7EC0"/>
    <w:rsid w:val="006A7FF0"/>
    <w:rsid w:val="006B120B"/>
    <w:rsid w:val="006C5241"/>
    <w:rsid w:val="006D005E"/>
    <w:rsid w:val="006D0734"/>
    <w:rsid w:val="006D2F97"/>
    <w:rsid w:val="006D317D"/>
    <w:rsid w:val="006D3C89"/>
    <w:rsid w:val="006D6641"/>
    <w:rsid w:val="006D6CC3"/>
    <w:rsid w:val="006E33E0"/>
    <w:rsid w:val="006E3959"/>
    <w:rsid w:val="006E78D9"/>
    <w:rsid w:val="006F194D"/>
    <w:rsid w:val="006F2EDA"/>
    <w:rsid w:val="006F3453"/>
    <w:rsid w:val="006F5BB6"/>
    <w:rsid w:val="006F79B7"/>
    <w:rsid w:val="0070400D"/>
    <w:rsid w:val="00705BFC"/>
    <w:rsid w:val="00706246"/>
    <w:rsid w:val="00707348"/>
    <w:rsid w:val="0070752F"/>
    <w:rsid w:val="007078AE"/>
    <w:rsid w:val="00714B65"/>
    <w:rsid w:val="00721CF4"/>
    <w:rsid w:val="00722B84"/>
    <w:rsid w:val="0072432E"/>
    <w:rsid w:val="00730B01"/>
    <w:rsid w:val="0073419B"/>
    <w:rsid w:val="00746121"/>
    <w:rsid w:val="00752BEC"/>
    <w:rsid w:val="00753D63"/>
    <w:rsid w:val="0075543C"/>
    <w:rsid w:val="00761E14"/>
    <w:rsid w:val="00763727"/>
    <w:rsid w:val="00764218"/>
    <w:rsid w:val="0076456C"/>
    <w:rsid w:val="0077284B"/>
    <w:rsid w:val="00776362"/>
    <w:rsid w:val="00782A3B"/>
    <w:rsid w:val="00783AE9"/>
    <w:rsid w:val="0079055D"/>
    <w:rsid w:val="007A09BC"/>
    <w:rsid w:val="007B12D1"/>
    <w:rsid w:val="007B1FB2"/>
    <w:rsid w:val="007B3C98"/>
    <w:rsid w:val="007D6BF6"/>
    <w:rsid w:val="007E0FE7"/>
    <w:rsid w:val="007E3E72"/>
    <w:rsid w:val="007E45E4"/>
    <w:rsid w:val="007F1BC1"/>
    <w:rsid w:val="007F220D"/>
    <w:rsid w:val="007F344C"/>
    <w:rsid w:val="00804A75"/>
    <w:rsid w:val="00805B69"/>
    <w:rsid w:val="00807000"/>
    <w:rsid w:val="00813D9B"/>
    <w:rsid w:val="00814ACA"/>
    <w:rsid w:val="008163D7"/>
    <w:rsid w:val="008201AF"/>
    <w:rsid w:val="00820728"/>
    <w:rsid w:val="0082112D"/>
    <w:rsid w:val="00827917"/>
    <w:rsid w:val="00830E85"/>
    <w:rsid w:val="00834690"/>
    <w:rsid w:val="00834961"/>
    <w:rsid w:val="00834BF5"/>
    <w:rsid w:val="00843963"/>
    <w:rsid w:val="00846345"/>
    <w:rsid w:val="0084733C"/>
    <w:rsid w:val="00851510"/>
    <w:rsid w:val="00852A5A"/>
    <w:rsid w:val="0085705C"/>
    <w:rsid w:val="00857A5A"/>
    <w:rsid w:val="00862089"/>
    <w:rsid w:val="0086363D"/>
    <w:rsid w:val="008715D4"/>
    <w:rsid w:val="0087457A"/>
    <w:rsid w:val="00877875"/>
    <w:rsid w:val="0088149C"/>
    <w:rsid w:val="00886EC9"/>
    <w:rsid w:val="00887D7A"/>
    <w:rsid w:val="00890654"/>
    <w:rsid w:val="00891600"/>
    <w:rsid w:val="00893942"/>
    <w:rsid w:val="008A01B6"/>
    <w:rsid w:val="008A46EB"/>
    <w:rsid w:val="008A4997"/>
    <w:rsid w:val="008A5BC3"/>
    <w:rsid w:val="008A78A9"/>
    <w:rsid w:val="008B2EA3"/>
    <w:rsid w:val="008B39C3"/>
    <w:rsid w:val="008B5163"/>
    <w:rsid w:val="008C1158"/>
    <w:rsid w:val="008C18BF"/>
    <w:rsid w:val="008C1B5E"/>
    <w:rsid w:val="008C4670"/>
    <w:rsid w:val="008C7C9D"/>
    <w:rsid w:val="008D2500"/>
    <w:rsid w:val="008D72EC"/>
    <w:rsid w:val="008D7364"/>
    <w:rsid w:val="008E529C"/>
    <w:rsid w:val="008E58A7"/>
    <w:rsid w:val="008E661C"/>
    <w:rsid w:val="00900543"/>
    <w:rsid w:val="00901950"/>
    <w:rsid w:val="00903B79"/>
    <w:rsid w:val="009043F4"/>
    <w:rsid w:val="00911437"/>
    <w:rsid w:val="0092084A"/>
    <w:rsid w:val="00921E73"/>
    <w:rsid w:val="009226D0"/>
    <w:rsid w:val="00924FD0"/>
    <w:rsid w:val="00930FA2"/>
    <w:rsid w:val="00931832"/>
    <w:rsid w:val="009523C2"/>
    <w:rsid w:val="00957BC1"/>
    <w:rsid w:val="00964FE0"/>
    <w:rsid w:val="009651F5"/>
    <w:rsid w:val="00971799"/>
    <w:rsid w:val="00975097"/>
    <w:rsid w:val="00975257"/>
    <w:rsid w:val="00981D45"/>
    <w:rsid w:val="00986107"/>
    <w:rsid w:val="009966D1"/>
    <w:rsid w:val="009A65FB"/>
    <w:rsid w:val="009B55F2"/>
    <w:rsid w:val="009B6BF4"/>
    <w:rsid w:val="009B730C"/>
    <w:rsid w:val="009C32B6"/>
    <w:rsid w:val="009C68D4"/>
    <w:rsid w:val="009D0BA0"/>
    <w:rsid w:val="00A128D1"/>
    <w:rsid w:val="00A20513"/>
    <w:rsid w:val="00A416A8"/>
    <w:rsid w:val="00A43EAA"/>
    <w:rsid w:val="00A66264"/>
    <w:rsid w:val="00A670A4"/>
    <w:rsid w:val="00A73352"/>
    <w:rsid w:val="00A739F6"/>
    <w:rsid w:val="00AA070A"/>
    <w:rsid w:val="00AA67BE"/>
    <w:rsid w:val="00AA7C18"/>
    <w:rsid w:val="00AA7E2B"/>
    <w:rsid w:val="00AC00B0"/>
    <w:rsid w:val="00AC05A2"/>
    <w:rsid w:val="00AC2430"/>
    <w:rsid w:val="00AC3E07"/>
    <w:rsid w:val="00AE03C3"/>
    <w:rsid w:val="00AE2212"/>
    <w:rsid w:val="00AE3CE6"/>
    <w:rsid w:val="00AF0CB0"/>
    <w:rsid w:val="00AF1659"/>
    <w:rsid w:val="00AF5753"/>
    <w:rsid w:val="00B0448A"/>
    <w:rsid w:val="00B0645C"/>
    <w:rsid w:val="00B11719"/>
    <w:rsid w:val="00B12287"/>
    <w:rsid w:val="00B1614B"/>
    <w:rsid w:val="00B22D48"/>
    <w:rsid w:val="00B406B5"/>
    <w:rsid w:val="00B47D3D"/>
    <w:rsid w:val="00B50637"/>
    <w:rsid w:val="00B52148"/>
    <w:rsid w:val="00B5689B"/>
    <w:rsid w:val="00B73E26"/>
    <w:rsid w:val="00B747FD"/>
    <w:rsid w:val="00B74F38"/>
    <w:rsid w:val="00B76915"/>
    <w:rsid w:val="00B76D40"/>
    <w:rsid w:val="00B84ACB"/>
    <w:rsid w:val="00B86CD6"/>
    <w:rsid w:val="00B9422B"/>
    <w:rsid w:val="00B96D9C"/>
    <w:rsid w:val="00BA2DD9"/>
    <w:rsid w:val="00BA7D6D"/>
    <w:rsid w:val="00BB06E5"/>
    <w:rsid w:val="00BB09D9"/>
    <w:rsid w:val="00BB1BB7"/>
    <w:rsid w:val="00BC2D52"/>
    <w:rsid w:val="00BC738F"/>
    <w:rsid w:val="00BC7B05"/>
    <w:rsid w:val="00BD28EE"/>
    <w:rsid w:val="00BE6CB9"/>
    <w:rsid w:val="00BF158D"/>
    <w:rsid w:val="00BF2891"/>
    <w:rsid w:val="00BF6891"/>
    <w:rsid w:val="00BF7BFB"/>
    <w:rsid w:val="00BF7D11"/>
    <w:rsid w:val="00C015ED"/>
    <w:rsid w:val="00C0304B"/>
    <w:rsid w:val="00C04592"/>
    <w:rsid w:val="00C06894"/>
    <w:rsid w:val="00C1039D"/>
    <w:rsid w:val="00C11802"/>
    <w:rsid w:val="00C22015"/>
    <w:rsid w:val="00C24176"/>
    <w:rsid w:val="00C26D08"/>
    <w:rsid w:val="00C331DC"/>
    <w:rsid w:val="00C34576"/>
    <w:rsid w:val="00C34A43"/>
    <w:rsid w:val="00C40A92"/>
    <w:rsid w:val="00C43C20"/>
    <w:rsid w:val="00C44DB2"/>
    <w:rsid w:val="00C535AF"/>
    <w:rsid w:val="00C552B5"/>
    <w:rsid w:val="00C64FA2"/>
    <w:rsid w:val="00C76272"/>
    <w:rsid w:val="00C867CC"/>
    <w:rsid w:val="00C92E71"/>
    <w:rsid w:val="00CB2A40"/>
    <w:rsid w:val="00CB60C5"/>
    <w:rsid w:val="00CB6A33"/>
    <w:rsid w:val="00CC51F6"/>
    <w:rsid w:val="00CD10D1"/>
    <w:rsid w:val="00CD1646"/>
    <w:rsid w:val="00CD2EAA"/>
    <w:rsid w:val="00CD55DB"/>
    <w:rsid w:val="00CD67BF"/>
    <w:rsid w:val="00CE5E60"/>
    <w:rsid w:val="00D01CA0"/>
    <w:rsid w:val="00D028E4"/>
    <w:rsid w:val="00D054C9"/>
    <w:rsid w:val="00D0690A"/>
    <w:rsid w:val="00D11BA6"/>
    <w:rsid w:val="00D172D3"/>
    <w:rsid w:val="00D2431F"/>
    <w:rsid w:val="00D278F1"/>
    <w:rsid w:val="00D32920"/>
    <w:rsid w:val="00D43F11"/>
    <w:rsid w:val="00D478A0"/>
    <w:rsid w:val="00D52152"/>
    <w:rsid w:val="00D5446F"/>
    <w:rsid w:val="00D5557F"/>
    <w:rsid w:val="00D71CB3"/>
    <w:rsid w:val="00D81606"/>
    <w:rsid w:val="00D816C3"/>
    <w:rsid w:val="00D81E03"/>
    <w:rsid w:val="00D90299"/>
    <w:rsid w:val="00D9539A"/>
    <w:rsid w:val="00D95554"/>
    <w:rsid w:val="00DA7B59"/>
    <w:rsid w:val="00DB61BE"/>
    <w:rsid w:val="00DC4597"/>
    <w:rsid w:val="00DC6884"/>
    <w:rsid w:val="00DD126D"/>
    <w:rsid w:val="00DD34D1"/>
    <w:rsid w:val="00DD558C"/>
    <w:rsid w:val="00DE0A66"/>
    <w:rsid w:val="00DE0D5B"/>
    <w:rsid w:val="00DE46B7"/>
    <w:rsid w:val="00DE4F37"/>
    <w:rsid w:val="00DE7A2B"/>
    <w:rsid w:val="00E00698"/>
    <w:rsid w:val="00E00CFA"/>
    <w:rsid w:val="00E0304D"/>
    <w:rsid w:val="00E03FAC"/>
    <w:rsid w:val="00E23DF4"/>
    <w:rsid w:val="00E25651"/>
    <w:rsid w:val="00E263BF"/>
    <w:rsid w:val="00E32221"/>
    <w:rsid w:val="00E32833"/>
    <w:rsid w:val="00E34091"/>
    <w:rsid w:val="00E37148"/>
    <w:rsid w:val="00E416EB"/>
    <w:rsid w:val="00E4178B"/>
    <w:rsid w:val="00E44F41"/>
    <w:rsid w:val="00E601A1"/>
    <w:rsid w:val="00E678CF"/>
    <w:rsid w:val="00E829A1"/>
    <w:rsid w:val="00E85827"/>
    <w:rsid w:val="00E8675F"/>
    <w:rsid w:val="00E950A1"/>
    <w:rsid w:val="00EA1C40"/>
    <w:rsid w:val="00EA3018"/>
    <w:rsid w:val="00EB1EEB"/>
    <w:rsid w:val="00EB56BA"/>
    <w:rsid w:val="00EB6D06"/>
    <w:rsid w:val="00EB7EDE"/>
    <w:rsid w:val="00EC0AEF"/>
    <w:rsid w:val="00EC4004"/>
    <w:rsid w:val="00ED785B"/>
    <w:rsid w:val="00EE187B"/>
    <w:rsid w:val="00EE284D"/>
    <w:rsid w:val="00EE3350"/>
    <w:rsid w:val="00EE7181"/>
    <w:rsid w:val="00EF0230"/>
    <w:rsid w:val="00EF5AC1"/>
    <w:rsid w:val="00EF7C43"/>
    <w:rsid w:val="00F069B5"/>
    <w:rsid w:val="00F07189"/>
    <w:rsid w:val="00F0794B"/>
    <w:rsid w:val="00F1735A"/>
    <w:rsid w:val="00F25275"/>
    <w:rsid w:val="00F27688"/>
    <w:rsid w:val="00F50E83"/>
    <w:rsid w:val="00F576DB"/>
    <w:rsid w:val="00F6051F"/>
    <w:rsid w:val="00F60744"/>
    <w:rsid w:val="00F643B7"/>
    <w:rsid w:val="00F658BE"/>
    <w:rsid w:val="00F66820"/>
    <w:rsid w:val="00F8218E"/>
    <w:rsid w:val="00F838FF"/>
    <w:rsid w:val="00F85F30"/>
    <w:rsid w:val="00F86EF0"/>
    <w:rsid w:val="00F905C3"/>
    <w:rsid w:val="00F94BE7"/>
    <w:rsid w:val="00F95908"/>
    <w:rsid w:val="00FA1A1F"/>
    <w:rsid w:val="00FA270B"/>
    <w:rsid w:val="00FA46C9"/>
    <w:rsid w:val="00FA78E2"/>
    <w:rsid w:val="00FB430F"/>
    <w:rsid w:val="00FB769B"/>
    <w:rsid w:val="00FC3271"/>
    <w:rsid w:val="00FD0541"/>
    <w:rsid w:val="00FD350D"/>
    <w:rsid w:val="00FD78BC"/>
    <w:rsid w:val="00FE4C63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BF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747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E53BF"/>
    <w:pPr>
      <w:keepNext/>
      <w:tabs>
        <w:tab w:val="num" w:pos="720"/>
      </w:tabs>
      <w:ind w:left="720" w:hanging="720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F4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E53BF"/>
    <w:rPr>
      <w:rFonts w:eastAsia="Times New Roman"/>
      <w:sz w:val="32"/>
      <w:szCs w:val="32"/>
      <w:lang w:eastAsia="ar-SA"/>
    </w:rPr>
  </w:style>
  <w:style w:type="character" w:styleId="a3">
    <w:name w:val="Hyperlink"/>
    <w:rsid w:val="002E53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53B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E53BF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1E07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E074F"/>
    <w:rPr>
      <w:rFonts w:eastAsia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1E07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1E074F"/>
    <w:rPr>
      <w:rFonts w:eastAsia="Times New Roman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semiHidden/>
    <w:rsid w:val="00E44F41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table" w:styleId="aa">
    <w:name w:val="Table Grid"/>
    <w:basedOn w:val="a1"/>
    <w:rsid w:val="00E44F41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E44F4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ody Text Indent"/>
    <w:aliases w:val=" Знак"/>
    <w:basedOn w:val="a"/>
    <w:link w:val="ad"/>
    <w:rsid w:val="00E44F41"/>
    <w:pPr>
      <w:suppressAutoHyphens w:val="0"/>
      <w:ind w:left="5664"/>
    </w:pPr>
    <w:rPr>
      <w:sz w:val="28"/>
    </w:rPr>
  </w:style>
  <w:style w:type="character" w:customStyle="1" w:styleId="ad">
    <w:name w:val="Основной текст с отступом Знак"/>
    <w:aliases w:val=" Знак Знак"/>
    <w:link w:val="ac"/>
    <w:rsid w:val="00E44F41"/>
    <w:rPr>
      <w:rFonts w:eastAsia="Times New Roman"/>
      <w:sz w:val="28"/>
      <w:szCs w:val="24"/>
    </w:rPr>
  </w:style>
  <w:style w:type="paragraph" w:customStyle="1" w:styleId="ConsPlusNormal">
    <w:name w:val="ConsPlusNormal"/>
    <w:rsid w:val="00783A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uiPriority w:val="9"/>
    <w:rsid w:val="00B747F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e">
    <w:name w:val="Strong"/>
    <w:uiPriority w:val="22"/>
    <w:qFormat/>
    <w:rsid w:val="00B747FD"/>
    <w:rPr>
      <w:b/>
      <w:bCs/>
    </w:rPr>
  </w:style>
  <w:style w:type="character" w:styleId="af">
    <w:name w:val="Emphasis"/>
    <w:uiPriority w:val="20"/>
    <w:qFormat/>
    <w:rsid w:val="00B747FD"/>
    <w:rPr>
      <w:i/>
      <w:iCs/>
    </w:rPr>
  </w:style>
  <w:style w:type="character" w:customStyle="1" w:styleId="val">
    <w:name w:val="val"/>
    <w:basedOn w:val="a0"/>
    <w:rsid w:val="00AA070A"/>
  </w:style>
  <w:style w:type="paragraph" w:customStyle="1" w:styleId="ConsPlusNonformat">
    <w:name w:val="ConsPlusNonformat"/>
    <w:rsid w:val="00F94B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rsid w:val="00F94BE7"/>
    <w:rPr>
      <w:rFonts w:ascii="Times New Roman" w:hAnsi="Times New Roman" w:cs="Times New Roman"/>
      <w:color w:val="000000"/>
      <w:sz w:val="26"/>
      <w:szCs w:val="26"/>
    </w:rPr>
  </w:style>
  <w:style w:type="paragraph" w:styleId="af0">
    <w:name w:val="Plain Text"/>
    <w:basedOn w:val="a"/>
    <w:link w:val="af1"/>
    <w:rsid w:val="00B5689B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link w:val="af0"/>
    <w:rsid w:val="00B5689B"/>
    <w:rPr>
      <w:rFonts w:ascii="Consolas" w:hAnsi="Consolas"/>
      <w:sz w:val="21"/>
      <w:szCs w:val="21"/>
      <w:lang w:eastAsia="en-US"/>
    </w:rPr>
  </w:style>
  <w:style w:type="paragraph" w:styleId="af2">
    <w:name w:val="Normal (Web)"/>
    <w:basedOn w:val="a"/>
    <w:semiHidden/>
    <w:unhideWhenUsed/>
    <w:rsid w:val="00D01CA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3">
    <w:name w:val="Body Text"/>
    <w:basedOn w:val="a"/>
    <w:link w:val="af4"/>
    <w:uiPriority w:val="99"/>
    <w:unhideWhenUsed/>
    <w:rsid w:val="00162E70"/>
    <w:pPr>
      <w:spacing w:after="120"/>
    </w:pPr>
  </w:style>
  <w:style w:type="character" w:customStyle="1" w:styleId="af4">
    <w:name w:val="Основной текст Знак"/>
    <w:link w:val="af3"/>
    <w:uiPriority w:val="99"/>
    <w:rsid w:val="00162E70"/>
    <w:rPr>
      <w:rFonts w:eastAsia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F27688"/>
    <w:pPr>
      <w:autoSpaceDE w:val="0"/>
      <w:autoSpaceDN w:val="0"/>
      <w:adjustRightInd w:val="0"/>
    </w:pPr>
    <w:rPr>
      <w:sz w:val="30"/>
      <w:szCs w:val="3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2;&#1086;&#1080;%20&#1087;&#1086;&#1083;&#1091;&#1095;&#1077;&#1085;&#1085;&#1099;&#1077;%20&#1092;&#1072;&#1081;&#1083;&#1099;\&#1073;&#1083;&#1072;&#1085;&#1082;%20&#1087;&#1088;&#1086;&#1076;&#1086;&#1083;&#1100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02F312-11D8-4264-9301-D02305A38AFF}"/>
</file>

<file path=customXml/itemProps2.xml><?xml version="1.0" encoding="utf-8"?>
<ds:datastoreItem xmlns:ds="http://schemas.openxmlformats.org/officeDocument/2006/customXml" ds:itemID="{CAD60F43-0104-4592-BAAB-A14D2CD4252E}"/>
</file>

<file path=customXml/itemProps3.xml><?xml version="1.0" encoding="utf-8"?>
<ds:datastoreItem xmlns:ds="http://schemas.openxmlformats.org/officeDocument/2006/customXml" ds:itemID="{2F011F35-6F30-41C5-BBB8-959549168788}"/>
</file>

<file path=customXml/itemProps4.xml><?xml version="1.0" encoding="utf-8"?>
<ds:datastoreItem xmlns:ds="http://schemas.openxmlformats.org/officeDocument/2006/customXml" ds:itemID="{F802214E-2EA1-41B6-B615-43108F9E2FD6}"/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продольный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SVRADM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Мамаева Анна Викторовна</cp:lastModifiedBy>
  <cp:revision>3</cp:revision>
  <cp:lastPrinted>2014-04-18T00:50:00Z</cp:lastPrinted>
  <dcterms:created xsi:type="dcterms:W3CDTF">2015-04-15T02:52:00Z</dcterms:created>
  <dcterms:modified xsi:type="dcterms:W3CDTF">2015-04-21T01:58:00Z</dcterms:modified>
</cp:coreProperties>
</file>