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0414B7">
      <w:pPr>
        <w:pStyle w:val="2"/>
        <w:jc w:val="center"/>
        <w:divId w:val="28185036"/>
      </w:pPr>
      <w:bookmarkStart w:id="0" w:name="_GoBack"/>
      <w:bookmarkEnd w:id="0"/>
      <w:r>
        <w:t>Сведения о доходах, о расходах, об имуществе и обязательствах имущественного характера</w:t>
      </w:r>
      <w:r>
        <w:br/>
        <w:t>за период с 1 января 2014 года по 31 декабря 2014 года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10"/>
        <w:gridCol w:w="1834"/>
        <w:gridCol w:w="864"/>
        <w:gridCol w:w="1328"/>
        <w:gridCol w:w="925"/>
        <w:gridCol w:w="1304"/>
        <w:gridCol w:w="970"/>
        <w:gridCol w:w="925"/>
        <w:gridCol w:w="1304"/>
        <w:gridCol w:w="1316"/>
        <w:gridCol w:w="1576"/>
        <w:gridCol w:w="1432"/>
      </w:tblGrid>
      <w:tr w:rsidR="00000000">
        <w:trPr>
          <w:divId w:val="28185036"/>
          <w:tblHeader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0414B7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0414B7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Должность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0414B7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0414B7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0414B7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0414B7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Декларированный годовой доход 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1</w:t>
            </w:r>
            <w:r>
              <w:rPr>
                <w:rFonts w:eastAsia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0414B7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2</w:t>
            </w:r>
            <w:r>
              <w:rPr>
                <w:rFonts w:eastAsia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000000">
        <w:trPr>
          <w:divId w:val="28185036"/>
          <w:tblHeader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0414B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0414B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0414B7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объекта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0414B7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0414B7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площадь (кв.м.)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0414B7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0414B7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объекта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0414B7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площадь (кв.м.)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0414B7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0414B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0414B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0414B7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000000">
        <w:trPr>
          <w:divId w:val="28185036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0414B7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Струнцова Наталья Олеговна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0414B7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Министерство экономического развития, промышленной политики и торговли Оренбургской области, заместитель министра по развитию инвестиционной деятельности и предпринимательству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0414B7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не имеет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0414B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0414B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0414B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0414B7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0414B7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109.00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0414B7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0414B7">
            <w:pPr>
              <w:spacing w:after="240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Автомобиль легковой</w:t>
            </w:r>
            <w:r>
              <w:rPr>
                <w:rFonts w:eastAsia="Times New Roman"/>
                <w:sz w:val="16"/>
                <w:szCs w:val="16"/>
              </w:rPr>
              <w:br/>
              <w:t xml:space="preserve">AUDI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0414B7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1,376,953.25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0414B7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</w:tr>
      <w:tr w:rsidR="00000000">
        <w:trPr>
          <w:divId w:val="28185036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0414B7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 xml:space="preserve">Несовершеннолетний ребенок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0414B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0414B7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не имеет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0414B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0414B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0414B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0414B7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0414B7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109.00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0414B7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0414B7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0414B7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151.91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0414B7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</w:tr>
      <w:tr w:rsidR="00000000">
        <w:trPr>
          <w:divId w:val="28185036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0414B7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 xml:space="preserve">Супруг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0414B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0414B7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не имеет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0414B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0414B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0414B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0414B7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0414B7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109.00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0414B7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0414B7">
            <w:pPr>
              <w:spacing w:after="240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Иное транспортное средство</w:t>
            </w:r>
            <w:r>
              <w:rPr>
                <w:rFonts w:eastAsia="Times New Roman"/>
                <w:sz w:val="16"/>
                <w:szCs w:val="16"/>
              </w:rPr>
              <w:br/>
              <w:t>Прицеп легковой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0414B7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286,128.50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0414B7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</w:tr>
    </w:tbl>
    <w:p w:rsidR="000414B7" w:rsidRDefault="000414B7">
      <w:pPr>
        <w:divId w:val="1284922308"/>
        <w:rPr>
          <w:rFonts w:eastAsia="Times New Roman"/>
          <w:sz w:val="16"/>
          <w:szCs w:val="16"/>
        </w:rPr>
      </w:pPr>
      <w:r>
        <w:rPr>
          <w:rFonts w:eastAsia="Times New Roman"/>
          <w:sz w:val="16"/>
          <w:szCs w:val="16"/>
        </w:rPr>
        <w:br/>
      </w:r>
      <w:r>
        <w:rPr>
          <w:rFonts w:eastAsia="Times New Roman"/>
          <w:sz w:val="16"/>
          <w:szCs w:val="16"/>
          <w:vertAlign w:val="superscript"/>
        </w:rPr>
        <w:t>1</w:t>
      </w:r>
      <w:r>
        <w:rPr>
          <w:rFonts w:eastAsia="Times New Roman"/>
          <w:sz w:val="16"/>
          <w:szCs w:val="16"/>
        </w:rPr>
        <w:t xml:space="preserve"> В случае если в отчетном периоде лицу, замещающему государственную должность Оренбургской области, гражданскому служащему по месту службы (работы) предоставлены (выделены) средства на приобретение (строительст</w:t>
      </w:r>
      <w:r>
        <w:rPr>
          <w:rFonts w:eastAsia="Times New Roman"/>
          <w:sz w:val="16"/>
          <w:szCs w:val="16"/>
        </w:rPr>
        <w:t>во) жилого помещения, данные средства суммируются с декларированным годовым доходом, а также указываются отдельно в настоящей графе.</w:t>
      </w:r>
      <w:r>
        <w:rPr>
          <w:rFonts w:eastAsia="Times New Roman"/>
          <w:sz w:val="16"/>
          <w:szCs w:val="16"/>
        </w:rPr>
        <w:br/>
      </w:r>
      <w:r>
        <w:rPr>
          <w:rFonts w:eastAsia="Times New Roman"/>
          <w:sz w:val="16"/>
          <w:szCs w:val="16"/>
          <w:vertAlign w:val="superscript"/>
        </w:rPr>
        <w:t>2</w:t>
      </w:r>
      <w:r>
        <w:rPr>
          <w:rFonts w:eastAsia="Times New Roman"/>
          <w:sz w:val="16"/>
          <w:szCs w:val="16"/>
        </w:rPr>
        <w:t xml:space="preserve"> Сведения указываются, если сумма сделки превышает общий доход лица, замещающего государственную должность Оренбургской об</w:t>
      </w:r>
      <w:r>
        <w:rPr>
          <w:rFonts w:eastAsia="Times New Roman"/>
          <w:sz w:val="16"/>
          <w:szCs w:val="16"/>
        </w:rPr>
        <w:t xml:space="preserve">ласти, гражданского служащего и его супруги (супруга) за три последних года, предшествующих совершению сделки. </w:t>
      </w:r>
    </w:p>
    <w:sectPr w:rsidR="000414B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attachedTemplate r:id="rId1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106159"/>
    <w:rsid w:val="000414B7"/>
    <w:rsid w:val="00106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b-print-table">
    <w:name w:val="b-print-table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b-print-table">
    <w:name w:val="b-print-table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47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92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go2set</dc:creator>
  <cp:lastModifiedBy>Admin</cp:lastModifiedBy>
  <cp:revision>2</cp:revision>
  <dcterms:created xsi:type="dcterms:W3CDTF">2015-05-05T11:24:00Z</dcterms:created>
  <dcterms:modified xsi:type="dcterms:W3CDTF">2015-05-05T11:24:00Z</dcterms:modified>
</cp:coreProperties>
</file>