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06E3B">
      <w:pPr>
        <w:pStyle w:val="2"/>
        <w:jc w:val="center"/>
        <w:divId w:val="841814892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552"/>
        <w:gridCol w:w="1085"/>
        <w:gridCol w:w="1475"/>
        <w:gridCol w:w="925"/>
        <w:gridCol w:w="1304"/>
        <w:gridCol w:w="941"/>
        <w:gridCol w:w="925"/>
        <w:gridCol w:w="1304"/>
        <w:gridCol w:w="1316"/>
        <w:gridCol w:w="1576"/>
        <w:gridCol w:w="1432"/>
      </w:tblGrid>
      <w:tr w:rsidR="00000000">
        <w:trPr>
          <w:divId w:val="841814892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841814892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841814892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Миронова Анастасия Николаевна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экономического развития, промышленной политики и торговли Оренбургской области, заместитель министра по развитию потребительского рынка и государственным закупкам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совместная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91.80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1,658,854.87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84181489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950.00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84181489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совместная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91.80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KIA YD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678,206.70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84181489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91.80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06E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</w:tbl>
    <w:p w:rsidR="00106E3B" w:rsidRDefault="00106E3B">
      <w:pPr>
        <w:divId w:val="575482924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>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</w:t>
      </w:r>
      <w:r>
        <w:rPr>
          <w:rFonts w:eastAsia="Times New Roman"/>
          <w:sz w:val="16"/>
          <w:szCs w:val="16"/>
        </w:rPr>
        <w:t>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</w:t>
      </w:r>
      <w:r>
        <w:rPr>
          <w:rFonts w:eastAsia="Times New Roman"/>
          <w:sz w:val="16"/>
          <w:szCs w:val="16"/>
        </w:rPr>
        <w:t xml:space="preserve">пруга) за три последних года, предшествующих совершению сделки. </w:t>
      </w:r>
    </w:p>
    <w:sectPr w:rsidR="00106E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61CF2"/>
    <w:rsid w:val="00106E3B"/>
    <w:rsid w:val="00B6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91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2015-05-05T11:23:00Z</dcterms:created>
  <dcterms:modified xsi:type="dcterms:W3CDTF">2015-05-05T11:23:00Z</dcterms:modified>
</cp:coreProperties>
</file>