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698" w:rsidRDefault="00270698" w:rsidP="001242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270698" w:rsidRDefault="00270698" w:rsidP="001242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 лиц, замещающих должности</w:t>
      </w:r>
    </w:p>
    <w:p w:rsidR="00270698" w:rsidRDefault="00270698" w:rsidP="001242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Главном управлении МЧС России по Ямало-Ненецкому автономному округу</w:t>
      </w:r>
    </w:p>
    <w:p w:rsidR="00270698" w:rsidRDefault="00270698" w:rsidP="001242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членов их семей за период с 1 января 2011 года по 31 декабря 2011 года</w:t>
      </w:r>
    </w:p>
    <w:p w:rsidR="00270698" w:rsidRDefault="00270698" w:rsidP="001242BC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154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93"/>
        <w:gridCol w:w="1873"/>
        <w:gridCol w:w="2007"/>
        <w:gridCol w:w="2069"/>
        <w:gridCol w:w="2547"/>
        <w:gridCol w:w="1144"/>
        <w:gridCol w:w="2193"/>
        <w:gridCol w:w="2792"/>
      </w:tblGrid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пп</w:t>
            </w:r>
          </w:p>
        </w:tc>
        <w:tc>
          <w:tcPr>
            <w:tcW w:w="187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Фамилия, инициалы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Должность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Общая сумма декларированного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годового дохода за 2011г. (руб.)</w:t>
            </w:r>
          </w:p>
        </w:tc>
        <w:tc>
          <w:tcPr>
            <w:tcW w:w="5884" w:type="dxa"/>
            <w:gridSpan w:val="3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792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Перечень транспортных средств, принадлежащих на праве собственности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(вид, марка)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Вид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объектов недвижимости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Площадь (кв.м)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Страна расположения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70698">
        <w:tc>
          <w:tcPr>
            <w:tcW w:w="7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</w:tr>
      <w:tr w:rsidR="00270698">
        <w:tc>
          <w:tcPr>
            <w:tcW w:w="15418" w:type="dxa"/>
            <w:gridSpan w:val="8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ГЛАВНОЕ УПРАВЛЕНИЕ МЧС РОССИИ ПО ЯНАО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Бессонов А.Л.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Главного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управления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3171247,19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26,1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107,6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1867000,30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Комната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20,6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107,6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107,6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Сысоев С.А.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управления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1282796,41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411160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19652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Александров Д.В.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управления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875289,55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1774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1864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1876163,04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Дача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1750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47,2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99,7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Тайота харьер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44890,45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Березняк А.И.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управления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1576064,20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(общая долевая)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(служебная)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70,1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604160,19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Дмитриев В.В..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1432497,92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(бессрочное пользование)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49,40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17,9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1152197,20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47,5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32,9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ВАЗ-21093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МИТСУБИШИ 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47,5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Стручкова Е.А.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Главного управления – начальник управления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1623473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72,2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Хонда СРВ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Глушков А.А.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управления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1477344,22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Форд фьюжин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Емельянов А.В.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2410957,38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61,6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538423,03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21099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 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Кириллова О.И.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группы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1060359,72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Заболотников А.Н.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главный специалист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328600,21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rPr>
          <w:trHeight w:val="547"/>
        </w:trPr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490189,12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Форд фокус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Поддубровский Ю.Ю.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отдела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892343,82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(служебная)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КИА-рио 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880102,22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(служебная, на время службы супруга)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Здание-холодильник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87,9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332,7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Козловская О. 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отдела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1563,987,31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624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20,55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45,30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Лялина Н.В.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эксперт отдела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659406,65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Суханова О.В.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эксперт  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617669,38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Комната в служебном помещении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988407,71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Комната в служебном помещении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ШКОДА-Октавия 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21061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Комната в служебном помещении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Артёмова В.В.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главный специалист – эксперт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894652,37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1911318,24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60,76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Тайота авенсис (индивидуальная)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Таболкин А.В.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главный специалист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770016,44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(служебная)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125614,18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(служебная, на время службы супруга)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50,3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323,0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Михайлова И.Е.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главный специалист – эксперт  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498827,87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Комната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669095,46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Комната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Комната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Легуша А.В.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старший инспектор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801943,23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Комната в служебном помещении 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Ниссан блуййорд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Дронзиков С.С.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 отдела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1117350,46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(служебная, на время службы)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Фольксваген пассат 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Киа маджентис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1170985,07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(служебная, на время службы супруга)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Багаченко А.В.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старший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инженер 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833305,04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Комната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служебном помещении на период службы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Мазда 3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Иванов В.В.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старший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инженер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791015,29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(служебная, на время службы)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1564778,77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(служебная, на время службы супруга)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Тайота авенсис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7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Лобов А.А.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управления - начальник отдела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4717687,45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Моторная лодка (индивидуальная)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Лазарев А.В.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группы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873350,62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(коммерческий наем,)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Хонда цивик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294074,90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 коммерческий наем)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1079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15,3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Степанов А.И.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управления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1009137,09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BMW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X</w:t>
            </w:r>
            <w:r>
              <w:rPr>
                <w:rFonts w:ascii="Times New Roman" w:hAnsi="Times New Roman" w:cs="Times New Roman"/>
              </w:rPr>
              <w:t>3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507065,03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28,5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Чепурных Е.А.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отдела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884417,57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162113,42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rPr>
          <w:trHeight w:val="699"/>
        </w:trPr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Важенина М.А.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инспектор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304027,90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Тайота королла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Кощель А.А.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– эксперт  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647152,02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80,9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1110282,55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80,9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Мазда СХ-7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Семыкин Д.В.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главный специалист – эксперт  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721637,62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-21099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Шульгин И.В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старший дознаватель 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939932,48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48,7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773896,56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Игушкин А.В.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 отдела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762650,64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 коммерческий наем)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Шишов Р.Е.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главный специалист  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768373,34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 коммерческий наем)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Лялин В.В.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помощник начальника Главного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управления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1308241,86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Шевроле лачетти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Тайота РАФ-4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7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Гаас А.А.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главный специалист-эксперт  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666083,17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(индивидуальный)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19,6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Мазда СХ-7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Алексеев Н.В.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главный специалист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816872,61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(служебная, на время службы)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46,10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Форд фокус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189148,59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(служебная, на время службы супруга)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46,10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(служебная, на время службы отца)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46,10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Дмитриева Л.Г.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отдела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1152197,20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47,5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32,9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-21093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Митсубиши 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1432497,92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(бессрочное пользование)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49,40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17,9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47,5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Голубов Е.Л.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1169797,49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 краткосрочный наем)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 краткосрочный наем)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 краткосрочный наем)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 краткосрочный наем)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Шебеко Н.В.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инженер группы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771611,37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970579,57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Чернов О.О.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дознаватель отдела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694835,81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 коммерческий наем)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Мотовилов В.А.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отдела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877462,84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(служебная)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Тайота карина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(служебная)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(служебная)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64,8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Диброва А.А.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главный специалист-эксперт отдела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605083,17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ВАЗ-11193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198636,75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Васильев С.А.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отдела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965110,22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1320108,14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579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41,6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Ниссан тиида 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Васильева И.В.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отдела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1320108,14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579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41,6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Ниссан тиида 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965110,22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Макаров А.Ю.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отдела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1616337,63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1348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3048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85,3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56,8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Москвич ИЖ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Митсубиши лансер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333805,63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59,8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Ермолина С.Н.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отдела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1110251,00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2860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Матюшонок Д.А.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отдела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1055085,33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Комната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служебной квартире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(краткосрочный наем)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Юшин П.И.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управления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1131616,67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Пежо 4007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510493,60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Телышев  С.А.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старший инженер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696225,11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Комната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 служебном помещении)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27,55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Тимофеева А.Н.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1104862,23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72,7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45,70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2008441,82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 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(аренда)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24,9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45,70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Тайота Авенсис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7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Киштанов И.В.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старший инспектор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779788,50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Комната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(в служебном помещении) 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Копылов А.Г.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отдела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1082617,55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Ссанг Ёнг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501481,92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Кочарин П.И.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главный специалист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952876,95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Комната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(в служебном помещении) 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75979,89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Попов Д.В.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управления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995352,74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 (индивидуальный)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(служебный найм)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Тайота марк 2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Тайота камри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995352,74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(служебный найм)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(служебный найм)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Хорошилов А.Ю.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974224,96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 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89,5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Хонда пилот 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Мототранспортное средство АТВ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Катер ЯМАРИН-575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1667355,0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35,3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Клюсова А.В.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983750,10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 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865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42,5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722505,03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Субару форестер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7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Туманов Е.Ю.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769114,01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86,1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Питиримов В.Ю.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932094,39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 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19,2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Мурашов В.М.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помощник руководителя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территориального органа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2595323,52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(обще долевой)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(общая долевая)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 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45,70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1200,0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109,60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45,70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ТАЙОТА Ланд Круйзер (Прадо)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121441,24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45,70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Ласточкин Ю.А.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ведущий-специалист-эксперт  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841182,81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Ауди-80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647337,69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Исакова А.В.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828132,01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880187,28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Киа АМ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ГАЗ 31029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Шадрин А.В.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управления – начальник отдела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1072016,94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(индивидуальный)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(индивидуальный)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 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 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23,9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21,8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70,7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24,0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Тайота королла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993899,95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91,7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91,7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Новикова Л.Т.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отдела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971978,51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54,50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59,7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542722,48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59,7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Субару форестер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Лодка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7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55,7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59,7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Ануфриев Е.В.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группы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2385200,2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 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66,5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29,98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34,4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НИССАН ТИИДА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1280256,9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34,4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ind w:left="-133" w:right="-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Кельчевский В.В.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управления – начальник отдела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981088,71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78,8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UAZ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PATRIOT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687424,59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77,8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Бакланов А.И.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821923,17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Комната в служебном помещении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Тайота алтеза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350784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Комната в служебном помещении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Кравченко А.И.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 специалист - эксперт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25874,86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Верис Н.В.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423929,71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Тайота королла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436476,91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Ауди А-6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Тайота Ранер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Янилкин А.Е.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старший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инженер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790962,44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41,2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1085438,63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41,2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Опель ВЕКТРА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41,2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Болдырев Д.А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958037,97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Хонда аккорд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Мототранспортное средство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1191304,58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15418" w:type="dxa"/>
            <w:gridSpan w:val="8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ФГБУ «СЭУ ФПС «ИПЛ ПО ЯНАО»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Домрачев Ю.А.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лаборатории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1256634,71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Хонда С</w:t>
            </w:r>
            <w:r>
              <w:rPr>
                <w:rFonts w:ascii="Times New Roman" w:hAnsi="Times New Roman" w:cs="Times New Roman"/>
                <w:lang w:val="en-US"/>
              </w:rPr>
              <w:t>R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V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741184,82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Голубятников А.В.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лаборатории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914241,77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(служебная)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Дэу Нексия (индивидуальная)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Ермаков С.В.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сектора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945198,41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(служебная)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Times New Roman" w:hAnsi="Times New Roman" w:cs="Times New Roman"/>
                    <w:lang w:val="en-US"/>
                  </w:rPr>
                  <w:t>Toyota</w:t>
                </w:r>
              </w:smartTag>
            </w:smartTag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RAV</w:t>
            </w:r>
            <w:r>
              <w:rPr>
                <w:rFonts w:ascii="Times New Roman" w:hAnsi="Times New Roman" w:cs="Times New Roman"/>
              </w:rPr>
              <w:t>4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1142436,46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(служебная)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(служебная)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Уразова О.В.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финансовой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части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1014120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15418" w:type="dxa"/>
            <w:gridSpan w:val="8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ФКУ «ЦУКС ГУ МЧС России по ЯНАО»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Таранов Г. Э.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помощник начальника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центра 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1054428,35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80,4</w:t>
            </w:r>
          </w:p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СУЗУКИ </w:t>
            </w:r>
            <w:r>
              <w:rPr>
                <w:rFonts w:ascii="Times New Roman" w:hAnsi="Times New Roman" w:cs="Times New Roman"/>
                <w:lang w:val="en-US"/>
              </w:rPr>
              <w:t>XL</w:t>
            </w:r>
            <w:r>
              <w:rPr>
                <w:rFonts w:ascii="Times New Roman" w:hAnsi="Times New Roman" w:cs="Times New Roman"/>
              </w:rPr>
              <w:t>7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37995,18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Ермаков С.В.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центра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969383,76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45,40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НИССАН ПАТРОЛ - 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737140,32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45,40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45,40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Кириллов В.В.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отделения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953736,72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(служебная)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1101038,39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(служебная, на время службы супруга)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75,2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Шебеко В.Е.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отдела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970579,57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771611,37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пользование)-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Правдова Н.А.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отделения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607985,11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994179,17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Идрисов Р.В.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825916,03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Комната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(в служебном помещении) 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Таранов А.Э.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838509,64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(аренда)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Комната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(в служебном помещении) 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LAND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ROVER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  <w:lang w:val="en-US"/>
              </w:rPr>
              <w:t>Freelandar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7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Адининсков А.А.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отдела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609950,93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36,30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Митсубиши лансер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Шпарута М.С.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отдела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687424,59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981088,71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78,8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UAZ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PATRIOT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77,8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Журавлёв Д.А.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центра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1096058,94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1394886,64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Хундай ай 30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Добренький Д.А.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центра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992212,92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(коммерческий найм)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БМВ Х5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215112,11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(коммерческий найм) 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rPr>
          <w:trHeight w:val="530"/>
        </w:trPr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Недождий П.Н.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отдела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1051667,75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Алиев Э.Н.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отдела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912435,69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51,9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88,9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2115 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78453,59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51,9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88,9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88,9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rPr>
          <w:trHeight w:val="927"/>
        </w:trPr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Поповский Е.В.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отдела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845488,62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ШЕВРОЛЕ Авео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53334,69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Смирнов Д.С.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центра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3601950,8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Шевроле лачетти 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грузовой КрАЗ 255Б-1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Мотолодка Обь -3 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165600,00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Кисилёв А.В.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890981,57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19,4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Павлов К.В.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4286088,08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34,4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456440,71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5,12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Калашник Е.А.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центра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1315070,99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93,3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24,1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Хонда СРВ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767053,00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(общий долевой)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Банченко А.И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отдела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829866,17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</w:t>
            </w:r>
            <w:r>
              <w:rPr>
                <w:rFonts w:ascii="Times New Roman" w:hAnsi="Times New Roman" w:cs="Times New Roman"/>
              </w:rPr>
              <w:t>краткосрочного найма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–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Times New Roman" w:hAnsi="Times New Roman" w:cs="Times New Roman"/>
                    <w:lang w:val="en-US"/>
                  </w:rPr>
                  <w:t>Toyota</w:t>
                </w:r>
              </w:smartTag>
            </w:smartTag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Corolla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170891,84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</w:t>
            </w:r>
            <w:r>
              <w:rPr>
                <w:rFonts w:ascii="Times New Roman" w:hAnsi="Times New Roman" w:cs="Times New Roman"/>
              </w:rPr>
              <w:t>краткосрочного найма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</w:t>
            </w:r>
            <w:r>
              <w:rPr>
                <w:rFonts w:ascii="Times New Roman" w:hAnsi="Times New Roman" w:cs="Times New Roman"/>
              </w:rPr>
              <w:t>краткосрочного найма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270698">
        <w:tc>
          <w:tcPr>
            <w:tcW w:w="7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Созонов А.В.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отдела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296233,14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комната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 служебном помещении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–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Митсубиси Лансер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Сырцев В.В.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центра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895393,40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</w:t>
            </w:r>
            <w:r>
              <w:rPr>
                <w:rFonts w:ascii="Times New Roman" w:hAnsi="Times New Roman" w:cs="Times New Roman"/>
              </w:rPr>
              <w:t>коммерческий найм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Subaru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Legacy</w:t>
            </w:r>
            <w:r>
              <w:rPr>
                <w:rFonts w:ascii="Times New Roman" w:hAnsi="Times New Roman" w:cs="Times New Roman"/>
              </w:rPr>
              <w:t xml:space="preserve"> В4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742248.56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</w:t>
            </w:r>
            <w:r>
              <w:rPr>
                <w:rFonts w:ascii="Times New Roman" w:hAnsi="Times New Roman" w:cs="Times New Roman"/>
              </w:rPr>
              <w:t>коммерческий найм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</w:t>
            </w:r>
            <w:r>
              <w:rPr>
                <w:rFonts w:ascii="Times New Roman" w:hAnsi="Times New Roman" w:cs="Times New Roman"/>
              </w:rPr>
              <w:t>коммерческий найм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rPr>
          <w:trHeight w:val="1537"/>
        </w:trPr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Сагун О. 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Помощник начальника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центра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953296,52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комната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–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Hyundai Accent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–</w:t>
            </w:r>
          </w:p>
          <w:p w:rsidR="00270698" w:rsidRDefault="002706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Toyota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Land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Cruiser</w:t>
            </w:r>
            <w:r>
              <w:rPr>
                <w:rFonts w:ascii="Times New Roman" w:hAnsi="Times New Roman" w:cs="Times New Roman"/>
              </w:rPr>
              <w:t xml:space="preserve"> 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4573769,16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71,3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50319,65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71,3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71,3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Некрасова Н.К.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центра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886685,38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41,5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–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MERCEDES</w:t>
            </w:r>
            <w:r>
              <w:rPr>
                <w:rFonts w:ascii="Times New Roman" w:hAnsi="Times New Roman" w:cs="Times New Roman"/>
              </w:rPr>
              <w:t>-250</w:t>
            </w:r>
            <w:r>
              <w:rPr>
                <w:rFonts w:ascii="Times New Roman" w:hAnsi="Times New Roman" w:cs="Times New Roman"/>
                <w:lang w:val="en-US"/>
              </w:rPr>
              <w:t>D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41,5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41,5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87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Бейсов Р.Г.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отдела 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859600.61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color w:val="000000"/>
              </w:rPr>
              <w:t>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39.4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27.71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293822.12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color w:val="000000"/>
              </w:rPr>
              <w:t>Общая долевая собственность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23,8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color w:val="000000"/>
              </w:rPr>
              <w:t>Общая долевая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23,8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Манджиев А.О.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центра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1055209,95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комнаты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(в служебном помещении)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–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Форд Фьюжн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504469,51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Суриков Д.С.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отделения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623647.95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  <w:r>
              <w:rPr>
                <w:rFonts w:ascii="Times New Roman" w:hAnsi="Times New Roman" w:cs="Times New Roman"/>
                <w:color w:val="000000"/>
              </w:rPr>
              <w:t xml:space="preserve">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–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BMW</w:t>
            </w:r>
            <w:r>
              <w:rPr>
                <w:rFonts w:ascii="Times New Roman" w:hAnsi="Times New Roman" w:cs="Times New Roman"/>
              </w:rPr>
              <w:t xml:space="preserve"> 520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491965,17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  <w:r>
              <w:rPr>
                <w:rFonts w:ascii="Times New Roman" w:hAnsi="Times New Roman" w:cs="Times New Roman"/>
                <w:color w:val="000000"/>
              </w:rPr>
              <w:t xml:space="preserve">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87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Фёдорова Е.А.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помощник начальника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центра 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775.714,22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60,5</w:t>
            </w:r>
          </w:p>
        </w:tc>
        <w:tc>
          <w:tcPr>
            <w:tcW w:w="21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27,4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472.233,52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Разуваева Ю.А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группы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825348,04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</w:t>
            </w:r>
            <w:r>
              <w:rPr>
                <w:rFonts w:ascii="Times New Roman" w:hAnsi="Times New Roman" w:cs="Times New Roman"/>
              </w:rPr>
              <w:t>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967163,38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2506400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Резинкин Д.А.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службы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967163,38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825348,04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</w:t>
            </w:r>
            <w:r>
              <w:rPr>
                <w:rFonts w:ascii="Times New Roman" w:hAnsi="Times New Roman" w:cs="Times New Roman"/>
              </w:rPr>
              <w:t>индивидуальная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2506400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207853,60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15418" w:type="dxa"/>
            <w:gridSpan w:val="8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ФГКУ «1 ПЧ ФПС по ЯНАО»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Бешкильцев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Е. А.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части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1706984,76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1342254,41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супруга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Мукасеев А. Н.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части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1588243,40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(служебная)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Wolksvagen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PASSAT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333782,05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(служебная, на время службы супруга)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(служебная, на время службы отца)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(служебная, на время службы отца)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Сердюк Д. Л.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части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1396505,49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(служебная)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SsangYong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Actyon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Nissan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Note</w:t>
            </w:r>
            <w:r>
              <w:rPr>
                <w:rFonts w:ascii="Times New Roman" w:hAnsi="Times New Roman" w:cs="Times New Roman"/>
              </w:rPr>
              <w:t xml:space="preserve"> 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838121,87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(служебная, на время службы супруга)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(служебная, на время службы супруга)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Каретникова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И. А.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бухгалтер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1314168,22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46,1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81,3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610842,72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81,3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81,3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81,3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Алимпиев В. 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отделения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1447024,68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(служебная)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 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59,1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735964,55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(служебная)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Тайота АУРИС 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(служебная)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(служебная)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(служебная)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Пищулин А. Н.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службы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872283,41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Nissan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Almera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Classic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1013398,57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270698">
        <w:tc>
          <w:tcPr>
            <w:tcW w:w="15418" w:type="dxa"/>
            <w:gridSpan w:val="8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ФГКУ «5 ОФПС по ЯНАО»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Кувыкин Е.А.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Начальника отряда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1218304,87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(служебная)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691634,30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(служебная)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(служебная)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(служебная)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Сабуров В.В.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отряда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1141387,80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52,1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Форд фокус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874917,22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52,1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52,1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52,1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Духнич Л.И.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бухгалтер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1067951,10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42,0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1005454,00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Фольцваген тигуан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 )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Кустовский О.Б.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отряда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1014894,65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474416,13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70,8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624,0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Вилисов А. 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службы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990961,86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Киа серато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558404,75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Латышев Д.А.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отряда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780932,16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Рено меган 2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513600,63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71,5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71,5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Перхурович Г.В.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отделения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1624226,61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74,3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17,8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17,8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709253,10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29259,36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Иванов М.С.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части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958729,10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Хундай  аксент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251700,57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Суфьянова С.В.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Помощник начальника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части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961989,03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Мазда трибьют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922903,60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Величко С.М.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старший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инженер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601907,33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50,1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Ниссан премьера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Снегоход «Тайга»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Моторная лодка 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719601,66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Кисиев И.С.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части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989345,11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56,0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Тайота РАВ -4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15418" w:type="dxa"/>
            <w:gridSpan w:val="8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ФГБУ «17 ПЧ ТС ФПС по ЯНАО»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Слепцов А.В.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части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942813,49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(аренда)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59,1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98,6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Тайота авенсис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Автомобиль легковой МЕРСЕДЕС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1889254,75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98,6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98,6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Лаврова О.А.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бухгалтер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670710,01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Терентьев А.В.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части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935707,67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34,6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825660,88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Торговый павильон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48,8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Тайота цынус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Познахарев А.В.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части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1 423 144,44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(общая долевая)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 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 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49,3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47,6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 w:rsidP="00907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–</w:t>
            </w:r>
          </w:p>
          <w:p w:rsidR="00270698" w:rsidRPr="009070D0" w:rsidRDefault="00270698" w:rsidP="00907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Митсубиши оутландер</w:t>
            </w:r>
          </w:p>
          <w:p w:rsidR="00270698" w:rsidRDefault="00270698" w:rsidP="00907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793" w:type="dxa"/>
            <w:vMerge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515 199,0</w:t>
            </w:r>
          </w:p>
        </w:tc>
        <w:tc>
          <w:tcPr>
            <w:tcW w:w="2547" w:type="dxa"/>
          </w:tcPr>
          <w:p w:rsidR="00270698" w:rsidRDefault="00270698" w:rsidP="00907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 w:rsidP="00907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49,3</w:t>
            </w:r>
          </w:p>
        </w:tc>
        <w:tc>
          <w:tcPr>
            <w:tcW w:w="2193" w:type="dxa"/>
          </w:tcPr>
          <w:p w:rsidR="00270698" w:rsidRDefault="00270698" w:rsidP="00907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 w:rsidP="00907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–</w:t>
            </w:r>
          </w:p>
          <w:p w:rsidR="00270698" w:rsidRPr="009070D0" w:rsidRDefault="00270698" w:rsidP="00907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2123</w:t>
            </w:r>
          </w:p>
          <w:p w:rsidR="00270698" w:rsidRDefault="00270698" w:rsidP="00907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270698" w:rsidRDefault="00270698" w:rsidP="00907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–</w:t>
            </w:r>
          </w:p>
          <w:p w:rsidR="00270698" w:rsidRPr="009070D0" w:rsidRDefault="00270698" w:rsidP="00907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2123</w:t>
            </w:r>
          </w:p>
          <w:p w:rsidR="00270698" w:rsidRDefault="00270698" w:rsidP="00907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15418" w:type="dxa"/>
            <w:gridSpan w:val="8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ОНД по МО город Лабытнанги УНД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numPr>
                <w:ilvl w:val="0"/>
                <w:numId w:val="2"/>
              </w:numPr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Савенкова А. В.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Инспектор отдела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619320,50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(Постоянная регистрация)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–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Renault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Sandero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(Фактическое предоставление)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793" w:type="dxa"/>
          </w:tcPr>
          <w:p w:rsidR="00270698" w:rsidRDefault="00270698">
            <w:pPr>
              <w:numPr>
                <w:ilvl w:val="0"/>
                <w:numId w:val="2"/>
              </w:numPr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Лучицкий С. А.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920503,93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(договор служебного найма)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–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  <w:lang w:val="en-US"/>
              </w:rPr>
              <w:t>onda A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  <w:lang w:val="en-US"/>
              </w:rPr>
              <w:t>c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  <w:lang w:val="en-US"/>
              </w:rPr>
              <w:t>rd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numPr>
                <w:ilvl w:val="0"/>
                <w:numId w:val="2"/>
              </w:numPr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Перанидзе А. А.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Инспектор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624072,13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–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Chevrolet lacetti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Жена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numPr>
                <w:ilvl w:val="0"/>
                <w:numId w:val="2"/>
              </w:numPr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Карпец А. А.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Инспектор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585282.17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(временное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50,20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–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Mitsubishi Lancer</w:t>
            </w:r>
            <w:r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  <w:lang w:val="en-US"/>
              </w:rPr>
              <w:t>lX</w:t>
            </w:r>
            <w:r>
              <w:rPr>
                <w:rFonts w:ascii="Times New Roman" w:hAnsi="Times New Roman" w:cs="Times New Roman"/>
              </w:rPr>
              <w:t>) 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(временное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50,20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(временное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50,20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270698">
        <w:tc>
          <w:tcPr>
            <w:tcW w:w="793" w:type="dxa"/>
          </w:tcPr>
          <w:p w:rsidR="00270698" w:rsidRDefault="00270698">
            <w:pPr>
              <w:numPr>
                <w:ilvl w:val="0"/>
                <w:numId w:val="2"/>
              </w:numPr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Волков Ю. 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Дознаватель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621946,51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66,63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– ВАЗ 21120 (индивидуальная)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numPr>
                <w:ilvl w:val="0"/>
                <w:numId w:val="2"/>
              </w:numPr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Довгань В. В.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Дознаватель отдела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677827,82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Opel Vectra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40244,72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Renault Megane II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numPr>
                <w:ilvl w:val="0"/>
                <w:numId w:val="2"/>
              </w:numPr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Шкуро А. А.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1227906,92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(служебная)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42.68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707136,74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(служебная)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42.68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(служебная)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42.68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</w:tcPr>
          <w:p w:rsidR="00270698" w:rsidRDefault="00270698">
            <w:pPr>
              <w:numPr>
                <w:ilvl w:val="0"/>
                <w:numId w:val="2"/>
              </w:numPr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Болотов А. С.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Старший инспектор отдела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656594,07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Балок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numPr>
                <w:ilvl w:val="0"/>
                <w:numId w:val="2"/>
              </w:numPr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Казенных А.Н.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1225251,33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(служебная)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автомобиль легковой </w:t>
            </w:r>
            <w:r>
              <w:rPr>
                <w:rFonts w:ascii="Times New Roman" w:hAnsi="Times New Roman" w:cs="Times New Roman"/>
                <w:lang w:val="en-US"/>
              </w:rPr>
              <w:t>SUBARU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FORESTER</w:t>
            </w:r>
            <w:r>
              <w:rPr>
                <w:rFonts w:ascii="Times New Roman" w:hAnsi="Times New Roman" w:cs="Times New Roman"/>
              </w:rPr>
              <w:t xml:space="preserve"> 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Жена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474662,18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(служебная)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(служебная)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(служебная)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Николаева Н. 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Инспектор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238138,84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252774,69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автомобиль легковой </w:t>
            </w:r>
            <w:r>
              <w:rPr>
                <w:rFonts w:ascii="Times New Roman" w:hAnsi="Times New Roman" w:cs="Times New Roman"/>
                <w:lang w:val="en-US"/>
              </w:rPr>
              <w:t>Hyndai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Accent</w:t>
            </w:r>
            <w:r>
              <w:rPr>
                <w:rFonts w:ascii="Times New Roman" w:hAnsi="Times New Roman" w:cs="Times New Roman"/>
              </w:rPr>
              <w:t xml:space="preserve"> 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15418" w:type="dxa"/>
            <w:gridSpan w:val="8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ОНД по МО город Салехард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Чубич А.С.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1110170,46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Ниссан кашкай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767132,63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Иванов С.А.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925578,53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Комната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(в служебном помещении) 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619675,88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Цветнов А.П.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771022,93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749421,48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Карюк И.А.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Инспектор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659249,46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Комната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(в служебном помещении) 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54,1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Олимпиев Д.И.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Старший инспектор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677075,98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Комната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 служебном помещении)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Митцубиши АСХ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491189,79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Комната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(в служебном помещении)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Эльзатаев Е.Д.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Старший дознаватель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775722,42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ВАЗ-2114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Митцубиши Лансер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374355,11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Ендураева К.А.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Инспектор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440080,41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Комната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 служебном помещении)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Бондарь Э. Н.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Дознаватель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398917,94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Моторная лодка «Прогресс»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15418" w:type="dxa"/>
            <w:gridSpan w:val="8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ФКУ «6 ОФПС ГПС ЯНАО (договорной)»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Синёв К В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отряда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2099663,51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(аренда)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smartTag w:uri="urn:schemas-microsoft-com:office:smarttags" w:element="place">
              <w:smartTag w:uri="urn:schemas-microsoft-com:office:smarttags" w:element="City">
                <w:r>
                  <w:rPr>
                    <w:rFonts w:ascii="Times New Roman" w:hAnsi="Times New Roman" w:cs="Times New Roman"/>
                    <w:lang w:val="en-US"/>
                  </w:rPr>
                  <w:t>Toyota</w:t>
                </w:r>
              </w:smartTag>
            </w:smartTag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RAV</w:t>
            </w:r>
            <w:r>
              <w:rPr>
                <w:rFonts w:ascii="Times New Roman" w:hAnsi="Times New Roman" w:cs="Times New Roman"/>
              </w:rPr>
              <w:t xml:space="preserve"> -4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94,4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434989,48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94,4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Фолксваген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 индивидуальная 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94,4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Зеленьков  Д  Г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Инженер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группы 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832258.14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(социальный наем)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121000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Морочин Д В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службы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1054535,63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71.7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Hyndai NF Sonata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Кудинов В.С.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инспектор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отдела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821377,1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(краткосрочный наем)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Fordfocus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484401,73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Дойбан И.П.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1716173.51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nissan maxima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дачный 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630,00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9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784146.54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Mitsubishi  Outlander </w:t>
            </w:r>
            <w:r>
              <w:rPr>
                <w:rFonts w:ascii="Times New Roman" w:hAnsi="Times New Roman" w:cs="Times New Roman"/>
                <w:lang w:val="en-US"/>
              </w:rPr>
              <w:t>XL</w:t>
            </w:r>
            <w:r>
              <w:rPr>
                <w:rFonts w:ascii="Times New Roman" w:hAnsi="Times New Roman" w:cs="Times New Roman"/>
              </w:rPr>
              <w:t xml:space="preserve"> 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7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Браун И.В.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отряда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1747080,84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72,5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(аренда)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600,00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195581,90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72,5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7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Голочалов А.Е.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Помощник начальника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отряда 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1725039,88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165,40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–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Mercedes-Benz </w:t>
            </w:r>
            <w:r>
              <w:rPr>
                <w:rFonts w:ascii="Times New Roman" w:hAnsi="Times New Roman" w:cs="Times New Roman"/>
                <w:lang w:val="en-US"/>
              </w:rPr>
              <w:t>ML</w:t>
            </w:r>
            <w:r>
              <w:rPr>
                <w:rFonts w:ascii="Times New Roman" w:hAnsi="Times New Roman" w:cs="Times New Roman"/>
              </w:rPr>
              <w:t>350 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70,40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16000,00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101,40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1216120,19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101,40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–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ГАЗ 3221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552,00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грузовой –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КО-440-5               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24,40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нежилое помещение 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131,90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7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Печёнкин В.В.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главный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бухгалтер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1119666,85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64,4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62,951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24,518</w:t>
            </w:r>
          </w:p>
        </w:tc>
        <w:tc>
          <w:tcPr>
            <w:tcW w:w="21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–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Ford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Focus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(общая долевая)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помещения общего пользования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914152,12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270698">
        <w:trPr>
          <w:trHeight w:val="803"/>
        </w:trPr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7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Кострома М.Г.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части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1575138,28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94,9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274,43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678,5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499820,89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94,9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-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LEXSUS RX 350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94,9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7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Куватов П.Г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части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1251 015,25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95,40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1040,00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(аренда)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600,00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9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545428,44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33,00</w:t>
            </w:r>
          </w:p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безвозмездное пользование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95,40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95,40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Михайличенко Ю.В.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части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1171511,26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(краткосрочный наем)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73,00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301754,87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73,00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пользование, срочное)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73,00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7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Чернолуцкий С.В.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части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1525058,13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безвозмездное пользование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93,00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Hyndai Grand Starex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Автоприцеп легковой «Курган»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20,60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47,00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118500,00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93,00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93,00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93,00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безвозмездное пользование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93,00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Кузнецов А.А.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отделения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775259.14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(краткосрочный наем)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65,90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12000,00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65,90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65,90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Шульга С.С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части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890529,66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(краткосрочный наем)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37,50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–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FORD MONDEO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539090,83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37,50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37,50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37,50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87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Комаров М.С.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части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901799,3</w:t>
            </w:r>
          </w:p>
        </w:tc>
        <w:tc>
          <w:tcPr>
            <w:tcW w:w="254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Комната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  служебном  помещении)</w:t>
            </w:r>
          </w:p>
        </w:tc>
        <w:tc>
          <w:tcPr>
            <w:tcW w:w="1144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25,70</w:t>
            </w:r>
          </w:p>
        </w:tc>
        <w:tc>
          <w:tcPr>
            <w:tcW w:w="21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–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МИТСУБИШИ Паджеро 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–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Москвич 2141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Комната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25,70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Комната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25,70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Комната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25,70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87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Жирных С.В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части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1167482,74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70,70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Hyndai Santa Fe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торговое помещение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70,70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70,70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Хасанов П.В.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части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868553,55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безвозмездное пользование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Хонда СРВ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723780,53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59,2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15418" w:type="dxa"/>
            <w:gridSpan w:val="8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ФГКУ «2 ОФПС по ЯНАО»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Соболев Д В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отряда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1619065,75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62,7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400000,00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(факт.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62,7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270698" w:rsidRDefault="002706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комната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22,3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нежилое помещение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(аренда)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Бабкин С А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отряда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1140191,25</w:t>
            </w:r>
          </w:p>
        </w:tc>
        <w:tc>
          <w:tcPr>
            <w:tcW w:w="254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66,10</w:t>
            </w:r>
          </w:p>
        </w:tc>
        <w:tc>
          <w:tcPr>
            <w:tcW w:w="21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УАЗ-469 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Мотолодка «Крым» 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204791,76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66,10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Volkswagen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Taureg</w:t>
            </w:r>
            <w:r>
              <w:rPr>
                <w:rFonts w:ascii="Times New Roman" w:hAnsi="Times New Roman" w:cs="Times New Roman"/>
              </w:rPr>
              <w:t xml:space="preserve"> (индивидуальная)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Фирюлин А В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помощник  начальника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отряда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942790,21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Шевроле-Лачетти 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270000,0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9800,00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долевая,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7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Узгорский П М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1061155,94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2121 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Автоприцеп 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73800,0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(факт.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Володин В Т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отделения 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869994,40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42,0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KIA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CERATO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300000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Назаренко С В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918942,34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FORD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FOKUS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251856,78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(факт.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7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Калинин И.С.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части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760079,88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(найм служебного  жилого помещения)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(найм служебного  жилого помещения)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(найм служебного  жилого помещения)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Волков А 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части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818498,65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ВАЗ-21099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218596,58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7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Шефер О Н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отделения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9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850231,64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7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Манджиев М А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части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1755272,0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NISSAN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TIIDA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(служебное помещение)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49.5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269023,0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(служебное помещение)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(служебное помещение)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Казаров Г Г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части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773196,90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(служебное помещение)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720533,60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(служебного помещения)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(служебного помещения)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Побережный Я П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части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782640,96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–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smartTag w:uri="urn:schemas-microsoft-com:office:smarttags" w:element="place">
              <w:smartTag w:uri="urn:schemas-microsoft-com:office:smarttags" w:element="City">
                <w:r>
                  <w:rPr>
                    <w:rFonts w:ascii="Times New Roman" w:hAnsi="Times New Roman" w:cs="Times New Roman"/>
                    <w:lang w:val="en-US"/>
                  </w:rPr>
                  <w:t>Toyota</w:t>
                </w:r>
              </w:smartTag>
            </w:smartTag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corolla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15418" w:type="dxa"/>
            <w:gridSpan w:val="8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ФГКУ «1 ОФПС по ЯНАО»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Абдурасулов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Ш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помощник начальника отряда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932178.50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грузовой –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УАЗ-3303 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 –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1759303,0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77,6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87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Безруков А В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отделения 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628775,88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12,0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(индивидуальный)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37,0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445763,34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25,9</w:t>
            </w:r>
          </w:p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Борисов А 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части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931149,79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HYUNDAI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Accent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290357,75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Вловенко А В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части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1744535,38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(индивидуальная),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долевая),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61,0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71,6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VOLKSWAGEN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PASSAT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(индивидуальная),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УАЗ 33303 АПВ У 01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7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250414,40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71,6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Галлямов  А Р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части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806366.0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Комната в служебном помещении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Комната в служебном помещении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87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Дегтярёва Е Н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бухгалтер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868223,28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(служебная)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PEUGEOT-206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147,0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1012,0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65,9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1012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7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Ибрагимов Д Ш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части -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905014,17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–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Honda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CR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V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Карпюк В В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службы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718704,42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долевая),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(краткосрочный найм)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21,5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«Волга» ГАЗ 31105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(индивидуальная0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177981,05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(краткосрочный найм)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долевая),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(краткосрочный найм)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21,5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(краткосрочный найм)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долевая),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(краткосрочный найм)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21,5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Кудинов А В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пожарной части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891517,33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(краткосрочный найм)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MITSUBISHI</w:t>
            </w:r>
            <w:r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LANCER</w:t>
            </w:r>
            <w:r>
              <w:rPr>
                <w:rFonts w:ascii="Times New Roman" w:hAnsi="Times New Roman" w:cs="Times New Roman"/>
              </w:rPr>
              <w:t xml:space="preserve"> 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687086,36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(краткосрочный найм)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(краткосрочный найм)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36.1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Маляров С 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части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814214,39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Комната (в служебном помещении)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–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21074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Тищенко В 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пожарной части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851608,56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(краткосрочный найм)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VOLKSWAGEN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PASSAT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(индивидуальная),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363240,55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(краткосрочный найм)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(краткосрочный найм)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(краткосрочный найм жилого помещения)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(фактическое проживание)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Шевчук Л Ф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отряда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1022426,39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15418" w:type="dxa"/>
            <w:gridSpan w:val="8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ФГКУ «3 ОФПС по ЯНАО»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Темирханов Р 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части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874832,60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(фактическое проживание)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–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smartTag w:uri="urn:schemas-microsoft-com:office:smarttags" w:element="place">
              <w:smartTag w:uri="urn:schemas-microsoft-com:office:smarttags" w:element="City">
                <w:r>
                  <w:rPr>
                    <w:rFonts w:ascii="Times New Roman" w:hAnsi="Times New Roman" w:cs="Times New Roman"/>
                    <w:lang w:val="en-US"/>
                  </w:rPr>
                  <w:t>Toyota</w:t>
                </w:r>
              </w:smartTag>
            </w:smartTag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Avensis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420000,00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(фактическое проживание)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(фактическое проживание)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(фактическое проживание)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Бутенко В В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части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689007,77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Комната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 служебном помещении)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–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21101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16000,00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Комната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(в служебном помещении)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Комната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 служебном помещении)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Фролов А 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части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780098,01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9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589000,00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–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Chevrolet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Cruz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пасынок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Некипелов В С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части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869589,99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–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Mitsubishi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autlender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XL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563962,72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Мальченков А В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части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744514,95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–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Chevrolet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Lacetti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101300,00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ind w:hanging="6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Волков К В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части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734847,50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–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Ford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Focus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9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127454,00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(фактическое проживание)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(фактическое проживание)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(фактическое проживание)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Фоминов С 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части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810144,98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Комната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 служебном помещении)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–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smartTag w:uri="urn:schemas-microsoft-com:office:smarttags" w:element="place">
              <w:smartTag w:uri="urn:schemas-microsoft-com:office:smarttags" w:element="City">
                <w:r>
                  <w:rPr>
                    <w:rFonts w:ascii="Times New Roman" w:hAnsi="Times New Roman" w:cs="Times New Roman"/>
                    <w:lang w:val="en-US"/>
                  </w:rPr>
                  <w:t>Toyota</w:t>
                </w:r>
              </w:smartTag>
            </w:smartTag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Avensis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410877,22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Комната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 служебном помещении)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Рузанов К С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отряда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691165,85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Комната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 в служебном помещении)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350000,00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Комната в служебном помещении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7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Бачурин Д В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отряда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899427,54</w:t>
            </w:r>
          </w:p>
        </w:tc>
        <w:tc>
          <w:tcPr>
            <w:tcW w:w="254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21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–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- 21101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–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Ford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Galaxy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513348,65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Алешин Д В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части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996295,19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–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AUDI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>
              <w:rPr>
                <w:rFonts w:ascii="Times New Roman" w:hAnsi="Times New Roman" w:cs="Times New Roman"/>
              </w:rPr>
              <w:t>-6 1999 г.в.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7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Писарев В В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помощник начальника отряда 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873769,60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–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Times New Roman" w:hAnsi="Times New Roman" w:cs="Times New Roman"/>
                    <w:lang w:val="en-US"/>
                  </w:rPr>
                  <w:t>Toyota</w:t>
                </w:r>
              </w:smartTag>
            </w:smartTag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RAV</w:t>
            </w:r>
            <w:r>
              <w:rPr>
                <w:rFonts w:ascii="Times New Roman" w:hAnsi="Times New Roman" w:cs="Times New Roman"/>
              </w:rPr>
              <w:t xml:space="preserve"> 4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430000,00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7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Поминов А Н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части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825622,46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–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ВАЗ-21112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–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Chevrolet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Lacetti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klan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72867,70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7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Багиров И А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отряда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993707,66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45800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925630,00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Ушанов К 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отряда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759100,66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Комната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 служебном помещении)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168000,00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Комната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 служебном помещении)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Комната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 в служебном помещении)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Соколец М М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канцелярии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673228,32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1694943,52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–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Mercedes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Benz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  <w:r>
              <w:rPr>
                <w:rFonts w:ascii="Times New Roman" w:hAnsi="Times New Roman" w:cs="Times New Roman"/>
              </w:rPr>
              <w:t xml:space="preserve"> 220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Лошкарев В Г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службы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976942,50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(общая долевая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680512,14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–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Mitsubishi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Lanser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87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Храбров Д А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отряда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pStyle w:val="Style9"/>
              <w:widowControl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270698" w:rsidRDefault="00270698">
            <w:pPr>
              <w:pStyle w:val="Style9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(общая долевая,)</w:t>
            </w:r>
          </w:p>
        </w:tc>
        <w:tc>
          <w:tcPr>
            <w:tcW w:w="1144" w:type="dxa"/>
          </w:tcPr>
          <w:p w:rsidR="00270698" w:rsidRDefault="00270698">
            <w:pPr>
              <w:pStyle w:val="Style9"/>
              <w:widowControl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–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HONDA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CRV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pStyle w:val="Style9"/>
              <w:widowControl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  <w:p w:rsidR="00270698" w:rsidRDefault="00270698">
            <w:pPr>
              <w:pStyle w:val="Style9"/>
              <w:widowControl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pStyle w:val="Style9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pStyle w:val="Style9"/>
              <w:widowControl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270698" w:rsidRDefault="00270698">
            <w:pPr>
              <w:pStyle w:val="Style9"/>
              <w:widowControl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pStyle w:val="Style9"/>
              <w:widowControl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pStyle w:val="Style9"/>
              <w:widowControl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270698" w:rsidRDefault="00270698">
            <w:pPr>
              <w:pStyle w:val="Style9"/>
              <w:widowControl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pStyle w:val="Style9"/>
              <w:widowControl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15418" w:type="dxa"/>
            <w:gridSpan w:val="8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ФКУ «4 ОФПС ГПС по ЯНАО (договорной)»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Плотников В.И.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отряда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1 589 622,06</w:t>
            </w: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67,7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LEXUS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RX</w:t>
            </w:r>
            <w:r>
              <w:rPr>
                <w:rFonts w:ascii="Times New Roman" w:hAnsi="Times New Roman" w:cs="Times New Roman"/>
              </w:rPr>
              <w:t xml:space="preserve"> 350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61,5</w:t>
            </w:r>
          </w:p>
        </w:tc>
        <w:tc>
          <w:tcPr>
            <w:tcW w:w="219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(супруга)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9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1044311,46</w:t>
            </w: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37,8</w:t>
            </w:r>
          </w:p>
        </w:tc>
        <w:tc>
          <w:tcPr>
            <w:tcW w:w="219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(фактическое проживание)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67,7</w:t>
            </w:r>
          </w:p>
        </w:tc>
        <w:tc>
          <w:tcPr>
            <w:tcW w:w="219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(дочь)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67,7</w:t>
            </w:r>
          </w:p>
        </w:tc>
        <w:tc>
          <w:tcPr>
            <w:tcW w:w="219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Ролдугин Д Н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отряда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9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1 322 196,90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36,9</w:t>
            </w:r>
          </w:p>
        </w:tc>
        <w:tc>
          <w:tcPr>
            <w:tcW w:w="219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Автомобиль легковой 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21144 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48,9</w:t>
            </w:r>
          </w:p>
        </w:tc>
        <w:tc>
          <w:tcPr>
            <w:tcW w:w="219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103,00</w:t>
            </w:r>
          </w:p>
        </w:tc>
        <w:tc>
          <w:tcPr>
            <w:tcW w:w="219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(супруга)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575 481,77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42,7</w:t>
            </w:r>
          </w:p>
        </w:tc>
        <w:tc>
          <w:tcPr>
            <w:tcW w:w="219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(сын)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48, 9</w:t>
            </w:r>
          </w:p>
        </w:tc>
        <w:tc>
          <w:tcPr>
            <w:tcW w:w="219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(сын)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48, 9</w:t>
            </w:r>
          </w:p>
        </w:tc>
        <w:tc>
          <w:tcPr>
            <w:tcW w:w="219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Акулов С В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помощник начальника отряда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1 691 781,95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57,3</w:t>
            </w:r>
          </w:p>
        </w:tc>
        <w:tc>
          <w:tcPr>
            <w:tcW w:w="219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Honda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C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RV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Гаражная ячейка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44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219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Автоприцеп 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Автомобиль</w:t>
            </w:r>
            <w:r>
              <w:rPr>
                <w:rFonts w:ascii="Times New Roman" w:hAnsi="Times New Roman" w:cs="Times New Roman"/>
                <w:lang w:val="en-US"/>
              </w:rPr>
              <w:t xml:space="preserve"> H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  <w:lang w:val="en-US"/>
              </w:rPr>
              <w:t>ndai ix 35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(сын)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58,8</w:t>
            </w:r>
          </w:p>
        </w:tc>
        <w:tc>
          <w:tcPr>
            <w:tcW w:w="219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Илларионов Е Н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отряда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2074 542,71</w:t>
            </w: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 служебном пользовании)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219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Автомобиль </w:t>
            </w:r>
            <w:r>
              <w:rPr>
                <w:rFonts w:ascii="Times New Roman" w:hAnsi="Times New Roman" w:cs="Times New Roman"/>
                <w:lang w:val="en-US"/>
              </w:rPr>
              <w:t>Honda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Ridgeline</w:t>
            </w:r>
            <w:r>
              <w:rPr>
                <w:rFonts w:ascii="Times New Roman" w:hAnsi="Times New Roman" w:cs="Times New Roman"/>
              </w:rPr>
              <w:t xml:space="preserve">  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(супруга)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</w:t>
            </w:r>
            <w:r>
              <w:rPr>
                <w:rFonts w:ascii="Times New Roman" w:hAnsi="Times New Roman" w:cs="Times New Roman"/>
                <w:lang w:val="en-US"/>
              </w:rPr>
              <w:t>037</w:t>
            </w: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79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13</w:t>
            </w: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 служебном пользовании)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219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Автомобиль легковой </w:t>
            </w:r>
            <w:r>
              <w:rPr>
                <w:rFonts w:ascii="Times New Roman" w:hAnsi="Times New Roman" w:cs="Times New Roman"/>
                <w:lang w:val="en-US"/>
              </w:rPr>
              <w:t>Volkswagen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Tiguan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(сын)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219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 дочь)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219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Ижов Н Ю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части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3959620, 49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32,8</w:t>
            </w:r>
          </w:p>
        </w:tc>
        <w:tc>
          <w:tcPr>
            <w:tcW w:w="219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  <w:lang w:val="en-US"/>
              </w:rPr>
              <w:t>undai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Solaris</w:t>
            </w:r>
            <w:r>
              <w:rPr>
                <w:rFonts w:ascii="Times New Roman" w:hAnsi="Times New Roman" w:cs="Times New Roman"/>
              </w:rPr>
              <w:t xml:space="preserve"> 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78,1</w:t>
            </w:r>
          </w:p>
        </w:tc>
        <w:tc>
          <w:tcPr>
            <w:tcW w:w="219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Осипенко А В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отряда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1 163 158,00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19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19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Украина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(супруга)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9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65 000,00</w:t>
            </w: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219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Украина</w:t>
            </w:r>
          </w:p>
        </w:tc>
        <w:tc>
          <w:tcPr>
            <w:tcW w:w="2792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Шевроле-Авер 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19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Украина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19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Украина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(дочь)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19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Украина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(дочь)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19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Украина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Туркин А А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отдельного поста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634 928,66</w:t>
            </w: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219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lang w:val="en-US"/>
              </w:rPr>
              <w:t>QTTLY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MK</w:t>
            </w:r>
            <w:r>
              <w:rPr>
                <w:rFonts w:ascii="Times New Roman" w:hAnsi="Times New Roman" w:cs="Times New Roman"/>
              </w:rPr>
              <w:t xml:space="preserve"> (индивидуальная)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63,3</w:t>
            </w:r>
          </w:p>
        </w:tc>
        <w:tc>
          <w:tcPr>
            <w:tcW w:w="219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19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(супруга)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63,3</w:t>
            </w:r>
          </w:p>
        </w:tc>
        <w:tc>
          <w:tcPr>
            <w:tcW w:w="219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(сын)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63,3</w:t>
            </w:r>
          </w:p>
        </w:tc>
        <w:tc>
          <w:tcPr>
            <w:tcW w:w="219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63,3</w:t>
            </w:r>
          </w:p>
        </w:tc>
        <w:tc>
          <w:tcPr>
            <w:tcW w:w="219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Егоров А В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части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917 714,85</w:t>
            </w: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 служебном пользовании)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26,0</w:t>
            </w:r>
          </w:p>
        </w:tc>
        <w:tc>
          <w:tcPr>
            <w:tcW w:w="219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 супруга)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74 718,90</w:t>
            </w: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 служебном пользовании)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26,0</w:t>
            </w:r>
          </w:p>
        </w:tc>
        <w:tc>
          <w:tcPr>
            <w:tcW w:w="219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(дочь)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 служебном пользовании)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26,0</w:t>
            </w:r>
          </w:p>
        </w:tc>
        <w:tc>
          <w:tcPr>
            <w:tcW w:w="219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Корованенко С В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части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1 303 569,08</w:t>
            </w: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 служебном пользовании)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19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Автомобиль легковой </w:t>
            </w:r>
            <w:r>
              <w:rPr>
                <w:rFonts w:ascii="Times New Roman" w:hAnsi="Times New Roman" w:cs="Times New Roman"/>
                <w:lang w:val="en-US"/>
              </w:rPr>
              <w:t>HONDA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Pilot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(супруга)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81375,45</w:t>
            </w: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 служебном пользовании)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19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(сын)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19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(дочь)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46,8</w:t>
            </w:r>
          </w:p>
        </w:tc>
        <w:tc>
          <w:tcPr>
            <w:tcW w:w="219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Шингарёв В А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отделения 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938319,63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46,5</w:t>
            </w:r>
          </w:p>
        </w:tc>
        <w:tc>
          <w:tcPr>
            <w:tcW w:w="219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lang w:val="en-US"/>
              </w:rPr>
              <w:t>MAZDA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CX</w:t>
            </w:r>
            <w:r>
              <w:rPr>
                <w:rFonts w:ascii="Times New Roman" w:hAnsi="Times New Roman" w:cs="Times New Roman"/>
              </w:rPr>
              <w:t>-7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(супруга)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779140,46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46,5</w:t>
            </w:r>
          </w:p>
        </w:tc>
        <w:tc>
          <w:tcPr>
            <w:tcW w:w="219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(дочь)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46,5</w:t>
            </w:r>
          </w:p>
        </w:tc>
        <w:tc>
          <w:tcPr>
            <w:tcW w:w="219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(дочь)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46,5</w:t>
            </w:r>
          </w:p>
        </w:tc>
        <w:tc>
          <w:tcPr>
            <w:tcW w:w="219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Шпилько В А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части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1 176 203, 02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19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lang w:val="en-US"/>
              </w:rPr>
              <w:t>MITSUBISHI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OUTLANDER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XL</w:t>
            </w:r>
            <w:r>
              <w:rPr>
                <w:rFonts w:ascii="Times New Roman" w:hAnsi="Times New Roman" w:cs="Times New Roman"/>
              </w:rPr>
              <w:t xml:space="preserve"> (индивидуальная)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lang w:val="en-US"/>
              </w:rPr>
              <w:t>HYNDAI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GETZ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GLS</w:t>
            </w:r>
            <w:r>
              <w:rPr>
                <w:rFonts w:ascii="Times New Roman" w:hAnsi="Times New Roman" w:cs="Times New Roman"/>
              </w:rPr>
              <w:t xml:space="preserve"> (индивидуальная)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Ельников  А Ю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части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976 425,31</w:t>
            </w: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19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Москвич ИЖ 412 ИЭ (индивидуальная)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 незавершенного строительства)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19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 служебном пользовании)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19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(супруга)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9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 служебном пользовании)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 незавершенного строительства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19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 служебном пользовании)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19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(дочь)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 служебном пользовании)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19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Новиков Б Ю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отделения 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923 127,54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Михайлов И Е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части -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874 991,92</w:t>
            </w: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(супруга)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60 000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«Форд Фокус» (индивидуальная)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Блохин Д И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части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798 982,02</w:t>
            </w:r>
          </w:p>
        </w:tc>
        <w:tc>
          <w:tcPr>
            <w:tcW w:w="254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1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Mitsubisi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Lanser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 автомобиль ВАЗ 2121 (Нива) 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(супруга)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104 292.88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(сын)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(сын)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Кланюк А С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части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839 826,93</w:t>
            </w: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 общая долевая)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 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62,5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Honda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civic</w:t>
            </w:r>
            <w:r>
              <w:rPr>
                <w:rFonts w:ascii="Times New Roman" w:hAnsi="Times New Roman" w:cs="Times New Roman"/>
              </w:rPr>
              <w:t xml:space="preserve"> 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(сын)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(индивидуальный)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Злобин В В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отделения 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949 245,32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(дочь)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Сычев А П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отделения 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936213,81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(супруга)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60 000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(дочь)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Юрлов  Е А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части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1  123 031.53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(супруга)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Мелихов Е М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отряда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9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1 783 911,84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 Ма</w:t>
            </w:r>
            <w:r>
              <w:rPr>
                <w:rFonts w:ascii="Times New Roman" w:hAnsi="Times New Roman" w:cs="Times New Roman"/>
                <w:lang w:val="en-US"/>
              </w:rPr>
              <w:t>zd</w:t>
            </w:r>
            <w:r>
              <w:rPr>
                <w:rFonts w:ascii="Times New Roman" w:hAnsi="Times New Roman" w:cs="Times New Roman"/>
              </w:rPr>
              <w:t>а 3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(супруга)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570815,42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Лихолат А М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 части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1 403567.08</w:t>
            </w: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Автомобиль легковой </w:t>
            </w:r>
            <w:r>
              <w:rPr>
                <w:rFonts w:ascii="Times New Roman" w:hAnsi="Times New Roman" w:cs="Times New Roman"/>
                <w:lang w:val="en-US"/>
              </w:rPr>
              <w:t>HYNDAI</w:t>
            </w:r>
            <w:r>
              <w:rPr>
                <w:rFonts w:ascii="Times New Roman" w:hAnsi="Times New Roman" w:cs="Times New Roman"/>
              </w:rPr>
              <w:t xml:space="preserve">  STAREX 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Мотоцикл с коляской М 67-36 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594909,85</w:t>
            </w: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 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Миночкин Ю Н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отделения 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1 364 819,84</w:t>
            </w: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 служебном помещении)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Легковой автомобиль Chevrolet Captiva (индивидуальная)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(супруга)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1 055 170,4</w:t>
            </w: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(дочь)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Комната 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 служебном помещении)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Койко-место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Ганигин И А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части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1 840291,56</w:t>
            </w: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–</w:t>
            </w:r>
            <w:r>
              <w:rPr>
                <w:rFonts w:ascii="Times New Roman" w:hAnsi="Times New Roman" w:cs="Times New Roman"/>
                <w:lang w:val="en-US"/>
              </w:rPr>
              <w:t>Mitsubishi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Outlander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XL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 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(сын)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Егоров Е В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отделения 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1 023 307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 Шевроле Нива) индивидуальная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(супруга)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277 604</w:t>
            </w: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(сын)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(сын)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Ершов А А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части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1 096 783,77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Mitsubisi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Lanser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1 030 444,20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Барбаш В  Н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отдельного поста 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668 550,07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2113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(супруга)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(сын)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Безруков А В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части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1 328696,31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Мазда 6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(супруга)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37 101,29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rPr>
          <w:trHeight w:val="1275"/>
        </w:trPr>
        <w:tc>
          <w:tcPr>
            <w:tcW w:w="79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Гридин А Б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части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1 368 975,40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Санг Юнг (индивидуальная)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Форд 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(супруга)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1 524780,04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квартира 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Медведь В В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 части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1 332 643,00</w:t>
            </w: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lang w:val="en-US"/>
              </w:rPr>
              <w:t>Toyota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LC</w:t>
            </w:r>
            <w:r>
              <w:rPr>
                <w:rFonts w:ascii="Times New Roman" w:hAnsi="Times New Roman" w:cs="Times New Roman"/>
              </w:rPr>
              <w:t>-120 (индивидуальная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ВАЗ-2106 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дом- 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Лодка ПВХ Стингрей-3600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(супруга)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920 894,95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Mitsubisi</w:t>
            </w:r>
            <w:r>
              <w:rPr>
                <w:rFonts w:ascii="Times New Roman" w:hAnsi="Times New Roman" w:cs="Times New Roman"/>
              </w:rPr>
              <w:t xml:space="preserve"> СОLD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(дочь)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Олексин А А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отделения 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996009,36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Volvo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s</w:t>
            </w:r>
            <w:r>
              <w:rPr>
                <w:rFonts w:ascii="Times New Roman" w:hAnsi="Times New Roman" w:cs="Times New Roman"/>
              </w:rPr>
              <w:t xml:space="preserve"> 40 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Медведь Р В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 отдельного поста 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970 751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(супруга)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54 000</w:t>
            </w: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(индивидуальный)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lang w:val="en-US"/>
              </w:rPr>
              <w:t>Peuqeot 307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(дочь)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Гацура Д  Л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отряда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1 408 680</w:t>
            </w: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Тойота «Авенсис» (индивидуальная)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56,39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1 063 726</w:t>
            </w: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56,39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(сын)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(дочь)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56,39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79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Кузьмин В С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отряда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784 564,11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Пинаев В Р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отделения 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1 083579,38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(супруга)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262 765,43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(сын)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Алейников В З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отряда 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1821704,6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(супруга)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85 567,44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87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Ганцов  Р.Ш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отдельного поста-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1 388 801,66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66,70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lang w:val="en-US"/>
              </w:rPr>
              <w:t>Toyota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Land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Gruiser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52,68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Снегоход </w:t>
            </w:r>
            <w:r>
              <w:rPr>
                <w:rFonts w:ascii="Times New Roman" w:hAnsi="Times New Roman" w:cs="Times New Roman"/>
                <w:lang w:val="en-US"/>
              </w:rPr>
              <w:t>SKI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DOO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SKANDIC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WT</w:t>
            </w:r>
            <w:r>
              <w:rPr>
                <w:rFonts w:ascii="Times New Roman" w:hAnsi="Times New Roman" w:cs="Times New Roman"/>
              </w:rPr>
              <w:t xml:space="preserve"> 600 </w:t>
            </w:r>
            <w:r>
              <w:rPr>
                <w:rFonts w:ascii="Times New Roman" w:hAnsi="Times New Roman" w:cs="Times New Roman"/>
                <w:lang w:val="en-US"/>
              </w:rPr>
              <w:t>ETEO</w:t>
            </w:r>
            <w:r>
              <w:rPr>
                <w:rFonts w:ascii="Times New Roman" w:hAnsi="Times New Roman" w:cs="Times New Roman"/>
              </w:rPr>
              <w:t xml:space="preserve"> 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(супруга)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1207944,06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66,70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(сын)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66,70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rPr>
          <w:trHeight w:val="842"/>
        </w:trPr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(сын)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66,70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Ганцова Д Р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канцелярии 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1 207 944,06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66,70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(супруг)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1 388 801,66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66,70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(индивидуальная)</w:t>
            </w:r>
            <w:r>
              <w:rPr>
                <w:rFonts w:ascii="Times New Roman" w:hAnsi="Times New Roman" w:cs="Times New Roman"/>
                <w:lang w:val="en-US"/>
              </w:rPr>
              <w:t>Toyota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Land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Gruiser</w:t>
            </w:r>
            <w:r>
              <w:rPr>
                <w:rFonts w:ascii="Times New Roman" w:hAnsi="Times New Roman" w:cs="Times New Roman"/>
              </w:rPr>
              <w:t xml:space="preserve"> 120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52,68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Снегоход </w:t>
            </w:r>
            <w:r>
              <w:rPr>
                <w:rFonts w:ascii="Times New Roman" w:hAnsi="Times New Roman" w:cs="Times New Roman"/>
                <w:lang w:val="en-US"/>
              </w:rPr>
              <w:t>SKI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DOO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SKANDIC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WT</w:t>
            </w:r>
            <w:r>
              <w:rPr>
                <w:rFonts w:ascii="Times New Roman" w:hAnsi="Times New Roman" w:cs="Times New Roman"/>
              </w:rPr>
              <w:t xml:space="preserve"> 600 </w:t>
            </w:r>
            <w:r>
              <w:rPr>
                <w:rFonts w:ascii="Times New Roman" w:hAnsi="Times New Roman" w:cs="Times New Roman"/>
                <w:lang w:val="en-US"/>
              </w:rPr>
              <w:t>ETEO</w:t>
            </w:r>
            <w:r>
              <w:rPr>
                <w:rFonts w:ascii="Times New Roman" w:hAnsi="Times New Roman" w:cs="Times New Roman"/>
              </w:rPr>
              <w:t xml:space="preserve"> 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(сын)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66,70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(сын)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66,70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Миронов И В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отдельного поста 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887 026,87</w:t>
            </w:r>
          </w:p>
        </w:tc>
        <w:tc>
          <w:tcPr>
            <w:tcW w:w="254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34,9</w:t>
            </w:r>
          </w:p>
        </w:tc>
        <w:tc>
          <w:tcPr>
            <w:tcW w:w="21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ВАЗ-21074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(индивидуальная)  </w:t>
            </w:r>
          </w:p>
        </w:tc>
      </w:tr>
      <w:tr w:rsidR="00270698">
        <w:trPr>
          <w:trHeight w:val="848"/>
        </w:trPr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ВАЗ-111130-22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(супруга)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654 308,64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34,9</w:t>
            </w:r>
          </w:p>
        </w:tc>
        <w:tc>
          <w:tcPr>
            <w:tcW w:w="21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(сын)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(сын)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Сведениями не располагает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Шачин В В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отделения 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1302756,86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Мазда 6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(индивидуальный)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(супруга)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70 062,41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(дочь)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(сын)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Лейба А Н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службы 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1 285 999,94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21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Санг енг кайрон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0698">
        <w:trPr>
          <w:trHeight w:val="828"/>
        </w:trPr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415 982,03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Беляков А Л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части 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882 393,96</w:t>
            </w: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(аренда)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Volqa Siber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(супруга)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-.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46 566,71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(дочь)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4 668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(дочь)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Беляев С А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части  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1058505,21</w:t>
            </w: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21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21099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(супруга)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18659.00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(сын)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Чебыкин В А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чати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1003 350,94</w:t>
            </w: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>
              <w:rPr>
                <w:rFonts w:ascii="Times New Roman" w:hAnsi="Times New Roman" w:cs="Times New Roman"/>
                <w:lang w:val="en-US"/>
              </w:rPr>
              <w:t>,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Хундай Элантра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267 097,81</w:t>
            </w: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87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Иванов В В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788 800,79</w:t>
            </w: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21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21063 (индивидуальная)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Автоприцеп КМ38281 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81,5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(супруга)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42 568,78</w:t>
            </w: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(индивидуальный)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219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87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Буденный В Н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части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990 141,43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Украина</w:t>
            </w:r>
          </w:p>
        </w:tc>
        <w:tc>
          <w:tcPr>
            <w:tcW w:w="2792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(индивидуальный)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(супруга)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Украина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KIA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smartTag w:uri="urn:schemas-microsoft-com:office:smarttags" w:element="place">
              <w:r>
                <w:rPr>
                  <w:rFonts w:ascii="Times New Roman" w:hAnsi="Times New Roman" w:cs="Times New Roman"/>
                  <w:lang w:val="en-US"/>
                </w:rPr>
                <w:t>RIO</w:t>
              </w:r>
            </w:smartTag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(индивидуальная0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(сын)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Украина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(сын)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Украина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87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Сорокин К П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части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3159112,25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lang w:val="en-US"/>
              </w:rPr>
              <w:t>Toyota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RAV</w:t>
            </w:r>
            <w:r>
              <w:rPr>
                <w:rFonts w:ascii="Times New Roman" w:hAnsi="Times New Roman" w:cs="Times New Roman"/>
              </w:rPr>
              <w:t>4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(индивидуальная)  Казанка 5М3/ Suzuki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 (индивидуальный)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(супруга)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654646,92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(сын)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(дочь)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Касьян Р В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 части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1010 2262,44</w:t>
            </w: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Ford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Explorer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(индивидуальная)  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(супруга)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1426611,86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(дочь)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Шарапов Д А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отделения 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869 045,11</w:t>
            </w: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Volksvagen passsat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(индивидуальная)  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(супруга)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87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Антипов Д В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части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1044712,78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61,7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(супруга)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435640,37</w:t>
            </w: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lang w:val="en-US"/>
              </w:rPr>
              <w:t>Peuqeot 207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(индивидуальная)  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(сын)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(дочь)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50.</w:t>
            </w: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Меньщиков  Д В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части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935 280,57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(супруга)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970 798,23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Комната 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12,3 кв.м.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(индивидуальный)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 кв.м.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(дочь)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</w:t>
            </w:r>
          </w:p>
        </w:tc>
        <w:tc>
          <w:tcPr>
            <w:tcW w:w="187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Петров В Н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отдельного поста 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869 585,36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Ниссан Патрол  (индивидуальная)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ГАЗ 3110 (индивидуальная)</w:t>
            </w:r>
          </w:p>
        </w:tc>
      </w:tr>
      <w:tr w:rsidR="00270698">
        <w:trPr>
          <w:trHeight w:val="562"/>
        </w:trPr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(сын)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Комната  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52.</w:t>
            </w: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Лутай С А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части, 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938 870,02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(дочь)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</w:t>
            </w:r>
          </w:p>
        </w:tc>
        <w:tc>
          <w:tcPr>
            <w:tcW w:w="187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Орлов Д А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отдельного поста 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914 592,67</w:t>
            </w: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(супруга)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96 530</w:t>
            </w: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(дочь)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(дочь)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87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Якунин А С.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части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1080631,53</w:t>
            </w: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БМВ 520 (индивидуальная)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(супруга)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237 500,00</w:t>
            </w: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Комната 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(дочь)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87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Марченко В В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отделения 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751 499,26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Благодарова Н. В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отделения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1 283 975,63</w:t>
            </w: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Расчектаев С В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отделения 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819 069,52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 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21099 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30 000</w:t>
            </w: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15418" w:type="dxa"/>
            <w:gridSpan w:val="8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ФКУ «8 ОФПС ГПС по ЯНАО (договорной)»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Бардаков В Н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отряда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9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6156485,75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(индивидуальный)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–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ВАЗ-2108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(индивидуальный)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(индивидуальный)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634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130919,97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Банников  А. 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отряда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1409679,14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–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Mitsubishi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Outlander</w:t>
            </w:r>
            <w:r>
              <w:rPr>
                <w:rFonts w:ascii="Times New Roman" w:hAnsi="Times New Roman" w:cs="Times New Roman"/>
              </w:rPr>
              <w:t xml:space="preserve"> 2.0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552688,31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Ищенко В. Н.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отделения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1149709,12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грузовой –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Краз Б 551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Иванычев Е. Н.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отделения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878380,57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44,35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Крейдич И. В.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отделения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9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1237069,58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Автомобили легковые: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ВАЗ 2121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</w:t>
            </w:r>
            <w:r>
              <w:rPr>
                <w:rFonts w:ascii="Times New Roman" w:hAnsi="Times New Roman" w:cs="Times New Roman"/>
                <w:lang w:val="en-US"/>
              </w:rPr>
              <w:t>Nissan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Terrano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(</w:t>
            </w:r>
            <w:r>
              <w:rPr>
                <w:rFonts w:ascii="Times New Roman" w:hAnsi="Times New Roman" w:cs="Times New Roman"/>
              </w:rPr>
              <w:t>индивидуальная</w:t>
            </w:r>
            <w:r>
              <w:rPr>
                <w:rFonts w:ascii="Times New Roman" w:hAnsi="Times New Roman" w:cs="Times New Roman"/>
                <w:lang w:val="en-US"/>
              </w:rPr>
              <w:t>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(индивидуальный)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Водный транспорт: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Лодка «Обь-3»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 земельный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(индивидуальный)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577012,51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Крук  И И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части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1045649,22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–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Понтиак Вайб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7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Оленченко Ю В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части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1142797,20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96,1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–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Хёндэ-акцент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пай пашни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9,6 га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520433.08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175000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96,1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7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Пучков А В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помощник начальника отряда 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1 108 254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57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49,9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49,9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Тищук М. И.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отряда</w:t>
            </w:r>
          </w:p>
        </w:tc>
        <w:tc>
          <w:tcPr>
            <w:tcW w:w="2069" w:type="dxa"/>
            <w:vAlign w:val="center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1234321.98</w:t>
            </w:r>
          </w:p>
        </w:tc>
        <w:tc>
          <w:tcPr>
            <w:tcW w:w="2547" w:type="dxa"/>
            <w:vAlign w:val="center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(безвозмездное пользование))</w:t>
            </w:r>
          </w:p>
        </w:tc>
        <w:tc>
          <w:tcPr>
            <w:tcW w:w="1144" w:type="dxa"/>
            <w:vAlign w:val="center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63.3</w:t>
            </w:r>
          </w:p>
        </w:tc>
        <w:tc>
          <w:tcPr>
            <w:tcW w:w="2193" w:type="dxa"/>
            <w:vAlign w:val="center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  <w:vAlign w:val="center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  <w:vAlign w:val="center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69286.46 руб.</w:t>
            </w:r>
          </w:p>
        </w:tc>
        <w:tc>
          <w:tcPr>
            <w:tcW w:w="2547" w:type="dxa"/>
            <w:vAlign w:val="center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(безвозмездное пользование)</w:t>
            </w:r>
          </w:p>
        </w:tc>
        <w:tc>
          <w:tcPr>
            <w:tcW w:w="1144" w:type="dxa"/>
            <w:vAlign w:val="center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63.3</w:t>
            </w:r>
          </w:p>
        </w:tc>
        <w:tc>
          <w:tcPr>
            <w:tcW w:w="2193" w:type="dxa"/>
            <w:vAlign w:val="center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  <w:vAlign w:val="center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  <w:vAlign w:val="center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(безвозмездное пользование)</w:t>
            </w:r>
          </w:p>
        </w:tc>
        <w:tc>
          <w:tcPr>
            <w:tcW w:w="1144" w:type="dxa"/>
            <w:vAlign w:val="center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63.3</w:t>
            </w:r>
          </w:p>
        </w:tc>
        <w:tc>
          <w:tcPr>
            <w:tcW w:w="2193" w:type="dxa"/>
            <w:vAlign w:val="center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  <w:vAlign w:val="center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  <w:vAlign w:val="center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(безвозмездное пользование)</w:t>
            </w:r>
          </w:p>
        </w:tc>
        <w:tc>
          <w:tcPr>
            <w:tcW w:w="1144" w:type="dxa"/>
            <w:vAlign w:val="center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63.3</w:t>
            </w:r>
          </w:p>
        </w:tc>
        <w:tc>
          <w:tcPr>
            <w:tcW w:w="2193" w:type="dxa"/>
            <w:vAlign w:val="center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  <w:vAlign w:val="center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Фенев М. А.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части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1312957,72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–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Мазда СХ-7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1423845,48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7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Храмцов Д. С.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начальника части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9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812850,87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строительством объект (собственность)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15418" w:type="dxa"/>
            <w:gridSpan w:val="8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ФГКУ «9 ОФПС по ЯНАО (договорной)»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Яртым И М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отряда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1496664,00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81,3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983126,02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117,4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NISSAN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X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Trail</w:t>
            </w:r>
            <w:r>
              <w:rPr>
                <w:rFonts w:ascii="Times New Roman" w:hAnsi="Times New Roman" w:cs="Times New Roman"/>
              </w:rPr>
              <w:t xml:space="preserve"> 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13200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117,4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Назаренко Р В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отряда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875391,83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NISSAN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TEANA</w:t>
            </w:r>
            <w:r>
              <w:rPr>
                <w:rFonts w:ascii="Times New Roman" w:hAnsi="Times New Roman" w:cs="Times New Roman"/>
              </w:rPr>
              <w:t xml:space="preserve"> 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539561,67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Сиднёв Ю 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части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874198,90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Шевроле-Нива 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629333,75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(фактическое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Кумышев А М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отделения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758 007,81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квартира (фактическое пользование)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Мерседес Е 220 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489811,11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 (фактическое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(фактическое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Белов Е П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службы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795691,15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дом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(фактическое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Mitsubishi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ASX</w:t>
            </w:r>
            <w:r>
              <w:rPr>
                <w:rFonts w:ascii="Times New Roman" w:hAnsi="Times New Roman" w:cs="Times New Roman"/>
              </w:rPr>
              <w:t xml:space="preserve"> 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Равдугин В В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части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758434,30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(служебная)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Форд-Фокус 2 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629 644,40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(фактическое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67,6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21214 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(фактическое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67,6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Кузьмин А Е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отделения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736264,05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Toyota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Avensis</w:t>
            </w:r>
            <w:r>
              <w:rPr>
                <w:rFonts w:ascii="Times New Roman" w:hAnsi="Times New Roman" w:cs="Times New Roman"/>
              </w:rPr>
              <w:t xml:space="preserve"> 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398600,00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(фактическое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7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Смук А И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части 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1051301,59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36,9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26,8</w:t>
            </w:r>
          </w:p>
        </w:tc>
        <w:tc>
          <w:tcPr>
            <w:tcW w:w="21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Toyota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Avensis</w:t>
            </w:r>
            <w:r>
              <w:rPr>
                <w:rFonts w:ascii="Times New Roman" w:hAnsi="Times New Roman" w:cs="Times New Roman"/>
              </w:rPr>
              <w:t xml:space="preserve"> 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(кооперативная)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100330,02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(фактическое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(фактическое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Байболатов З  И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части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734998,30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ЛАДА 217030 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Федорук Н П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части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813777,79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Volkswagen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Passat</w:t>
            </w:r>
            <w:r>
              <w:rPr>
                <w:rFonts w:ascii="Times New Roman" w:hAnsi="Times New Roman" w:cs="Times New Roman"/>
              </w:rPr>
              <w:t xml:space="preserve"> 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559124,80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(фактическое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(фактическое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Копылов Р М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части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736993,93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Mitsubishi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Lanser</w:t>
            </w:r>
            <w:r>
              <w:rPr>
                <w:rFonts w:ascii="Times New Roman" w:hAnsi="Times New Roman" w:cs="Times New Roman"/>
              </w:rPr>
              <w:t xml:space="preserve"> 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240000,00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(фактическое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(фактическое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(фактическое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Роккель А Г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части,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647967,69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725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BYD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F</w:t>
            </w: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R</w:t>
            </w:r>
            <w:r>
              <w:rPr>
                <w:rFonts w:ascii="Times New Roman" w:hAnsi="Times New Roman" w:cs="Times New Roman"/>
              </w:rPr>
              <w:t xml:space="preserve"> 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568468,85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дом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(фактическое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дом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(фактическое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дом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(фактическое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Лукьянов А 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части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699169,46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(служебная)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Шевроле - Лачетти 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534780,87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(фактическое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(фактическое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(фактическое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Сергеев К 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отделения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672911,44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дом 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(служебная)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649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NISSAN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X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Trail</w:t>
            </w:r>
            <w:r>
              <w:rPr>
                <w:rFonts w:ascii="Times New Roman" w:hAnsi="Times New Roman" w:cs="Times New Roman"/>
              </w:rPr>
              <w:t xml:space="preserve"> 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453941,15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(фактическое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(фактическое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32,85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57,2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15418" w:type="dxa"/>
            <w:gridSpan w:val="8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ФГКУ «11 ПЧ ФПС по ЯНАО»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Текутьев А.В.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части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967203,63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73,3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фактическое пользование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(бессрочно)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73,3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73,3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Хабаров О. А.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части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1439315,81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73,1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–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smartTag w:uri="urn:schemas-microsoft-com:office:smarttags" w:element="place">
              <w:smartTag w:uri="urn:schemas-microsoft-com:office:smarttags" w:element="City">
                <w:r>
                  <w:rPr>
                    <w:rFonts w:ascii="Times New Roman" w:hAnsi="Times New Roman" w:cs="Times New Roman"/>
                    <w:lang w:val="en-US"/>
                  </w:rPr>
                  <w:t>Toyota</w:t>
                </w:r>
              </w:smartTag>
            </w:smartTag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corolla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56,2</w:t>
            </w:r>
          </w:p>
        </w:tc>
        <w:tc>
          <w:tcPr>
            <w:tcW w:w="21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–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21102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Водный транспорт –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Моторная лодка Обь 3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369812,47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36,3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8000,00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73,1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73,1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Винцевич Е. 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отделения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607329,61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Титова О.Г.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бухгалтер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874418,72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41,6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490896,37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(фактическое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41,6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–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Chevrolet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Klan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41,6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41,6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15418" w:type="dxa"/>
            <w:gridSpan w:val="8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ФКГУ  «12 ПЧ ГПС по ЯНАО»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Сидоренко С.В.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части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2129339,82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39,60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HYUNDAI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SONATA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 –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1200000,00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53,80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 -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1200000,00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53,80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Васильев А.В.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части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1153586,88</w:t>
            </w:r>
          </w:p>
        </w:tc>
        <w:tc>
          <w:tcPr>
            <w:tcW w:w="254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4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603,00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ВАЗ-21110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Nissan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Primera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 -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583292,33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53,00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Малиновский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части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834072,64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долевая,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 –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295002,12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 -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 –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Бакалюк А. 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бухгалтер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1097907,85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57,20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ВАЗ-21083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 –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 –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57,20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15418" w:type="dxa"/>
            <w:gridSpan w:val="8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ОНД по МО Тазовский район</w:t>
            </w:r>
          </w:p>
        </w:tc>
      </w:tr>
      <w:tr w:rsidR="00270698">
        <w:trPr>
          <w:trHeight w:val="319"/>
        </w:trPr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Шальнов С.А.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1068985,13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(служебный найм)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53,6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1733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Ниссан Терано-2)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730000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Зотов Н.А.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1046587,22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(служебная)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(обще долевой)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11,7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2102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грузовой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ГАЗ -52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с/х техника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2ПТС-4 –прицеп (индивидуальный)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399158,56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(обще долевой)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(обще долевой)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(обще долевой)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Попов А.Н.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старший дознаватель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850241,50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67,9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Шевроле Авео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1090121,86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Дагуров В.Г.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860675,55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(общая долевая)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45,3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Тайота корола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78,7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45,3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Воронько Д.А.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инспектор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431615,98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Фольксваген поинтер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618375,34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15418" w:type="dxa"/>
            <w:gridSpan w:val="8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ФГКУ «7 ОФПС по ЯНАО»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Чепиков А.И.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заместитель начальника отряда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1585664,09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OPEL</w:t>
            </w:r>
            <w:r w:rsidRPr="009070D0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ZAFIRA</w:t>
            </w:r>
            <w:r>
              <w:rPr>
                <w:rFonts w:ascii="Times New Roman" w:hAnsi="Times New Roman" w:cs="Times New Roman"/>
                <w:color w:val="000000"/>
              </w:rPr>
              <w:t xml:space="preserve"> 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340582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76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56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Зеленский А.Л.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заместитель начальника  отряда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896864,38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44,10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792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Volkswagen</w:t>
            </w:r>
            <w:r w:rsidRPr="009070D0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T</w:t>
            </w:r>
            <w:r>
              <w:rPr>
                <w:rFonts w:ascii="Times New Roman" w:hAnsi="Times New Roman" w:cs="Times New Roman"/>
                <w:color w:val="000000"/>
              </w:rPr>
              <w:t>-4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Гаражный кооператив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(коллективная)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Зацерковный С.М.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заместитель начальника  отряда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920977,00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70,5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Ford</w:t>
            </w:r>
            <w:r w:rsidRPr="009070D0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Mondeo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</w:t>
            </w:r>
            <w:r>
              <w:rPr>
                <w:rFonts w:ascii="Times New Roman" w:hAnsi="Times New Roman" w:cs="Times New Roman"/>
                <w:color w:val="000000"/>
              </w:rPr>
              <w:t>8286,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4</w:t>
            </w: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70,5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70,5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Попов С.А.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заместитель начальника отряда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1005144,90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61,30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NISSAN</w:t>
            </w:r>
            <w:r w:rsidRPr="009070D0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QASHQAI</w:t>
            </w:r>
            <w:r>
              <w:rPr>
                <w:rFonts w:ascii="Times New Roman" w:hAnsi="Times New Roman" w:cs="Times New Roman"/>
                <w:color w:val="000000"/>
              </w:rPr>
              <w:t xml:space="preserve"> 2/0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ACENTA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684315,92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61,30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Щербань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Л.В.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главный бухгалтер отряда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914598,13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53,5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792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31,7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7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Бунин Н.В.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начальник отделения 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1189615,13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53,5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792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44,10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531962,40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53,5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53,5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53,5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Куликов М.Н.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начальник части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859360,30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623168,50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53,3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smartTag w:uri="urn:schemas-microsoft-com:office:smarttags" w:element="place">
              <w:smartTag w:uri="urn:schemas-microsoft-com:office:smarttags" w:element="City">
                <w:r>
                  <w:rPr>
                    <w:rFonts w:ascii="Times New Roman" w:hAnsi="Times New Roman" w:cs="Times New Roman"/>
                    <w:color w:val="000000"/>
                    <w:lang w:val="en-US"/>
                  </w:rPr>
                  <w:t>Toyota</w:t>
                </w:r>
              </w:smartTag>
            </w:smartTag>
            <w:r w:rsidRPr="009070D0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Avensis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53,3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7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Круглов Э.А.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заместитель начальника части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726048,00</w:t>
            </w:r>
          </w:p>
        </w:tc>
        <w:tc>
          <w:tcPr>
            <w:tcW w:w="254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Гараж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(коллективная)</w:t>
            </w:r>
          </w:p>
        </w:tc>
        <w:tc>
          <w:tcPr>
            <w:tcW w:w="1144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24,0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автомобиль грузовой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ЗиЛ – 130г 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Митцубиши Аутлендер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(индивидуальная)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7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Кондрашов Д.М.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начальник части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922188,88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50,0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792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супруга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310592,94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38,0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792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52,0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52,0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Каймачников Д.Г.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заместитель начальника части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832336,10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47,7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smartTag w:uri="urn:schemas-microsoft-com:office:smarttags" w:element="place">
              <w:smartTag w:uri="urn:schemas-microsoft-com:office:smarttags" w:element="City">
                <w:r>
                  <w:rPr>
                    <w:rFonts w:ascii="Times New Roman" w:hAnsi="Times New Roman" w:cs="Times New Roman"/>
                    <w:color w:val="000000"/>
                    <w:lang w:val="en-US"/>
                  </w:rPr>
                  <w:t>Toyota</w:t>
                </w:r>
              </w:smartTag>
            </w:smartTag>
            <w:r w:rsidRPr="009070D0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RAV</w:t>
            </w:r>
            <w:r>
              <w:rPr>
                <w:rFonts w:ascii="Times New Roman" w:hAnsi="Times New Roman" w:cs="Times New Roman"/>
                <w:color w:val="000000"/>
              </w:rPr>
              <w:t xml:space="preserve">-4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L</w:t>
            </w:r>
            <w:r w:rsidRPr="009070D0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WD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47,7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Кудряшов В.А.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начальник отделения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735955,38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NISSAN</w:t>
            </w:r>
            <w:r w:rsidRPr="009070D0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QASHQAI</w:t>
            </w:r>
            <w:r>
              <w:rPr>
                <w:rFonts w:ascii="Times New Roman" w:hAnsi="Times New Roman" w:cs="Times New Roman"/>
                <w:color w:val="000000"/>
              </w:rPr>
              <w:t xml:space="preserve"> 1.6 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участок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7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Легостаев С.И.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начальник части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1020942,81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79,0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792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AUDI</w:t>
            </w:r>
            <w:r w:rsidRPr="009070D0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A</w:t>
            </w: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Гаражный кооператив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36,0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1148708,48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70698">
        <w:tc>
          <w:tcPr>
            <w:tcW w:w="7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Шевченко А.В.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заместитель начальника части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838162,35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44,10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Санг Енг Актион Спортс (индивидуальная)</w:t>
            </w:r>
          </w:p>
        </w:tc>
      </w:tr>
      <w:tr w:rsidR="00270698">
        <w:tc>
          <w:tcPr>
            <w:tcW w:w="7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Семёнов С.С.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начальник отделения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667069,20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33,7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70698">
        <w:tc>
          <w:tcPr>
            <w:tcW w:w="15418" w:type="dxa"/>
            <w:gridSpan w:val="8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ОНД г. Муравленко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Тютюнник М.Я.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начальник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1073459.16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65,2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smartTag w:uri="urn:schemas-microsoft-com:office:smarttags" w:element="place">
              <w:smartTag w:uri="urn:schemas-microsoft-com:office:smarttags" w:element="City">
                <w:r>
                  <w:rPr>
                    <w:rFonts w:ascii="Times New Roman" w:hAnsi="Times New Roman" w:cs="Times New Roman"/>
                    <w:color w:val="000000"/>
                    <w:lang w:val="en-US"/>
                  </w:rPr>
                  <w:t>TOYOTA</w:t>
                </w:r>
              </w:smartTag>
            </w:smartTag>
            <w:r w:rsidRPr="009070D0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CAMRY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23628.00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65,2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65,2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Прокудин С.В.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заместитель начальника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897333,84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ind w:firstLine="108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квартира</w:t>
            </w:r>
          </w:p>
          <w:p w:rsidR="00270698" w:rsidRDefault="00270698">
            <w:pPr>
              <w:spacing w:after="0" w:line="240" w:lineRule="auto"/>
              <w:ind w:firstLine="108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66,5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smartTag w:uri="urn:schemas-microsoft-com:office:smarttags" w:element="place">
              <w:smartTag w:uri="urn:schemas-microsoft-com:office:smarttags" w:element="City">
                <w:r>
                  <w:rPr>
                    <w:rFonts w:ascii="Times New Roman" w:hAnsi="Times New Roman" w:cs="Times New Roman"/>
                    <w:color w:val="000000"/>
                    <w:lang w:val="en-US"/>
                  </w:rPr>
                  <w:t>TOYOTA</w:t>
                </w:r>
              </w:smartTag>
            </w:smartTag>
            <w:r w:rsidRPr="009070D0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AVENSIS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15000,00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Левицков С.Н.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главный специалист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791706,02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47,1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427927,95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47,1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70698">
        <w:tc>
          <w:tcPr>
            <w:tcW w:w="7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Бурда А.В.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старший инспектор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740329,25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(служебная)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33,6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70698">
        <w:tc>
          <w:tcPr>
            <w:tcW w:w="7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Бакушин В.В.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дознаватель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239442.14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51.5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Виниченко А.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дознаватель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717752,74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квартира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54.0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353294.39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54.6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70698">
        <w:tc>
          <w:tcPr>
            <w:tcW w:w="15418" w:type="dxa"/>
            <w:gridSpan w:val="8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ОНД по МО г.Надым и Надымский район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Марущак Р Г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1014416,65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–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Times New Roman" w:hAnsi="Times New Roman" w:cs="Times New Roman"/>
                    <w:lang w:val="en-US"/>
                  </w:rPr>
                  <w:t>Toyota</w:t>
                </w:r>
              </w:smartTag>
              <w:r w:rsidRPr="009070D0">
                <w:rPr>
                  <w:rFonts w:ascii="Times New Roman" w:hAnsi="Times New Roman" w:cs="Times New Roman"/>
                </w:rPr>
                <w:t xml:space="preserve"> </w:t>
              </w:r>
              <w:smartTag w:uri="urn:schemas-microsoft-com:office:smarttags" w:element="PlaceType">
                <w:r>
                  <w:rPr>
                    <w:rFonts w:ascii="Times New Roman" w:hAnsi="Times New Roman" w:cs="Times New Roman"/>
                    <w:lang w:val="en-US"/>
                  </w:rPr>
                  <w:t>Land</w:t>
                </w:r>
              </w:smartTag>
            </w:smartTag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Cruiser</w:t>
            </w:r>
            <w:r>
              <w:rPr>
                <w:rFonts w:ascii="Times New Roman" w:hAnsi="Times New Roman" w:cs="Times New Roman"/>
              </w:rPr>
              <w:t xml:space="preserve"> 120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1456039,83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87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Соснин С.А.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отдела 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871588,73</w:t>
            </w:r>
          </w:p>
        </w:tc>
        <w:tc>
          <w:tcPr>
            <w:tcW w:w="2547" w:type="dxa"/>
            <w:vAlign w:val="center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(общая долевая)</w:t>
            </w:r>
          </w:p>
        </w:tc>
        <w:tc>
          <w:tcPr>
            <w:tcW w:w="1144" w:type="dxa"/>
            <w:vAlign w:val="center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1333</w:t>
            </w:r>
          </w:p>
        </w:tc>
        <w:tc>
          <w:tcPr>
            <w:tcW w:w="2193" w:type="dxa"/>
            <w:vAlign w:val="center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  <w:vMerge w:val="restart"/>
            <w:vAlign w:val="center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Align w:val="center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  <w:vAlign w:val="center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256,1</w:t>
            </w:r>
          </w:p>
        </w:tc>
        <w:tc>
          <w:tcPr>
            <w:tcW w:w="2193" w:type="dxa"/>
            <w:vAlign w:val="center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Align w:val="center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  <w:vAlign w:val="center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35,7</w:t>
            </w:r>
          </w:p>
        </w:tc>
        <w:tc>
          <w:tcPr>
            <w:tcW w:w="2193" w:type="dxa"/>
            <w:vAlign w:val="center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vAlign w:val="center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(служебная)</w:t>
            </w:r>
          </w:p>
        </w:tc>
        <w:tc>
          <w:tcPr>
            <w:tcW w:w="1144" w:type="dxa"/>
            <w:vAlign w:val="center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35,4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  <w:vAlign w:val="center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Остапенко В.А.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начальника отдела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928236,16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(фактическое предоставление)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52,5</w:t>
            </w:r>
          </w:p>
        </w:tc>
        <w:tc>
          <w:tcPr>
            <w:tcW w:w="2193" w:type="dxa"/>
            <w:vAlign w:val="center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492781,85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93" w:type="dxa"/>
            <w:vAlign w:val="center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93" w:type="dxa"/>
            <w:vAlign w:val="center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93" w:type="dxa"/>
            <w:vAlign w:val="center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Смирнов АВ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отделения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870159,61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(служебная)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–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Dodge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Caravan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SE</w:t>
            </w:r>
            <w:r>
              <w:rPr>
                <w:rFonts w:ascii="Times New Roman" w:hAnsi="Times New Roman" w:cs="Times New Roman"/>
              </w:rPr>
              <w:t xml:space="preserve"> 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жена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329692,23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Водолазко А.С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794679,17</w:t>
            </w:r>
          </w:p>
        </w:tc>
        <w:tc>
          <w:tcPr>
            <w:tcW w:w="2547" w:type="dxa"/>
            <w:vAlign w:val="center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(служебная)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–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21074 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531774,41</w:t>
            </w:r>
          </w:p>
        </w:tc>
        <w:tc>
          <w:tcPr>
            <w:tcW w:w="2547" w:type="dxa"/>
            <w:vAlign w:val="center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53,06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Саменков В.Ю.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832294,25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(договор социального найма)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Меренков С.А.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старший инспектор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716889,55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–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Toyota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Avensis</w:t>
            </w:r>
            <w:r>
              <w:rPr>
                <w:rFonts w:ascii="Times New Roman" w:hAnsi="Times New Roman" w:cs="Times New Roman"/>
              </w:rPr>
              <w:t xml:space="preserve"> 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99912,00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ДубноА.В.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старший инженер отдела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730637,27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(договор найма)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307318,40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Теряев И.И.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дознаватель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818023,42</w:t>
            </w:r>
          </w:p>
        </w:tc>
        <w:tc>
          <w:tcPr>
            <w:tcW w:w="2547" w:type="dxa"/>
            <w:vAlign w:val="center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302892,33</w:t>
            </w:r>
          </w:p>
        </w:tc>
        <w:tc>
          <w:tcPr>
            <w:tcW w:w="2547" w:type="dxa"/>
            <w:vAlign w:val="center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101,2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Кравцов А С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старший инспектор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695337,27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(фактическое предоставление)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–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Ford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Focus</w:t>
            </w:r>
            <w:r>
              <w:rPr>
                <w:rFonts w:ascii="Times New Roman" w:hAnsi="Times New Roman" w:cs="Times New Roman"/>
              </w:rPr>
              <w:t xml:space="preserve"> (индивидуальная)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Семушин А.С.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старший дознаватель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729304,38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–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21100 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23696,79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187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Заровнятных А.А.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инспектор отдела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581090,77</w:t>
            </w:r>
          </w:p>
        </w:tc>
        <w:tc>
          <w:tcPr>
            <w:tcW w:w="2547" w:type="dxa"/>
            <w:vAlign w:val="center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–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21140 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Комната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(в служебном помещении)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7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Ююкина И.М.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инспектор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370284,20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Комната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(в служебном помещении)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16,85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–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21074 (индивидуальная)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Мухутдинов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Д.А.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инспектор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431785,48</w:t>
            </w:r>
          </w:p>
        </w:tc>
        <w:tc>
          <w:tcPr>
            <w:tcW w:w="2547" w:type="dxa"/>
            <w:vAlign w:val="center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(служебная)</w:t>
            </w:r>
          </w:p>
        </w:tc>
        <w:tc>
          <w:tcPr>
            <w:tcW w:w="1144" w:type="dxa"/>
            <w:vAlign w:val="center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55,6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  <w:vAlign w:val="center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  <w:vAlign w:val="center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20187,88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Крюк С. Ю.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инспектор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361527,5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15418" w:type="dxa"/>
            <w:gridSpan w:val="8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ОНД по Приуральскому району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Ботвинкин А.Н.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1097220,38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118,9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50,5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2102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326836,23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50,5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118,9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Ниссан Х треил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Снегоход «буран»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50,5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118,9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50,5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118,9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50,5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118,9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Жиляков Е.В.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дознаватель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531614,45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(коммерческий найм)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(коммерческий найм)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21099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119465,25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(коммерческий найм)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(коммерческий найм)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Канев А.И.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инспектор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606387,92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УАЗ 39692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УАЗ 315195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132564,64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15418" w:type="dxa"/>
            <w:gridSpan w:val="8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ОНД по МО г. Губкинский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Негуляев Д.Н.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953350,00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590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1350296,00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Журиков Д.Н.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711278,29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Чакилев И.В.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дознаватель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783013,50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Деу нексия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137100,00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Приданников В.Ю.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старший инспектор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717189,53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Киа серато 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2300729,37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Тагиров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М.У.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инспектор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239900.81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Комната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пользование,)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25, 8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–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Ниссан Альмера Классик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Клешня А.М.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дознаватель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689407.75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(краткосрочный наем)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53,80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–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CHEVROLET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NIVA</w:t>
            </w:r>
            <w:r>
              <w:rPr>
                <w:rFonts w:ascii="Times New Roman" w:hAnsi="Times New Roman" w:cs="Times New Roman"/>
              </w:rPr>
              <w:t xml:space="preserve"> 212300 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607133.,6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53,80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15418" w:type="dxa"/>
            <w:gridSpan w:val="8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ОНД по МО г. Новый Уренгой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Ольховиков Д.В.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970665,65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(общая долевая)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53,9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36,1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800621,18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53,9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Мазда-3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7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Редькин  А.С.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отделения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829061,89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Ряузов С.Ю.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841841,13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Комната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служебном помещении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Хундай акцент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416502,14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Комната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служебном помещении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Хундай солярис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Комната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служебном помещении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Попов О.Г.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старший инспектор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762205,48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Балашов Р.В.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старший дознаватель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854685,57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26784,18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Ермаченко И.В.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старший инспектор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668457,99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(индивидуальный)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Комната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(в служебном помещении)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Хундай Соната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супруги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117029,66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дочери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Чугунов А.В.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802549,91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541680,26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Ершов И.А.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старший инспектор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486053,43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Комната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служебном помещении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Тойота королла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16730,00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Комната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 служебном помещении)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дочери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Комната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 служебном помещении)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Исмагилов А.И.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дознаватель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736802,38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(индивидуальный)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1262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21103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59000,0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36,2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Юрасова Я.С.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старший инспектор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1017121,27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37,9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81,78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124420,48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37,9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81,78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37,9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81,78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37,9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81,78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Малахов А.С.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старший инспектор отледла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771819,27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Мазда -6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7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Шавлюга Е.А.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дознаватель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295916,01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Уразмухаметова Н.Х.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старший инспектор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127455,86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(индивидуальный)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734847,50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Форд фокус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7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Рыбалкин Е.В</w:t>
            </w:r>
          </w:p>
        </w:tc>
        <w:tc>
          <w:tcPr>
            <w:tcW w:w="2007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инспектор отдела</w:t>
            </w:r>
          </w:p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9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1 070 564,87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54,7</w:t>
            </w:r>
          </w:p>
        </w:tc>
        <w:tc>
          <w:tcPr>
            <w:tcW w:w="2193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tabs>
                <w:tab w:val="left" w:pos="991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15418" w:type="dxa"/>
            <w:gridSpan w:val="8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ФГКУ «6 ПЧ ФПС ЯНАО»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Солодянкин А.Н.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части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893473.88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52,0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MAZDA 5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759450.34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52,0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Ляхов Д.В.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части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818121.25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MERCEDES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BENZ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</w:t>
            </w:r>
            <w:r>
              <w:rPr>
                <w:rFonts w:ascii="Times New Roman" w:hAnsi="Times New Roman" w:cs="Times New Roman"/>
              </w:rPr>
              <w:t xml:space="preserve"> 180 </w:t>
            </w:r>
            <w:r>
              <w:rPr>
                <w:rFonts w:ascii="Times New Roman" w:hAnsi="Times New Roman" w:cs="Times New Roman"/>
                <w:lang w:val="en-US"/>
              </w:rPr>
              <w:t>ESPRIT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Ярин А.М.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части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858865.75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71.0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TOYOTA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COROLLA</w:t>
            </w:r>
            <w:r>
              <w:rPr>
                <w:rFonts w:ascii="Times New Roman" w:hAnsi="Times New Roman" w:cs="Times New Roman"/>
              </w:rPr>
              <w:t xml:space="preserve"> 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811950.21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71.0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71.0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71.0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Ярина Н.К.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бухгалтер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811950.21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71.0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858912.70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71.0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TOYOTA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COROLLA</w:t>
            </w:r>
            <w:r>
              <w:rPr>
                <w:rFonts w:ascii="Times New Roman" w:hAnsi="Times New Roman" w:cs="Times New Roman"/>
              </w:rPr>
              <w:t xml:space="preserve"> 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71.0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71.0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15418" w:type="dxa"/>
            <w:gridSpan w:val="8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ФГБУ «18 ПЧТС ФПС по ЯНАО»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Варфоломеев Н.П.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части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939616,63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54,2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54,2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Нестеров Р.Е.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части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800931,06</w:t>
            </w:r>
          </w:p>
        </w:tc>
        <w:tc>
          <w:tcPr>
            <w:tcW w:w="254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66,9</w:t>
            </w:r>
          </w:p>
        </w:tc>
        <w:tc>
          <w:tcPr>
            <w:tcW w:w="21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–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ВАЗ-2106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–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BMW</w:t>
            </w:r>
            <w:r>
              <w:rPr>
                <w:rFonts w:ascii="Times New Roman" w:hAnsi="Times New Roman" w:cs="Times New Roman"/>
              </w:rPr>
              <w:t xml:space="preserve"> 525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Шалыгин Е.В.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части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774557,05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(служебный найм)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15418" w:type="dxa"/>
            <w:gridSpan w:val="8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ОНД по МО г. Ноябрьск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Семенов А.Г.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отдела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911457,67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 –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Фольксваген джетта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429812,65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Жилая комната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(фактическое проживание)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Кольченко В.В.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872937,49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–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2114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Мазда СХ-7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2713352,2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(фактическое проживание)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Петров М.С.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старший инспектор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700247.47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486577,58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7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Титарчук Ю.С.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отделения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932753,14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65,4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–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ВАЗ-2121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Автоприцеп - скиф туристический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271893,76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(фактическое проживание)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65,4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–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ВАЗ-21083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Железнов В.А.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дознаватель одела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319942,9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(общая долевая,)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Огородный участок (общая долевая,)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Комната в общежитии (фактическое проживание)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15000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Автомобиль легковой – </w:t>
            </w:r>
            <w:r>
              <w:rPr>
                <w:rFonts w:ascii="Times New Roman" w:hAnsi="Times New Roman" w:cs="Times New Roman"/>
                <w:lang w:val="en-US"/>
              </w:rPr>
              <w:t>Hyndai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Elantra</w:t>
            </w:r>
            <w:r>
              <w:rPr>
                <w:rFonts w:ascii="Times New Roman" w:hAnsi="Times New Roman" w:cs="Times New Roman"/>
              </w:rPr>
              <w:t xml:space="preserve"> 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118000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(общая долевая)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Комната в общежитии (фактическое проживание)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57,4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Украинский М.М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инженер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366026,17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(фактическое проживание)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–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21150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274537,03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(фактическое проживание)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Косачев В.В.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старший инспектор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799797.63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–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ВАЗ- 21099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618159,57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(фактическое проживание)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долевая,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Тарабанов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Л.И.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743835,67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50,3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–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ВАЗ-21140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(фактическое проживание)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50,3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(фактическое проживание)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50,3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Каленюк Д.Д.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инженер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396846,8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долевая,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Комната в общежитии (фактическое проживание)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31200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долевая,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Комната в общежитии (фактическое проживание)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Комната в общежитии (фактическое проживание)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Мельник А.Н.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старший инспектор отдела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347912,41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Мишин А.В.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старший дознаватель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696548,96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rPr>
          <w:trHeight w:val="786"/>
        </w:trPr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Ивченко М.С.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старший инспектор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653843,25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(фактическое проживание)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90000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(фактическое проживание)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7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Копылов С.В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отделения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816458,14</w:t>
            </w:r>
          </w:p>
        </w:tc>
        <w:tc>
          <w:tcPr>
            <w:tcW w:w="254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84,6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–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Тойота камри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676143,05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84,6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rPr>
          <w:trHeight w:val="901"/>
        </w:trPr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Федоров А.А.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инспектор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650870,08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комната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(фактическое проживание)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15,2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–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2121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153561,23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комната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(фактическое проживание)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15,2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15418" w:type="dxa"/>
            <w:gridSpan w:val="8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ОНД по МО Шурышкарский район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Заварзин В.В.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965065,11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(фактическое проживание)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(фактическое проживание)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46,9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Фольсваген тигуан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118000,00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(фактическое проживание)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40,5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Никитин А.В.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инспектор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336772,44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(фактическое проживание)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(фактическое проживание)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34,84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Хонда аккорд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116446,77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(фактическое проживание)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(фактическое проживание)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Джанмурзаев А.А.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дознаватель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653764,15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(фактическое проживание)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2120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477789,03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(фактическое проживание)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Скибенко Д.Г.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56096,92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(общая долевая)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15418" w:type="dxa"/>
            <w:gridSpan w:val="8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ОНД по МО Красноселькупский район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Верхов К.А.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945513,39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(фактическое проживание)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Грэат Волл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752487,35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Качан Н.А.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674216,41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Высоцкий П.Г.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инспектор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586286,36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ГАЗ 33022</w:t>
            </w:r>
            <w:r>
              <w:rPr>
                <w:rFonts w:ascii="Times New Roman" w:hAnsi="Times New Roman" w:cs="Times New Roman"/>
                <w:lang w:val="en-US"/>
              </w:rPr>
              <w:t>Z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</w:t>
            </w:r>
          </w:p>
        </w:tc>
      </w:tr>
      <w:tr w:rsidR="00270698">
        <w:tc>
          <w:tcPr>
            <w:tcW w:w="15418" w:type="dxa"/>
            <w:gridSpan w:val="8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ОНД по МО Ямальский район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Фатеев А.И.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1056181,69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(безвозмездное пользование)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 (безвозмездное пользование)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256,8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64,6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Ниссан Патрол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Снегоход «Ямаха»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Моторная лодка «Прогресс»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3434183,86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63,4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13467,09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Садовский В.И.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925681,45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852657,19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Гусев С 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дознаватель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783904,48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Швец О.М.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инспектор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758119,95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Пежо 307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621637,96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39,9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42,8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21213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грузовой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КАМАЗ 4310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Гусеничный транспортер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ГАЗ -34031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снегоболотоход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15418" w:type="dxa"/>
            <w:gridSpan w:val="8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ОНД по МО Пуровский район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Рытов А.В.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1109247,05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(фактическое проживание)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Киа Соренто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88623,60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(фактическое проживание)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(фактическое проживание)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Клементьев Б.А.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840290,79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Тайота авенсис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7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Мережников Е.В.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Инспектор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834531,0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Нисан сефиро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Хогда аккорд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7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Абдулвагабов И.М.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Инспектор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637829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Лада «Приора»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Клешня А.М.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Дознаватель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689407,75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(фактическое проживание)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53,80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Нива шевроле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607133,76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53,80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53,80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Ивченков А.С.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старший инспектор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6866,879,48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Опель вестра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363749,75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Яхонтова Е.Н.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старший инспектор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676728,04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Митсубиши паджеро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2567755,34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Опель вестра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Ивченков В.С.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Инспектор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850060,96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1269590,75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267727,50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Коршунов В.Н.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старший инспектор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699832,45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318409,19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-2115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Бондарь  Д.А.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старший дознаватель отряда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746484,08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Дача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соток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Мыльников Н.В.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старший инженер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395907,26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Шершнев П.В.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Дознаватель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560969,88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Хонда Фит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Тайота платс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151634,82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Стеблиненко П.Л.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Инспектор отдела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631150,53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Шкода октавиа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15418" w:type="dxa"/>
            <w:gridSpan w:val="8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ФКУ «10 отряд ФПС ГПС по ЯНАО (договорной)»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7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Баглей И.В.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отряда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1661435.05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117.37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Грузовой Форд Транзит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Тайота Ленд Крузер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64.5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Украина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980400.00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44.9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Машиноместо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Захламин А.Л.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отряда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2600065,28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Нисан Х-трейл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188278,63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(общая долевая) 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101,1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1084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29,8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34,1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87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Гринь А.И.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отряда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2252085.3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Рено Меган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45.4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pStyle w:val="Style9"/>
              <w:widowControl/>
              <w:spacing w:line="240" w:lineRule="auto"/>
              <w:rPr>
                <w:rStyle w:val="FontStyle15"/>
                <w:rFonts w:ascii="Calibri" w:hAnsi="Calibri" w:cs="Calibri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FontStyle14"/>
                <w:sz w:val="22"/>
                <w:szCs w:val="22"/>
              </w:rPr>
              <w:t>Супруга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67.9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pStyle w:val="Style7"/>
              <w:widowControl/>
              <w:spacing w:line="240" w:lineRule="auto"/>
              <w:jc w:val="center"/>
              <w:rPr>
                <w:rStyle w:val="FontStyle14"/>
                <w:rFonts w:ascii="Calibri" w:hAnsi="Calibri" w:cs="Calibri"/>
                <w:sz w:val="22"/>
                <w:szCs w:val="22"/>
              </w:rPr>
            </w:pPr>
            <w:r>
              <w:rPr>
                <w:rStyle w:val="FontStyle14"/>
                <w:rFonts w:ascii="Calibri" w:hAnsi="Calibri" w:cs="Calibri"/>
                <w:sz w:val="22"/>
                <w:szCs w:val="22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67.9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pStyle w:val="Style7"/>
              <w:widowControl/>
              <w:spacing w:line="240" w:lineRule="auto"/>
              <w:jc w:val="center"/>
              <w:rPr>
                <w:rStyle w:val="FontStyle14"/>
                <w:rFonts w:ascii="Calibri" w:hAnsi="Calibri" w:cs="Calibri"/>
                <w:sz w:val="22"/>
                <w:szCs w:val="22"/>
              </w:rPr>
            </w:pPr>
            <w:r>
              <w:rPr>
                <w:rStyle w:val="FontStyle14"/>
                <w:rFonts w:ascii="Calibri" w:hAnsi="Calibri" w:cs="Calibri"/>
                <w:sz w:val="22"/>
                <w:szCs w:val="22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67.9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pStyle w:val="Style7"/>
              <w:widowControl/>
              <w:spacing w:line="240" w:lineRule="auto"/>
              <w:jc w:val="center"/>
              <w:rPr>
                <w:rStyle w:val="FontStyle14"/>
                <w:rFonts w:ascii="Calibri" w:hAnsi="Calibri" w:cs="Calibri"/>
                <w:sz w:val="22"/>
                <w:szCs w:val="22"/>
              </w:rPr>
            </w:pPr>
            <w:r>
              <w:rPr>
                <w:rStyle w:val="FontStyle14"/>
                <w:rFonts w:ascii="Calibri" w:hAnsi="Calibri" w:cs="Calibri"/>
                <w:sz w:val="22"/>
                <w:szCs w:val="22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67.9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rPr>
          <w:trHeight w:val="1353"/>
        </w:trPr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873" w:type="dxa"/>
          </w:tcPr>
          <w:p w:rsidR="00270698" w:rsidRDefault="00270698">
            <w:pPr>
              <w:pStyle w:val="Style7"/>
              <w:widowControl/>
              <w:spacing w:line="240" w:lineRule="auto"/>
              <w:jc w:val="center"/>
              <w:rPr>
                <w:rStyle w:val="FontStyle14"/>
                <w:rFonts w:ascii="Calibri" w:hAnsi="Calibri" w:cs="Calibri"/>
                <w:sz w:val="22"/>
                <w:szCs w:val="22"/>
              </w:rPr>
            </w:pPr>
            <w:r>
              <w:rPr>
                <w:rStyle w:val="FontStyle14"/>
                <w:rFonts w:ascii="Calibri" w:hAnsi="Calibri" w:cs="Calibri"/>
                <w:sz w:val="22"/>
                <w:szCs w:val="22"/>
              </w:rPr>
              <w:t>Шокин А.Ф.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части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2491179.2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(краткосрочный найм)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52.2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pStyle w:val="Style9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Форд Фокус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pStyle w:val="Style7"/>
              <w:widowControl/>
              <w:spacing w:line="240" w:lineRule="auto"/>
              <w:jc w:val="center"/>
              <w:rPr>
                <w:rStyle w:val="FontStyle14"/>
                <w:rFonts w:ascii="Calibri" w:hAnsi="Calibri" w:cs="Calibri"/>
                <w:sz w:val="22"/>
                <w:szCs w:val="22"/>
              </w:rPr>
            </w:pPr>
            <w:r>
              <w:rPr>
                <w:rStyle w:val="FontStyle14"/>
                <w:rFonts w:ascii="Calibri" w:hAnsi="Calibri" w:cs="Calibri"/>
                <w:sz w:val="22"/>
                <w:szCs w:val="22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pStyle w:val="Style10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1925334.93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pStyle w:val="Style7"/>
              <w:widowControl/>
              <w:spacing w:line="240" w:lineRule="auto"/>
              <w:jc w:val="center"/>
              <w:rPr>
                <w:rStyle w:val="FontStyle14"/>
                <w:rFonts w:ascii="Calibri" w:hAnsi="Calibri" w:cs="Calibri"/>
                <w:sz w:val="22"/>
                <w:szCs w:val="22"/>
              </w:rPr>
            </w:pPr>
            <w:r>
              <w:rPr>
                <w:rStyle w:val="FontStyle14"/>
                <w:rFonts w:ascii="Calibri" w:hAnsi="Calibri" w:cs="Calibri"/>
                <w:sz w:val="22"/>
                <w:szCs w:val="22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pStyle w:val="Style10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Тришина Н.Н.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бухгалтер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2448864.49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80.4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Мицубиси Лансер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Овечкин С.А.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части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1284501.09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70,4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smartTag w:uri="urn:schemas-microsoft-com:office:smarttags" w:element="place">
              <w:smartTag w:uri="urn:schemas-microsoft-com:office:smarttags" w:element="City">
                <w:r>
                  <w:rPr>
                    <w:rFonts w:ascii="Times New Roman" w:hAnsi="Times New Roman" w:cs="Times New Roman"/>
                    <w:lang w:val="en-US"/>
                  </w:rPr>
                  <w:t>Toyota</w:t>
                </w:r>
              </w:smartTag>
            </w:smartTag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land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Cruser</w:t>
            </w:r>
            <w:r w:rsidRPr="009070D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Prado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pStyle w:val="Style7"/>
              <w:widowControl/>
              <w:spacing w:line="240" w:lineRule="auto"/>
              <w:jc w:val="center"/>
              <w:rPr>
                <w:rStyle w:val="FontStyle14"/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pStyle w:val="Style10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1413549.66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pStyle w:val="Style7"/>
              <w:widowControl/>
              <w:spacing w:line="240" w:lineRule="auto"/>
              <w:jc w:val="center"/>
              <w:rPr>
                <w:rStyle w:val="FontStyle14"/>
                <w:rFonts w:ascii="Calibri" w:hAnsi="Calibri" w:cs="Calibri"/>
                <w:sz w:val="22"/>
                <w:szCs w:val="22"/>
              </w:rPr>
            </w:pPr>
            <w:r>
              <w:rPr>
                <w:rStyle w:val="FontStyle14"/>
                <w:rFonts w:ascii="Calibri" w:hAnsi="Calibri" w:cs="Calibri"/>
                <w:sz w:val="22"/>
                <w:szCs w:val="22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pStyle w:val="Style10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069" w:type="dxa"/>
          </w:tcPr>
          <w:p w:rsidR="00270698" w:rsidRDefault="00270698">
            <w:pPr>
              <w:pStyle w:val="Style10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70,4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pStyle w:val="Style6"/>
              <w:widowControl/>
              <w:jc w:val="center"/>
              <w:rPr>
                <w:rStyle w:val="FontStyle12"/>
                <w:rFonts w:ascii="Calibri" w:hAnsi="Calibri" w:cs="Calibri"/>
                <w:sz w:val="22"/>
                <w:szCs w:val="22"/>
              </w:rPr>
            </w:pPr>
            <w:r>
              <w:rPr>
                <w:rStyle w:val="FontStyle12"/>
                <w:rFonts w:ascii="Calibri" w:hAnsi="Calibri" w:cs="Calibri"/>
                <w:sz w:val="22"/>
                <w:szCs w:val="22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Столяров А.В.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части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1060505.96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(договор социального найма)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49.6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Шалин И.В.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части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984159,01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(краткосрочный найм)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52.3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 –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Mazda 6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51627,58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42.8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Дачный домик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Лыжин О. Н.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начальника части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907491.79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(социальный найм)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67.2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Форд Фокус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240125.82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Хисматуллин А.Г.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части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1317201.37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66,8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52.2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70.3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52.2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187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Зубов</w:t>
            </w:r>
            <w:r>
              <w:rPr>
                <w:rFonts w:ascii="Times New Roman" w:hAnsi="Times New Roman" w:cs="Times New Roman"/>
              </w:rPr>
              <w:t>а Я.В.</w:t>
            </w:r>
          </w:p>
        </w:tc>
        <w:tc>
          <w:tcPr>
            <w:tcW w:w="200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части</w:t>
            </w:r>
          </w:p>
        </w:tc>
        <w:tc>
          <w:tcPr>
            <w:tcW w:w="2069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1117948.35</w:t>
            </w:r>
          </w:p>
        </w:tc>
        <w:tc>
          <w:tcPr>
            <w:tcW w:w="2547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(коммерческий найм)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68,3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  легковой – ВАЗ 2120 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Снегоход «Тайга» СТ-500Д 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Снегоход «Рысь»УС-440 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517290.27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УАЗ 31512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Альмухаметов Ш.К.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части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895167.07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(краткосрочный найм)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55.4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Сведениями не располагает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Щеголев А.С.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части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1570546.64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(социальный найм)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Лодка ПВХ «Викинг340»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301902.0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Зубов В.В.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части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983766.53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(краткосрочный найм)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51.9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 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Хундай Тусон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Счетчиков Е.Н.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части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FF"/>
              </w:rPr>
            </w:pPr>
            <w:r>
              <w:rPr>
                <w:rFonts w:ascii="Times New Roman" w:hAnsi="Times New Roman" w:cs="Times New Roman"/>
              </w:rPr>
              <w:t>1045387.53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долевая)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78.3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</w:tcPr>
          <w:p w:rsidR="00270698" w:rsidRDefault="00270698">
            <w:pPr>
              <w:pStyle w:val="Style6"/>
              <w:widowControl/>
              <w:jc w:val="center"/>
              <w:rPr>
                <w:rStyle w:val="FontStyle12"/>
                <w:rFonts w:ascii="Calibri" w:hAnsi="Calibri" w:cs="Calibri"/>
                <w:sz w:val="22"/>
                <w:szCs w:val="22"/>
              </w:rPr>
            </w:pPr>
            <w:r>
              <w:rPr>
                <w:rStyle w:val="FontStyle12"/>
                <w:rFonts w:ascii="Calibri" w:hAnsi="Calibri" w:cs="Calibri"/>
                <w:sz w:val="22"/>
                <w:szCs w:val="22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FF"/>
              </w:rPr>
            </w:pPr>
            <w:r>
              <w:rPr>
                <w:rFonts w:ascii="Times New Roman" w:hAnsi="Times New Roman" w:cs="Times New Roman"/>
              </w:rPr>
              <w:t>423890.88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pStyle w:val="Style7"/>
              <w:widowControl/>
              <w:spacing w:line="240" w:lineRule="auto"/>
              <w:jc w:val="center"/>
              <w:rPr>
                <w:rStyle w:val="FontStyle14"/>
                <w:rFonts w:ascii="Calibri" w:hAnsi="Calibri" w:cs="Calibri"/>
                <w:sz w:val="22"/>
                <w:szCs w:val="22"/>
              </w:rPr>
            </w:pPr>
            <w:r>
              <w:rPr>
                <w:rStyle w:val="FontStyle14"/>
                <w:rFonts w:ascii="Calibri" w:hAnsi="Calibri" w:cs="Calibri"/>
                <w:sz w:val="22"/>
                <w:szCs w:val="22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pStyle w:val="Style10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pStyle w:val="Style7"/>
              <w:widowControl/>
              <w:spacing w:line="240" w:lineRule="auto"/>
              <w:jc w:val="center"/>
              <w:rPr>
                <w:rStyle w:val="FontStyle14"/>
                <w:rFonts w:ascii="Calibri" w:hAnsi="Calibri" w:cs="Calibri"/>
                <w:sz w:val="22"/>
                <w:szCs w:val="22"/>
              </w:rPr>
            </w:pPr>
            <w:r>
              <w:rPr>
                <w:rStyle w:val="FontStyle14"/>
                <w:rFonts w:ascii="Calibri" w:hAnsi="Calibri" w:cs="Calibri"/>
                <w:sz w:val="22"/>
                <w:szCs w:val="22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pStyle w:val="Style10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Резанов Д.В.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части 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875174.25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(социальный найм)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51.5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Форд Фокус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428581.0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  <w:vMerge w:val="restart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Резуненко А.С.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отдельного поста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891522.46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(социальный найм)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51.6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Мазда СХ-7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0" w:type="auto"/>
            <w:vMerge/>
            <w:vAlign w:val="center"/>
          </w:tcPr>
          <w:p w:rsidR="00270698" w:rsidRDefault="002706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0698">
        <w:tc>
          <w:tcPr>
            <w:tcW w:w="7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187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Сайфуллин Ш.Р.</w:t>
            </w:r>
          </w:p>
        </w:tc>
        <w:tc>
          <w:tcPr>
            <w:tcW w:w="200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отдельного поста</w:t>
            </w:r>
          </w:p>
        </w:tc>
        <w:tc>
          <w:tcPr>
            <w:tcW w:w="2069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197219.48</w:t>
            </w:r>
          </w:p>
        </w:tc>
        <w:tc>
          <w:tcPr>
            <w:tcW w:w="2547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(краткосрочный найм)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Дача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144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25.45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193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92" w:type="dxa"/>
          </w:tcPr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2113</w:t>
            </w:r>
          </w:p>
          <w:p w:rsidR="00270698" w:rsidRDefault="002706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(индивидуальная)</w:t>
            </w:r>
          </w:p>
        </w:tc>
      </w:tr>
    </w:tbl>
    <w:p w:rsidR="00270698" w:rsidRDefault="00270698" w:rsidP="001242BC"/>
    <w:sectPr w:rsidR="00270698" w:rsidSect="001242B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004FCB"/>
    <w:multiLevelType w:val="hybridMultilevel"/>
    <w:tmpl w:val="BF56CA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embedSystemFonts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42BC"/>
    <w:rsid w:val="00034D25"/>
    <w:rsid w:val="0005276C"/>
    <w:rsid w:val="000531C0"/>
    <w:rsid w:val="0005473C"/>
    <w:rsid w:val="00057E22"/>
    <w:rsid w:val="00070987"/>
    <w:rsid w:val="0009210E"/>
    <w:rsid w:val="000B22B4"/>
    <w:rsid w:val="000C1B6D"/>
    <w:rsid w:val="000C3B4B"/>
    <w:rsid w:val="00114F12"/>
    <w:rsid w:val="001242BC"/>
    <w:rsid w:val="0012544C"/>
    <w:rsid w:val="00135E50"/>
    <w:rsid w:val="001647EF"/>
    <w:rsid w:val="001A04D1"/>
    <w:rsid w:val="001A721B"/>
    <w:rsid w:val="001B6062"/>
    <w:rsid w:val="001C5382"/>
    <w:rsid w:val="001C66A4"/>
    <w:rsid w:val="001E04E7"/>
    <w:rsid w:val="001E10B1"/>
    <w:rsid w:val="001F1D36"/>
    <w:rsid w:val="00202AAE"/>
    <w:rsid w:val="0022295F"/>
    <w:rsid w:val="00250107"/>
    <w:rsid w:val="00270698"/>
    <w:rsid w:val="00284478"/>
    <w:rsid w:val="002D1FC1"/>
    <w:rsid w:val="002E12B8"/>
    <w:rsid w:val="00354B9A"/>
    <w:rsid w:val="00375006"/>
    <w:rsid w:val="003C5532"/>
    <w:rsid w:val="003D5934"/>
    <w:rsid w:val="003D7C28"/>
    <w:rsid w:val="004069D9"/>
    <w:rsid w:val="00407359"/>
    <w:rsid w:val="004729BC"/>
    <w:rsid w:val="00486CFE"/>
    <w:rsid w:val="004B565D"/>
    <w:rsid w:val="004E5A21"/>
    <w:rsid w:val="005253B7"/>
    <w:rsid w:val="005274B0"/>
    <w:rsid w:val="00583547"/>
    <w:rsid w:val="00583948"/>
    <w:rsid w:val="00586E4A"/>
    <w:rsid w:val="005A5443"/>
    <w:rsid w:val="0062064A"/>
    <w:rsid w:val="00635455"/>
    <w:rsid w:val="00643AB2"/>
    <w:rsid w:val="00680A6A"/>
    <w:rsid w:val="006B168D"/>
    <w:rsid w:val="006D03F2"/>
    <w:rsid w:val="006D49DE"/>
    <w:rsid w:val="006E6346"/>
    <w:rsid w:val="0070412D"/>
    <w:rsid w:val="00712B2D"/>
    <w:rsid w:val="00732FB5"/>
    <w:rsid w:val="00737F9C"/>
    <w:rsid w:val="00792FFB"/>
    <w:rsid w:val="007B2904"/>
    <w:rsid w:val="007F26B0"/>
    <w:rsid w:val="007F76E2"/>
    <w:rsid w:val="0083061E"/>
    <w:rsid w:val="00852B27"/>
    <w:rsid w:val="00853420"/>
    <w:rsid w:val="0085490F"/>
    <w:rsid w:val="008E2F97"/>
    <w:rsid w:val="00906840"/>
    <w:rsid w:val="009070D0"/>
    <w:rsid w:val="009739F8"/>
    <w:rsid w:val="0097661F"/>
    <w:rsid w:val="00986289"/>
    <w:rsid w:val="0099055D"/>
    <w:rsid w:val="009B0AD5"/>
    <w:rsid w:val="009B701C"/>
    <w:rsid w:val="009C5657"/>
    <w:rsid w:val="009D2D11"/>
    <w:rsid w:val="009E3E88"/>
    <w:rsid w:val="00A078F3"/>
    <w:rsid w:val="00A24266"/>
    <w:rsid w:val="00A54D8D"/>
    <w:rsid w:val="00A60BF3"/>
    <w:rsid w:val="00A77AE1"/>
    <w:rsid w:val="00AA01A4"/>
    <w:rsid w:val="00AA0EC2"/>
    <w:rsid w:val="00AA109E"/>
    <w:rsid w:val="00AD1793"/>
    <w:rsid w:val="00AE48E5"/>
    <w:rsid w:val="00B0420D"/>
    <w:rsid w:val="00B0564E"/>
    <w:rsid w:val="00B17272"/>
    <w:rsid w:val="00B645A6"/>
    <w:rsid w:val="00B7286B"/>
    <w:rsid w:val="00B91FBE"/>
    <w:rsid w:val="00B97C35"/>
    <w:rsid w:val="00BA1DC0"/>
    <w:rsid w:val="00BB35F5"/>
    <w:rsid w:val="00C04000"/>
    <w:rsid w:val="00C31529"/>
    <w:rsid w:val="00C50586"/>
    <w:rsid w:val="00C625D5"/>
    <w:rsid w:val="00CC4FF9"/>
    <w:rsid w:val="00CC7647"/>
    <w:rsid w:val="00CD4A37"/>
    <w:rsid w:val="00CF015D"/>
    <w:rsid w:val="00CF39F5"/>
    <w:rsid w:val="00D01C4F"/>
    <w:rsid w:val="00D1658C"/>
    <w:rsid w:val="00D56AE0"/>
    <w:rsid w:val="00D63B71"/>
    <w:rsid w:val="00D65EE0"/>
    <w:rsid w:val="00D959F2"/>
    <w:rsid w:val="00DA44A9"/>
    <w:rsid w:val="00DA4C6A"/>
    <w:rsid w:val="00E13C79"/>
    <w:rsid w:val="00E92F9A"/>
    <w:rsid w:val="00EB19B3"/>
    <w:rsid w:val="00EB2A06"/>
    <w:rsid w:val="00EE32E6"/>
    <w:rsid w:val="00EE47F1"/>
    <w:rsid w:val="00EE4B7B"/>
    <w:rsid w:val="00EF33C7"/>
    <w:rsid w:val="00F3292F"/>
    <w:rsid w:val="00F702A0"/>
    <w:rsid w:val="00F8325E"/>
    <w:rsid w:val="00FC70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ity"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242BC"/>
    <w:pPr>
      <w:spacing w:after="200" w:line="276" w:lineRule="auto"/>
    </w:pPr>
    <w:rPr>
      <w:rFonts w:ascii="Calibri" w:hAnsi="Calibri" w:cs="Calibri"/>
      <w:sz w:val="22"/>
      <w:szCs w:val="22"/>
    </w:rPr>
  </w:style>
  <w:style w:type="character" w:default="1" w:styleId="DefaultParagraphFont">
    <w:name w:val="Default Paragraph Font"/>
    <w:uiPriority w:val="1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semiHidden/>
    <w:locked/>
    <w:rsid w:val="001242BC"/>
    <w:rPr>
      <w:rFonts w:ascii="Calibri" w:hAnsi="Calibri" w:cs="Calibri"/>
      <w:sz w:val="22"/>
      <w:szCs w:val="22"/>
      <w:lang w:val="ru-RU" w:eastAsia="ru-RU" w:bidi="ar-SA"/>
    </w:rPr>
  </w:style>
  <w:style w:type="paragraph" w:styleId="Header">
    <w:name w:val="header"/>
    <w:basedOn w:val="Normal"/>
    <w:link w:val="HeaderChar"/>
    <w:uiPriority w:val="99"/>
    <w:semiHidden/>
    <w:rsid w:val="001242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1">
    <w:name w:val="Header Char1"/>
    <w:basedOn w:val="DefaultParagraphFont"/>
    <w:link w:val="Header"/>
    <w:uiPriority w:val="99"/>
    <w:semiHidden/>
    <w:rsid w:val="00643FC4"/>
    <w:rPr>
      <w:rFonts w:ascii="Calibri" w:hAnsi="Calibri" w:cs="Calibri"/>
      <w:sz w:val="22"/>
      <w:szCs w:val="22"/>
    </w:rPr>
  </w:style>
  <w:style w:type="character" w:customStyle="1" w:styleId="FooterChar">
    <w:name w:val="Footer Char"/>
    <w:basedOn w:val="DefaultParagraphFont"/>
    <w:link w:val="Footer"/>
    <w:semiHidden/>
    <w:locked/>
    <w:rsid w:val="001242BC"/>
    <w:rPr>
      <w:rFonts w:ascii="Calibri" w:hAnsi="Calibri" w:cs="Calibri"/>
      <w:sz w:val="22"/>
      <w:szCs w:val="22"/>
      <w:lang w:val="ru-RU" w:eastAsia="ru-RU" w:bidi="ar-SA"/>
    </w:rPr>
  </w:style>
  <w:style w:type="paragraph" w:styleId="Footer">
    <w:name w:val="footer"/>
    <w:basedOn w:val="Normal"/>
    <w:link w:val="FooterChar"/>
    <w:uiPriority w:val="99"/>
    <w:semiHidden/>
    <w:rsid w:val="001242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643FC4"/>
    <w:rPr>
      <w:rFonts w:ascii="Calibri" w:hAnsi="Calibri" w:cs="Calibri"/>
      <w:sz w:val="22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1242BC"/>
    <w:rPr>
      <w:rFonts w:ascii="Tahoma" w:hAnsi="Tahoma" w:cs="Tahoma"/>
      <w:sz w:val="16"/>
      <w:szCs w:val="16"/>
      <w:lang w:val="ru-RU" w:eastAsia="ru-RU" w:bidi="ar-SA"/>
    </w:rPr>
  </w:style>
  <w:style w:type="paragraph" w:styleId="BalloonText">
    <w:name w:val="Balloon Text"/>
    <w:basedOn w:val="Normal"/>
    <w:link w:val="BalloonTextChar"/>
    <w:uiPriority w:val="99"/>
    <w:semiHidden/>
    <w:rsid w:val="00124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643FC4"/>
    <w:rPr>
      <w:rFonts w:cs="Calibri"/>
      <w:sz w:val="0"/>
      <w:szCs w:val="0"/>
    </w:rPr>
  </w:style>
  <w:style w:type="paragraph" w:customStyle="1" w:styleId="Style9">
    <w:name w:val="Style9"/>
    <w:basedOn w:val="Normal"/>
    <w:rsid w:val="001242BC"/>
    <w:pPr>
      <w:widowControl w:val="0"/>
      <w:autoSpaceDE w:val="0"/>
      <w:autoSpaceDN w:val="0"/>
      <w:adjustRightInd w:val="0"/>
      <w:spacing w:after="0" w:line="265" w:lineRule="exact"/>
      <w:jc w:val="center"/>
    </w:pPr>
    <w:rPr>
      <w:sz w:val="20"/>
      <w:szCs w:val="20"/>
    </w:rPr>
  </w:style>
  <w:style w:type="paragraph" w:customStyle="1" w:styleId="ConsPlusCell">
    <w:name w:val="ConsPlusCell"/>
    <w:rsid w:val="001242B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7">
    <w:name w:val="Style7"/>
    <w:basedOn w:val="Normal"/>
    <w:rsid w:val="001242BC"/>
    <w:pPr>
      <w:widowControl w:val="0"/>
      <w:autoSpaceDE w:val="0"/>
      <w:autoSpaceDN w:val="0"/>
      <w:adjustRightInd w:val="0"/>
      <w:spacing w:after="0" w:line="237" w:lineRule="exact"/>
    </w:pPr>
    <w:rPr>
      <w:sz w:val="20"/>
      <w:szCs w:val="20"/>
    </w:rPr>
  </w:style>
  <w:style w:type="paragraph" w:customStyle="1" w:styleId="Style10">
    <w:name w:val="Style10"/>
    <w:basedOn w:val="Normal"/>
    <w:rsid w:val="001242BC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customStyle="1" w:styleId="Style6">
    <w:name w:val="Style6"/>
    <w:basedOn w:val="Normal"/>
    <w:rsid w:val="001242BC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character" w:customStyle="1" w:styleId="FontStyle15">
    <w:name w:val="Font Style15"/>
    <w:basedOn w:val="DefaultParagraphFont"/>
    <w:rsid w:val="001242BC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basedOn w:val="DefaultParagraphFont"/>
    <w:rsid w:val="001242BC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DefaultParagraphFont"/>
    <w:rsid w:val="001242BC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84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110</Pages>
  <Words>17368</Words>
  <Characters>-32766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Пользователь</dc:creator>
  <cp:keywords/>
  <dc:description/>
  <cp:lastModifiedBy>Шитыка</cp:lastModifiedBy>
  <cp:revision>3</cp:revision>
  <dcterms:created xsi:type="dcterms:W3CDTF">2012-05-04T05:00:00Z</dcterms:created>
  <dcterms:modified xsi:type="dcterms:W3CDTF">2012-05-11T11:22:00Z</dcterms:modified>
</cp:coreProperties>
</file>