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C75" w:rsidRDefault="00305C75" w:rsidP="004A07A2">
      <w:pPr>
        <w:jc w:val="center"/>
      </w:pPr>
      <w:r>
        <w:t xml:space="preserve">Сведения </w:t>
      </w:r>
    </w:p>
    <w:p w:rsidR="00305C75" w:rsidRDefault="00305C75" w:rsidP="004A07A2">
      <w:pPr>
        <w:jc w:val="center"/>
      </w:pPr>
      <w:r>
        <w:t xml:space="preserve">о доходах, об имуществе и обязательствах имущественного характера лиц, замещающих должности </w:t>
      </w:r>
    </w:p>
    <w:p w:rsidR="00305C75" w:rsidRDefault="00305C75" w:rsidP="004A07A2">
      <w:pPr>
        <w:jc w:val="center"/>
      </w:pPr>
      <w:r>
        <w:t>в Главном управлении  МЧС России по Свердловской области</w:t>
      </w:r>
    </w:p>
    <w:p w:rsidR="00305C75" w:rsidRDefault="00305C75" w:rsidP="004A07A2">
      <w:pPr>
        <w:jc w:val="center"/>
      </w:pPr>
      <w:r>
        <w:t>и членов их семей за период с 1 января 2011 года по 31 декабря 2011 года</w:t>
      </w:r>
    </w:p>
    <w:p w:rsidR="00305C75" w:rsidRDefault="00305C75"/>
    <w:tbl>
      <w:tblPr>
        <w:tblStyle w:val="TableGrid"/>
        <w:tblW w:w="15104" w:type="dxa"/>
        <w:tblLayout w:type="fixed"/>
        <w:tblLook w:val="01E0"/>
      </w:tblPr>
      <w:tblGrid>
        <w:gridCol w:w="884"/>
        <w:gridCol w:w="1940"/>
        <w:gridCol w:w="2072"/>
        <w:gridCol w:w="37"/>
        <w:gridCol w:w="2160"/>
        <w:gridCol w:w="41"/>
        <w:gridCol w:w="2750"/>
        <w:gridCol w:w="89"/>
        <w:gridCol w:w="1080"/>
        <w:gridCol w:w="60"/>
        <w:gridCol w:w="1740"/>
        <w:gridCol w:w="44"/>
        <w:gridCol w:w="2207"/>
      </w:tblGrid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rPr>
                <w:b/>
                <w:color w:val="000000"/>
              </w:rPr>
            </w:pPr>
            <w:r w:rsidRPr="001358AE">
              <w:rPr>
                <w:b/>
                <w:color w:val="000000"/>
              </w:rPr>
              <w:t>№ п/п</w:t>
            </w:r>
          </w:p>
        </w:tc>
        <w:tc>
          <w:tcPr>
            <w:tcW w:w="1940" w:type="dxa"/>
            <w:vMerge w:val="restart"/>
          </w:tcPr>
          <w:p w:rsidR="00305C75" w:rsidRPr="00607B10" w:rsidRDefault="00305C75" w:rsidP="00607B10">
            <w:pPr>
              <w:jc w:val="center"/>
              <w:rPr>
                <w:b/>
              </w:rPr>
            </w:pPr>
            <w:r w:rsidRPr="00607B10">
              <w:rPr>
                <w:b/>
              </w:rPr>
              <w:t>Фамилия, инициалы</w:t>
            </w:r>
          </w:p>
        </w:tc>
        <w:tc>
          <w:tcPr>
            <w:tcW w:w="2072" w:type="dxa"/>
            <w:vMerge w:val="restart"/>
          </w:tcPr>
          <w:p w:rsidR="00305C75" w:rsidRPr="00607B10" w:rsidRDefault="00305C75" w:rsidP="0055180C">
            <w:pPr>
              <w:jc w:val="center"/>
              <w:rPr>
                <w:b/>
              </w:rPr>
            </w:pPr>
            <w:r w:rsidRPr="00607B10">
              <w:rPr>
                <w:b/>
              </w:rPr>
              <w:t>Должность</w:t>
            </w:r>
          </w:p>
        </w:tc>
        <w:tc>
          <w:tcPr>
            <w:tcW w:w="2238" w:type="dxa"/>
            <w:gridSpan w:val="3"/>
            <w:vMerge w:val="restart"/>
          </w:tcPr>
          <w:p w:rsidR="00305C75" w:rsidRPr="00607B10" w:rsidRDefault="00305C75" w:rsidP="0055180C">
            <w:pPr>
              <w:jc w:val="center"/>
              <w:rPr>
                <w:b/>
              </w:rPr>
            </w:pPr>
            <w:r w:rsidRPr="00607B10">
              <w:rPr>
                <w:b/>
              </w:rPr>
              <w:t xml:space="preserve">Общая сумма декларированного годового дохода за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607B10">
                <w:rPr>
                  <w:b/>
                </w:rPr>
                <w:t>201</w:t>
              </w:r>
              <w:r>
                <w:rPr>
                  <w:b/>
                </w:rPr>
                <w:t>1</w:t>
              </w:r>
              <w:r w:rsidRPr="00607B10">
                <w:rPr>
                  <w:b/>
                </w:rPr>
                <w:t xml:space="preserve"> г</w:t>
              </w:r>
            </w:smartTag>
            <w:r w:rsidRPr="00607B10">
              <w:rPr>
                <w:b/>
              </w:rPr>
              <w:t>. (руб.)</w:t>
            </w:r>
          </w:p>
        </w:tc>
        <w:tc>
          <w:tcPr>
            <w:tcW w:w="5763" w:type="dxa"/>
            <w:gridSpan w:val="6"/>
          </w:tcPr>
          <w:p w:rsidR="00305C75" w:rsidRPr="00607B10" w:rsidRDefault="00305C75" w:rsidP="00607B10">
            <w:pPr>
              <w:jc w:val="center"/>
              <w:rPr>
                <w:b/>
              </w:rPr>
            </w:pPr>
            <w:r w:rsidRPr="00607B10">
              <w:rPr>
                <w:b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07" w:type="dxa"/>
            <w:vMerge w:val="restart"/>
          </w:tcPr>
          <w:p w:rsidR="00305C75" w:rsidRPr="00607B10" w:rsidRDefault="00305C75" w:rsidP="00C16817">
            <w:pPr>
              <w:jc w:val="center"/>
              <w:rPr>
                <w:b/>
              </w:rPr>
            </w:pPr>
            <w:r w:rsidRPr="00607B10">
              <w:rPr>
                <w:b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7"/>
              </w:numPr>
              <w:ind w:left="0" w:firstLine="0"/>
              <w:rPr>
                <w:b/>
                <w:color w:val="000000"/>
              </w:rPr>
            </w:pPr>
          </w:p>
        </w:tc>
        <w:tc>
          <w:tcPr>
            <w:tcW w:w="1940" w:type="dxa"/>
            <w:vMerge/>
          </w:tcPr>
          <w:p w:rsidR="00305C75" w:rsidRPr="00607B10" w:rsidRDefault="00305C75" w:rsidP="00607B10">
            <w:pPr>
              <w:jc w:val="center"/>
              <w:rPr>
                <w:b/>
              </w:rPr>
            </w:pPr>
          </w:p>
        </w:tc>
        <w:tc>
          <w:tcPr>
            <w:tcW w:w="2072" w:type="dxa"/>
            <w:vMerge/>
          </w:tcPr>
          <w:p w:rsidR="00305C75" w:rsidRPr="00607B10" w:rsidRDefault="00305C75" w:rsidP="0055180C">
            <w:pPr>
              <w:jc w:val="center"/>
              <w:rPr>
                <w:b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Pr="00607B10" w:rsidRDefault="00305C75" w:rsidP="0055180C">
            <w:pPr>
              <w:jc w:val="center"/>
              <w:rPr>
                <w:b/>
              </w:rPr>
            </w:pPr>
          </w:p>
        </w:tc>
        <w:tc>
          <w:tcPr>
            <w:tcW w:w="2839" w:type="dxa"/>
            <w:gridSpan w:val="2"/>
          </w:tcPr>
          <w:p w:rsidR="00305C75" w:rsidRPr="00607B10" w:rsidRDefault="00305C75" w:rsidP="00607B10">
            <w:pPr>
              <w:jc w:val="center"/>
              <w:rPr>
                <w:b/>
              </w:rPr>
            </w:pPr>
            <w:r w:rsidRPr="00607B10">
              <w:rPr>
                <w:b/>
              </w:rPr>
              <w:t>Вид объектов недвижимости</w:t>
            </w:r>
          </w:p>
        </w:tc>
        <w:tc>
          <w:tcPr>
            <w:tcW w:w="1080" w:type="dxa"/>
          </w:tcPr>
          <w:p w:rsidR="00305C75" w:rsidRPr="00607B10" w:rsidRDefault="00305C75" w:rsidP="00607B10">
            <w:pPr>
              <w:jc w:val="center"/>
              <w:rPr>
                <w:b/>
              </w:rPr>
            </w:pPr>
            <w:r w:rsidRPr="00607B10">
              <w:rPr>
                <w:b/>
              </w:rPr>
              <w:t>Площадь</w:t>
            </w:r>
          </w:p>
          <w:p w:rsidR="00305C75" w:rsidRPr="00607B10" w:rsidRDefault="00305C75" w:rsidP="00607B10">
            <w:pPr>
              <w:jc w:val="center"/>
              <w:rPr>
                <w:b/>
              </w:rPr>
            </w:pPr>
            <w:r w:rsidRPr="00607B10">
              <w:rPr>
                <w:b/>
              </w:rPr>
              <w:t>(кв. м)</w:t>
            </w:r>
          </w:p>
        </w:tc>
        <w:tc>
          <w:tcPr>
            <w:tcW w:w="1844" w:type="dxa"/>
            <w:gridSpan w:val="3"/>
          </w:tcPr>
          <w:p w:rsidR="00305C75" w:rsidRPr="00607B10" w:rsidRDefault="00305C75" w:rsidP="00607B10">
            <w:pPr>
              <w:jc w:val="center"/>
              <w:rPr>
                <w:b/>
              </w:rPr>
            </w:pPr>
            <w:r w:rsidRPr="00607B10">
              <w:rPr>
                <w:b/>
              </w:rPr>
              <w:t>Страна расположения</w:t>
            </w:r>
          </w:p>
        </w:tc>
        <w:tc>
          <w:tcPr>
            <w:tcW w:w="2207" w:type="dxa"/>
            <w:vMerge/>
          </w:tcPr>
          <w:p w:rsidR="00305C75" w:rsidRPr="00607B10" w:rsidRDefault="00305C75" w:rsidP="00C16817">
            <w:pPr>
              <w:jc w:val="center"/>
              <w:rPr>
                <w:b/>
              </w:rPr>
            </w:pP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rPr>
                <w:b/>
                <w:color w:val="000000"/>
              </w:rPr>
            </w:pPr>
            <w:r w:rsidRPr="001358AE">
              <w:rPr>
                <w:b/>
                <w:color w:val="000000"/>
              </w:rPr>
              <w:t>1</w:t>
            </w:r>
          </w:p>
        </w:tc>
        <w:tc>
          <w:tcPr>
            <w:tcW w:w="1940" w:type="dxa"/>
          </w:tcPr>
          <w:p w:rsidR="00305C75" w:rsidRPr="00607B10" w:rsidRDefault="00305C75" w:rsidP="00607B10">
            <w:pPr>
              <w:jc w:val="center"/>
              <w:rPr>
                <w:b/>
              </w:rPr>
            </w:pPr>
            <w:r w:rsidRPr="00607B10">
              <w:rPr>
                <w:b/>
              </w:rPr>
              <w:t>2</w:t>
            </w:r>
          </w:p>
        </w:tc>
        <w:tc>
          <w:tcPr>
            <w:tcW w:w="2072" w:type="dxa"/>
          </w:tcPr>
          <w:p w:rsidR="00305C75" w:rsidRPr="00607B10" w:rsidRDefault="00305C75" w:rsidP="0055180C">
            <w:pPr>
              <w:jc w:val="center"/>
              <w:rPr>
                <w:b/>
              </w:rPr>
            </w:pPr>
            <w:r w:rsidRPr="00607B10">
              <w:rPr>
                <w:b/>
              </w:rPr>
              <w:t>3</w:t>
            </w:r>
          </w:p>
        </w:tc>
        <w:tc>
          <w:tcPr>
            <w:tcW w:w="2238" w:type="dxa"/>
            <w:gridSpan w:val="3"/>
          </w:tcPr>
          <w:p w:rsidR="00305C75" w:rsidRPr="00607B10" w:rsidRDefault="00305C75" w:rsidP="0055180C">
            <w:pPr>
              <w:jc w:val="center"/>
              <w:rPr>
                <w:b/>
              </w:rPr>
            </w:pPr>
            <w:r w:rsidRPr="00607B10">
              <w:rPr>
                <w:b/>
              </w:rPr>
              <w:t>4</w:t>
            </w:r>
          </w:p>
        </w:tc>
        <w:tc>
          <w:tcPr>
            <w:tcW w:w="2839" w:type="dxa"/>
            <w:gridSpan w:val="2"/>
          </w:tcPr>
          <w:p w:rsidR="00305C75" w:rsidRPr="00607B10" w:rsidRDefault="00305C75" w:rsidP="00607B10">
            <w:pPr>
              <w:jc w:val="center"/>
              <w:rPr>
                <w:b/>
              </w:rPr>
            </w:pPr>
            <w:r w:rsidRPr="00607B10">
              <w:rPr>
                <w:b/>
              </w:rPr>
              <w:t>5</w:t>
            </w:r>
          </w:p>
        </w:tc>
        <w:tc>
          <w:tcPr>
            <w:tcW w:w="1080" w:type="dxa"/>
          </w:tcPr>
          <w:p w:rsidR="00305C75" w:rsidRPr="00607B10" w:rsidRDefault="00305C75" w:rsidP="00607B10">
            <w:pPr>
              <w:jc w:val="center"/>
              <w:rPr>
                <w:b/>
              </w:rPr>
            </w:pPr>
            <w:r w:rsidRPr="00607B10">
              <w:rPr>
                <w:b/>
              </w:rPr>
              <w:t>6</w:t>
            </w:r>
          </w:p>
        </w:tc>
        <w:tc>
          <w:tcPr>
            <w:tcW w:w="1844" w:type="dxa"/>
            <w:gridSpan w:val="3"/>
          </w:tcPr>
          <w:p w:rsidR="00305C75" w:rsidRPr="00607B10" w:rsidRDefault="00305C75" w:rsidP="00607B10">
            <w:pPr>
              <w:jc w:val="center"/>
              <w:rPr>
                <w:b/>
              </w:rPr>
            </w:pPr>
            <w:r w:rsidRPr="00607B10">
              <w:rPr>
                <w:b/>
              </w:rPr>
              <w:t>7</w:t>
            </w:r>
          </w:p>
        </w:tc>
        <w:tc>
          <w:tcPr>
            <w:tcW w:w="2207" w:type="dxa"/>
          </w:tcPr>
          <w:p w:rsidR="00305C75" w:rsidRPr="00607B10" w:rsidRDefault="00305C75" w:rsidP="00C16817">
            <w:pPr>
              <w:jc w:val="center"/>
              <w:rPr>
                <w:b/>
              </w:rPr>
            </w:pPr>
            <w:r w:rsidRPr="00607B10">
              <w:rPr>
                <w:b/>
              </w:rPr>
              <w:t>8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E662C9" w:rsidRDefault="00305C75" w:rsidP="0007005E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1940" w:type="dxa"/>
          </w:tcPr>
          <w:p w:rsidR="00305C75" w:rsidRPr="00800E59" w:rsidRDefault="00305C75" w:rsidP="00607B10">
            <w:pPr>
              <w:jc w:val="center"/>
            </w:pPr>
            <w:r w:rsidRPr="00800E59">
              <w:t>Заленский А.В.</w:t>
            </w:r>
          </w:p>
        </w:tc>
        <w:tc>
          <w:tcPr>
            <w:tcW w:w="2072" w:type="dxa"/>
          </w:tcPr>
          <w:p w:rsidR="00305C75" w:rsidRPr="00800E59" w:rsidRDefault="00305C75" w:rsidP="0055180C">
            <w:pPr>
              <w:jc w:val="center"/>
            </w:pPr>
            <w:r w:rsidRPr="00800E59">
              <w:t>Начальник Главного управления</w:t>
            </w:r>
          </w:p>
        </w:tc>
        <w:tc>
          <w:tcPr>
            <w:tcW w:w="2238" w:type="dxa"/>
            <w:gridSpan w:val="3"/>
          </w:tcPr>
          <w:p w:rsidR="00305C75" w:rsidRPr="00800E59" w:rsidRDefault="00305C75" w:rsidP="0055180C">
            <w:pPr>
              <w:jc w:val="center"/>
            </w:pPr>
            <w:r w:rsidRPr="00800E59">
              <w:t>1 427 938,90</w:t>
            </w:r>
          </w:p>
        </w:tc>
        <w:tc>
          <w:tcPr>
            <w:tcW w:w="2839" w:type="dxa"/>
            <w:gridSpan w:val="2"/>
          </w:tcPr>
          <w:p w:rsidR="00305C75" w:rsidRPr="00800E59" w:rsidRDefault="00305C75" w:rsidP="00607B10">
            <w:pPr>
              <w:jc w:val="center"/>
            </w:pPr>
            <w:r w:rsidRPr="00800E59">
              <w:t>Земельный участок (общая долевая 1/3)</w:t>
            </w:r>
          </w:p>
          <w:p w:rsidR="00305C75" w:rsidRPr="00800E59" w:rsidRDefault="00305C75" w:rsidP="00607B10">
            <w:pPr>
              <w:jc w:val="center"/>
            </w:pPr>
            <w:r w:rsidRPr="00800E59">
              <w:t>Земельный участок (индивидуальная)</w:t>
            </w:r>
          </w:p>
          <w:p w:rsidR="00305C75" w:rsidRPr="00800E59" w:rsidRDefault="00305C75" w:rsidP="00607B10">
            <w:pPr>
              <w:jc w:val="center"/>
            </w:pPr>
            <w:r w:rsidRPr="00800E59">
              <w:t>Жилой дом (общая долевая 1/3)</w:t>
            </w:r>
          </w:p>
          <w:p w:rsidR="00305C75" w:rsidRPr="00800E59" w:rsidRDefault="00305C75" w:rsidP="00607B10">
            <w:pPr>
              <w:jc w:val="center"/>
            </w:pPr>
            <w:r w:rsidRPr="00800E59">
              <w:t>Дача (индивидуальная)</w:t>
            </w:r>
          </w:p>
          <w:p w:rsidR="00305C75" w:rsidRPr="00800E59" w:rsidRDefault="00305C75" w:rsidP="00607B10">
            <w:pPr>
              <w:jc w:val="center"/>
            </w:pPr>
            <w:r w:rsidRPr="00800E59">
              <w:t>Гараж-бокс (индивидуальная)</w:t>
            </w:r>
          </w:p>
          <w:p w:rsidR="00305C75" w:rsidRPr="00800E59" w:rsidRDefault="00305C75" w:rsidP="00607B10">
            <w:pPr>
              <w:jc w:val="center"/>
            </w:pPr>
            <w:r w:rsidRPr="00800E59">
              <w:t>Квартира (служебный найм)</w:t>
            </w:r>
          </w:p>
        </w:tc>
        <w:tc>
          <w:tcPr>
            <w:tcW w:w="1080" w:type="dxa"/>
          </w:tcPr>
          <w:p w:rsidR="00305C75" w:rsidRPr="00800E59" w:rsidRDefault="00305C75" w:rsidP="00607B10">
            <w:pPr>
              <w:jc w:val="center"/>
            </w:pPr>
            <w:r w:rsidRPr="00800E59">
              <w:t>1559,0</w:t>
            </w:r>
          </w:p>
          <w:p w:rsidR="00305C75" w:rsidRPr="00800E59" w:rsidRDefault="00305C75" w:rsidP="00607B10">
            <w:pPr>
              <w:jc w:val="center"/>
            </w:pPr>
          </w:p>
          <w:p w:rsidR="00305C75" w:rsidRPr="00800E59" w:rsidRDefault="00305C75" w:rsidP="00607B10">
            <w:pPr>
              <w:jc w:val="center"/>
            </w:pPr>
            <w:r w:rsidRPr="00800E59">
              <w:t>600,0</w:t>
            </w:r>
          </w:p>
          <w:p w:rsidR="00305C75" w:rsidRPr="00800E59" w:rsidRDefault="00305C75" w:rsidP="00607B10">
            <w:pPr>
              <w:jc w:val="center"/>
            </w:pPr>
          </w:p>
          <w:p w:rsidR="00305C75" w:rsidRPr="00800E59" w:rsidRDefault="00305C75" w:rsidP="00607B10">
            <w:pPr>
              <w:jc w:val="center"/>
            </w:pPr>
            <w:r w:rsidRPr="00800E59">
              <w:t>33,3</w:t>
            </w:r>
          </w:p>
          <w:p w:rsidR="00305C75" w:rsidRPr="00800E59" w:rsidRDefault="00305C75" w:rsidP="00607B10">
            <w:pPr>
              <w:jc w:val="center"/>
            </w:pPr>
          </w:p>
          <w:p w:rsidR="00305C75" w:rsidRPr="00800E59" w:rsidRDefault="00305C75" w:rsidP="00607B10">
            <w:pPr>
              <w:jc w:val="center"/>
            </w:pPr>
            <w:r w:rsidRPr="00800E59">
              <w:t>21,9</w:t>
            </w:r>
          </w:p>
          <w:p w:rsidR="00305C75" w:rsidRPr="00800E59" w:rsidRDefault="00305C75" w:rsidP="00607B10">
            <w:pPr>
              <w:jc w:val="center"/>
            </w:pPr>
            <w:r w:rsidRPr="00800E59">
              <w:t>21,9</w:t>
            </w:r>
          </w:p>
          <w:p w:rsidR="00305C75" w:rsidRPr="00800E59" w:rsidRDefault="00305C75" w:rsidP="00607B10">
            <w:pPr>
              <w:jc w:val="center"/>
            </w:pPr>
          </w:p>
          <w:p w:rsidR="00305C75" w:rsidRPr="00800E59" w:rsidRDefault="00305C75" w:rsidP="00607B10">
            <w:pPr>
              <w:jc w:val="center"/>
            </w:pPr>
            <w:r w:rsidRPr="00800E59">
              <w:t>67,4</w:t>
            </w:r>
          </w:p>
        </w:tc>
        <w:tc>
          <w:tcPr>
            <w:tcW w:w="1844" w:type="dxa"/>
            <w:gridSpan w:val="3"/>
          </w:tcPr>
          <w:p w:rsidR="00305C75" w:rsidRPr="00800E59" w:rsidRDefault="00305C75" w:rsidP="00607B10">
            <w:pPr>
              <w:jc w:val="center"/>
            </w:pPr>
            <w:r w:rsidRPr="00800E59">
              <w:t>Россия</w:t>
            </w:r>
          </w:p>
          <w:p w:rsidR="00305C75" w:rsidRPr="00800E59" w:rsidRDefault="00305C75" w:rsidP="00607B10">
            <w:pPr>
              <w:jc w:val="center"/>
            </w:pPr>
          </w:p>
          <w:p w:rsidR="00305C75" w:rsidRPr="00800E59" w:rsidRDefault="00305C75" w:rsidP="00607B10">
            <w:pPr>
              <w:jc w:val="center"/>
            </w:pPr>
            <w:r w:rsidRPr="00800E59">
              <w:t>Россия</w:t>
            </w:r>
          </w:p>
          <w:p w:rsidR="00305C75" w:rsidRPr="00800E59" w:rsidRDefault="00305C75" w:rsidP="00607B10">
            <w:pPr>
              <w:jc w:val="center"/>
            </w:pPr>
          </w:p>
          <w:p w:rsidR="00305C75" w:rsidRPr="00800E59" w:rsidRDefault="00305C75" w:rsidP="00607B10">
            <w:pPr>
              <w:jc w:val="center"/>
            </w:pPr>
            <w:r w:rsidRPr="00800E59">
              <w:t>Россия</w:t>
            </w:r>
          </w:p>
          <w:p w:rsidR="00305C75" w:rsidRPr="00800E59" w:rsidRDefault="00305C75" w:rsidP="00607B10">
            <w:pPr>
              <w:jc w:val="center"/>
            </w:pPr>
          </w:p>
          <w:p w:rsidR="00305C75" w:rsidRPr="00800E59" w:rsidRDefault="00305C75" w:rsidP="00607B10">
            <w:pPr>
              <w:jc w:val="center"/>
            </w:pPr>
            <w:r w:rsidRPr="00800E59">
              <w:t>Россия</w:t>
            </w:r>
          </w:p>
          <w:p w:rsidR="00305C75" w:rsidRPr="00800E59" w:rsidRDefault="00305C75" w:rsidP="00607B10">
            <w:pPr>
              <w:jc w:val="center"/>
            </w:pPr>
          </w:p>
          <w:p w:rsidR="00305C75" w:rsidRPr="00800E59" w:rsidRDefault="00305C75" w:rsidP="00607B10">
            <w:pPr>
              <w:jc w:val="center"/>
            </w:pPr>
            <w:r w:rsidRPr="00800E59">
              <w:t>Россия</w:t>
            </w:r>
          </w:p>
          <w:p w:rsidR="00305C75" w:rsidRPr="00800E59" w:rsidRDefault="00305C75" w:rsidP="00607B10">
            <w:pPr>
              <w:jc w:val="center"/>
            </w:pPr>
          </w:p>
          <w:p w:rsidR="00305C75" w:rsidRPr="00800E59" w:rsidRDefault="00305C75" w:rsidP="00607B10">
            <w:pPr>
              <w:jc w:val="center"/>
            </w:pPr>
            <w:r w:rsidRPr="00800E59">
              <w:t>Россия</w:t>
            </w:r>
          </w:p>
        </w:tc>
        <w:tc>
          <w:tcPr>
            <w:tcW w:w="2207" w:type="dxa"/>
          </w:tcPr>
          <w:p w:rsidR="00305C75" w:rsidRPr="00607B10" w:rsidRDefault="00305C75" w:rsidP="00C16817">
            <w:pPr>
              <w:jc w:val="center"/>
              <w:rPr>
                <w:b/>
              </w:rPr>
            </w:pPr>
            <w:r>
              <w:t>Автомобиль легковой</w:t>
            </w:r>
            <w:r w:rsidRPr="00776754">
              <w:t xml:space="preserve"> </w:t>
            </w:r>
            <w:r>
              <w:rPr>
                <w:lang w:val="en-US"/>
              </w:rPr>
              <w:t>Ford</w:t>
            </w:r>
            <w:r w:rsidRPr="008958DB">
              <w:t xml:space="preserve"> </w:t>
            </w:r>
            <w:r>
              <w:rPr>
                <w:lang w:val="en-US"/>
              </w:rPr>
              <w:t>Fusion</w:t>
            </w:r>
            <w:r w:rsidRPr="00171797">
              <w:t xml:space="preserve"> </w:t>
            </w:r>
            <w:r>
              <w:t xml:space="preserve">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Default="00305C75" w:rsidP="0007005E">
            <w:pPr>
              <w:rPr>
                <w:color w:val="000000"/>
              </w:rPr>
            </w:pPr>
          </w:p>
        </w:tc>
        <w:tc>
          <w:tcPr>
            <w:tcW w:w="1940" w:type="dxa"/>
          </w:tcPr>
          <w:p w:rsidR="00305C75" w:rsidRPr="00CD6E44" w:rsidRDefault="00305C75" w:rsidP="00607B10">
            <w:pPr>
              <w:jc w:val="center"/>
            </w:pPr>
            <w:r w:rsidRPr="00CD6E44">
              <w:t>супруга</w:t>
            </w:r>
          </w:p>
        </w:tc>
        <w:tc>
          <w:tcPr>
            <w:tcW w:w="2072" w:type="dxa"/>
          </w:tcPr>
          <w:p w:rsidR="00305C75" w:rsidRPr="00CD6E44" w:rsidRDefault="00305C75" w:rsidP="0055180C">
            <w:pPr>
              <w:jc w:val="center"/>
            </w:pPr>
            <w:r w:rsidRPr="00CD6E44">
              <w:t>-</w:t>
            </w:r>
          </w:p>
        </w:tc>
        <w:tc>
          <w:tcPr>
            <w:tcW w:w="2238" w:type="dxa"/>
            <w:gridSpan w:val="3"/>
          </w:tcPr>
          <w:p w:rsidR="00305C75" w:rsidRPr="00CD6E44" w:rsidRDefault="00305C75" w:rsidP="0055180C">
            <w:pPr>
              <w:jc w:val="center"/>
            </w:pPr>
            <w:r w:rsidRPr="00CD6E44">
              <w:t>474 087,00</w:t>
            </w:r>
          </w:p>
        </w:tc>
        <w:tc>
          <w:tcPr>
            <w:tcW w:w="2839" w:type="dxa"/>
            <w:gridSpan w:val="2"/>
          </w:tcPr>
          <w:p w:rsidR="00305C75" w:rsidRPr="00CD6E44" w:rsidRDefault="00305C75" w:rsidP="00607B10">
            <w:pPr>
              <w:jc w:val="center"/>
            </w:pPr>
            <w:r w:rsidRPr="00CD6E44">
              <w:t>Земельный участок (индивидуальная)</w:t>
            </w:r>
          </w:p>
          <w:p w:rsidR="00305C75" w:rsidRPr="00CD6E44" w:rsidRDefault="00305C75" w:rsidP="00607B10">
            <w:pPr>
              <w:jc w:val="center"/>
            </w:pPr>
            <w:r w:rsidRPr="00CD6E44">
              <w:t>Квартира (общая долевая 1/3)</w:t>
            </w:r>
          </w:p>
          <w:p w:rsidR="00305C75" w:rsidRPr="00CD6E44" w:rsidRDefault="00305C75" w:rsidP="00607B10">
            <w:pPr>
              <w:jc w:val="center"/>
            </w:pPr>
            <w:r w:rsidRPr="00CD6E44">
              <w:t>Квартира (индивидуальная)</w:t>
            </w:r>
          </w:p>
          <w:p w:rsidR="00305C75" w:rsidRPr="00CD6E44" w:rsidRDefault="00305C75" w:rsidP="00607B10">
            <w:pPr>
              <w:jc w:val="center"/>
            </w:pPr>
            <w:r w:rsidRPr="00CD6E44">
              <w:t>Квартира (фактическое пользование)</w:t>
            </w:r>
          </w:p>
        </w:tc>
        <w:tc>
          <w:tcPr>
            <w:tcW w:w="1080" w:type="dxa"/>
          </w:tcPr>
          <w:p w:rsidR="00305C75" w:rsidRPr="00CD6E44" w:rsidRDefault="00305C75" w:rsidP="00607B10">
            <w:pPr>
              <w:jc w:val="center"/>
            </w:pPr>
            <w:r w:rsidRPr="00CD6E44">
              <w:t>717,0</w:t>
            </w:r>
          </w:p>
          <w:p w:rsidR="00305C75" w:rsidRPr="00CD6E44" w:rsidRDefault="00305C75" w:rsidP="00607B10">
            <w:pPr>
              <w:jc w:val="center"/>
            </w:pPr>
          </w:p>
          <w:p w:rsidR="00305C75" w:rsidRPr="00CD6E44" w:rsidRDefault="00305C75" w:rsidP="00607B10">
            <w:pPr>
              <w:jc w:val="center"/>
            </w:pPr>
            <w:r w:rsidRPr="00CD6E44">
              <w:t>58,1</w:t>
            </w:r>
          </w:p>
          <w:p w:rsidR="00305C75" w:rsidRPr="00CD6E44" w:rsidRDefault="00305C75" w:rsidP="00607B10">
            <w:pPr>
              <w:jc w:val="center"/>
            </w:pPr>
          </w:p>
          <w:p w:rsidR="00305C75" w:rsidRPr="00CD6E44" w:rsidRDefault="00305C75" w:rsidP="00607B10">
            <w:pPr>
              <w:jc w:val="center"/>
            </w:pPr>
            <w:r w:rsidRPr="00CD6E44">
              <w:t>53,0</w:t>
            </w:r>
          </w:p>
          <w:p w:rsidR="00305C75" w:rsidRPr="00CD6E44" w:rsidRDefault="00305C75" w:rsidP="00607B10">
            <w:pPr>
              <w:jc w:val="center"/>
            </w:pPr>
          </w:p>
          <w:p w:rsidR="00305C75" w:rsidRPr="00CD6E44" w:rsidRDefault="00305C75" w:rsidP="00607B10">
            <w:pPr>
              <w:jc w:val="center"/>
            </w:pPr>
            <w:r w:rsidRPr="00CD6E44">
              <w:t>67,4</w:t>
            </w:r>
          </w:p>
        </w:tc>
        <w:tc>
          <w:tcPr>
            <w:tcW w:w="1844" w:type="dxa"/>
            <w:gridSpan w:val="3"/>
          </w:tcPr>
          <w:p w:rsidR="00305C75" w:rsidRPr="00CD6E44" w:rsidRDefault="00305C75" w:rsidP="00607B10">
            <w:pPr>
              <w:jc w:val="center"/>
            </w:pPr>
            <w:r w:rsidRPr="00CD6E44">
              <w:t>Россия</w:t>
            </w:r>
          </w:p>
          <w:p w:rsidR="00305C75" w:rsidRPr="00CD6E44" w:rsidRDefault="00305C75" w:rsidP="00607B10">
            <w:pPr>
              <w:jc w:val="center"/>
            </w:pPr>
          </w:p>
          <w:p w:rsidR="00305C75" w:rsidRPr="00CD6E44" w:rsidRDefault="00305C75" w:rsidP="00607B10">
            <w:pPr>
              <w:jc w:val="center"/>
            </w:pPr>
            <w:r w:rsidRPr="00CD6E44">
              <w:t>Россия</w:t>
            </w:r>
          </w:p>
          <w:p w:rsidR="00305C75" w:rsidRPr="00CD6E44" w:rsidRDefault="00305C75" w:rsidP="00607B10">
            <w:pPr>
              <w:jc w:val="center"/>
            </w:pPr>
          </w:p>
          <w:p w:rsidR="00305C75" w:rsidRPr="00CD6E44" w:rsidRDefault="00305C75" w:rsidP="00607B10">
            <w:pPr>
              <w:jc w:val="center"/>
            </w:pPr>
            <w:r w:rsidRPr="00CD6E44">
              <w:t>Россия</w:t>
            </w:r>
          </w:p>
          <w:p w:rsidR="00305C75" w:rsidRPr="00CD6E44" w:rsidRDefault="00305C75" w:rsidP="00607B10">
            <w:pPr>
              <w:jc w:val="center"/>
            </w:pPr>
          </w:p>
          <w:p w:rsidR="00305C75" w:rsidRPr="00CD6E44" w:rsidRDefault="00305C75" w:rsidP="00607B10">
            <w:pPr>
              <w:jc w:val="center"/>
            </w:pPr>
            <w:r w:rsidRPr="00CD6E44">
              <w:t>Россия</w:t>
            </w:r>
          </w:p>
        </w:tc>
        <w:tc>
          <w:tcPr>
            <w:tcW w:w="2207" w:type="dxa"/>
          </w:tcPr>
          <w:p w:rsidR="00305C75" w:rsidRPr="00CD6E44" w:rsidRDefault="00305C75" w:rsidP="00C16817">
            <w:pPr>
              <w:jc w:val="center"/>
            </w:pPr>
            <w:r w:rsidRPr="00CD6E44"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Default="00305C75" w:rsidP="0007005E">
            <w:pPr>
              <w:rPr>
                <w:color w:val="000000"/>
              </w:rPr>
            </w:pPr>
          </w:p>
        </w:tc>
        <w:tc>
          <w:tcPr>
            <w:tcW w:w="1940" w:type="dxa"/>
          </w:tcPr>
          <w:p w:rsidR="00305C75" w:rsidRPr="00CD6E44" w:rsidRDefault="00305C75" w:rsidP="00607B10">
            <w:pPr>
              <w:jc w:val="center"/>
            </w:pPr>
            <w:r w:rsidRPr="00CD6E44">
              <w:t>сын</w:t>
            </w:r>
          </w:p>
        </w:tc>
        <w:tc>
          <w:tcPr>
            <w:tcW w:w="2072" w:type="dxa"/>
          </w:tcPr>
          <w:p w:rsidR="00305C75" w:rsidRPr="00CD6E44" w:rsidRDefault="00305C75" w:rsidP="0055180C">
            <w:pPr>
              <w:jc w:val="center"/>
            </w:pPr>
            <w:r w:rsidRPr="00CD6E44">
              <w:t>-</w:t>
            </w:r>
          </w:p>
        </w:tc>
        <w:tc>
          <w:tcPr>
            <w:tcW w:w="2238" w:type="dxa"/>
            <w:gridSpan w:val="3"/>
          </w:tcPr>
          <w:p w:rsidR="00305C75" w:rsidRPr="00CD6E44" w:rsidRDefault="00305C75" w:rsidP="0055180C">
            <w:pPr>
              <w:jc w:val="center"/>
            </w:pPr>
            <w:r w:rsidRPr="00CD6E44">
              <w:t>-</w:t>
            </w:r>
          </w:p>
        </w:tc>
        <w:tc>
          <w:tcPr>
            <w:tcW w:w="2839" w:type="dxa"/>
            <w:gridSpan w:val="2"/>
          </w:tcPr>
          <w:p w:rsidR="00305C75" w:rsidRDefault="00305C75" w:rsidP="00607B10">
            <w:pPr>
              <w:jc w:val="center"/>
            </w:pPr>
            <w:r w:rsidRPr="00CD6E44">
              <w:t>Квартира (фактическое пользование)</w:t>
            </w:r>
          </w:p>
          <w:p w:rsidR="00305C75" w:rsidRPr="00CD6E44" w:rsidRDefault="00305C75" w:rsidP="00607B10">
            <w:pPr>
              <w:jc w:val="center"/>
            </w:pPr>
          </w:p>
        </w:tc>
        <w:tc>
          <w:tcPr>
            <w:tcW w:w="1080" w:type="dxa"/>
          </w:tcPr>
          <w:p w:rsidR="00305C75" w:rsidRPr="00CD6E44" w:rsidRDefault="00305C75" w:rsidP="00607B10">
            <w:pPr>
              <w:jc w:val="center"/>
            </w:pPr>
            <w:r w:rsidRPr="00CD6E44">
              <w:t>67,4</w:t>
            </w:r>
          </w:p>
        </w:tc>
        <w:tc>
          <w:tcPr>
            <w:tcW w:w="1844" w:type="dxa"/>
            <w:gridSpan w:val="3"/>
          </w:tcPr>
          <w:p w:rsidR="00305C75" w:rsidRPr="00CD6E44" w:rsidRDefault="00305C75" w:rsidP="00607B10">
            <w:pPr>
              <w:jc w:val="center"/>
            </w:pPr>
            <w:r w:rsidRPr="00CD6E44">
              <w:t>Россия</w:t>
            </w:r>
          </w:p>
        </w:tc>
        <w:tc>
          <w:tcPr>
            <w:tcW w:w="2207" w:type="dxa"/>
          </w:tcPr>
          <w:p w:rsidR="00305C75" w:rsidRPr="00CD6E44" w:rsidRDefault="00305C75" w:rsidP="00C16817">
            <w:pPr>
              <w:jc w:val="center"/>
            </w:pPr>
            <w:r w:rsidRPr="00CD6E44">
              <w:t>-</w:t>
            </w:r>
          </w:p>
        </w:tc>
      </w:tr>
      <w:tr w:rsidR="00305C75" w:rsidRPr="00607B10">
        <w:trPr>
          <w:trHeight w:val="217"/>
        </w:trPr>
        <w:tc>
          <w:tcPr>
            <w:tcW w:w="884" w:type="dxa"/>
            <w:vMerge w:val="restart"/>
          </w:tcPr>
          <w:p w:rsidR="00305C75" w:rsidRPr="001358AE" w:rsidRDefault="00305C75" w:rsidP="00FA417A">
            <w:r>
              <w:t xml:space="preserve">2.  </w:t>
            </w:r>
          </w:p>
        </w:tc>
        <w:tc>
          <w:tcPr>
            <w:tcW w:w="1940" w:type="dxa"/>
            <w:vMerge w:val="restart"/>
          </w:tcPr>
          <w:p w:rsidR="00305C75" w:rsidRPr="00CE1CED" w:rsidRDefault="00305C75" w:rsidP="0007005E">
            <w:pPr>
              <w:rPr>
                <w:color w:val="000000"/>
              </w:rPr>
            </w:pPr>
            <w:r w:rsidRPr="00CE1CED">
              <w:rPr>
                <w:color w:val="000000"/>
              </w:rPr>
              <w:t>Устинов В.А.</w:t>
            </w:r>
          </w:p>
        </w:tc>
        <w:tc>
          <w:tcPr>
            <w:tcW w:w="2072" w:type="dxa"/>
            <w:vMerge w:val="restart"/>
          </w:tcPr>
          <w:p w:rsidR="00305C75" w:rsidRPr="00CE1CED" w:rsidRDefault="00305C75" w:rsidP="0055180C">
            <w:pPr>
              <w:jc w:val="center"/>
              <w:rPr>
                <w:color w:val="000000"/>
              </w:rPr>
            </w:pPr>
            <w:r w:rsidRPr="00CE1CED">
              <w:rPr>
                <w:color w:val="000000"/>
              </w:rPr>
              <w:t>Первый заместитель начальника Г</w:t>
            </w:r>
            <w:r>
              <w:rPr>
                <w:color w:val="000000"/>
              </w:rPr>
              <w:t>лавного управления</w:t>
            </w:r>
          </w:p>
        </w:tc>
        <w:tc>
          <w:tcPr>
            <w:tcW w:w="2238" w:type="dxa"/>
            <w:gridSpan w:val="3"/>
            <w:vMerge w:val="restart"/>
          </w:tcPr>
          <w:p w:rsidR="00305C75" w:rsidRPr="00645DEE" w:rsidRDefault="00305C75" w:rsidP="0055180C">
            <w:pPr>
              <w:jc w:val="center"/>
              <w:rPr>
                <w:color w:val="000000"/>
              </w:rPr>
            </w:pPr>
            <w:r w:rsidRPr="00645DEE">
              <w:rPr>
                <w:color w:val="000000"/>
              </w:rPr>
              <w:t>1226106,72</w:t>
            </w:r>
          </w:p>
        </w:tc>
        <w:tc>
          <w:tcPr>
            <w:tcW w:w="2839" w:type="dxa"/>
            <w:gridSpan w:val="2"/>
          </w:tcPr>
          <w:p w:rsidR="00305C75" w:rsidRPr="00CE1CED" w:rsidRDefault="00305C75" w:rsidP="0007005E">
            <w:pPr>
              <w:jc w:val="center"/>
              <w:rPr>
                <w:color w:val="000000"/>
              </w:rPr>
            </w:pPr>
            <w:r w:rsidRPr="00CE1CED">
              <w:rPr>
                <w:color w:val="000000"/>
              </w:rPr>
              <w:t>Квартира</w:t>
            </w:r>
          </w:p>
          <w:p w:rsidR="00305C75" w:rsidRPr="00CE1CED" w:rsidRDefault="00305C75" w:rsidP="0007005E">
            <w:pPr>
              <w:jc w:val="center"/>
              <w:rPr>
                <w:color w:val="000000"/>
              </w:rPr>
            </w:pPr>
            <w:r w:rsidRPr="00CE1CED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CE1CED" w:rsidRDefault="00305C75" w:rsidP="0007005E">
            <w:pPr>
              <w:jc w:val="center"/>
              <w:rPr>
                <w:color w:val="000000"/>
              </w:rPr>
            </w:pPr>
            <w:r w:rsidRPr="00CE1CED">
              <w:rPr>
                <w:color w:val="000000"/>
              </w:rPr>
              <w:t>32,</w:t>
            </w:r>
            <w:r>
              <w:rPr>
                <w:color w:val="000000"/>
              </w:rPr>
              <w:t>9</w:t>
            </w:r>
          </w:p>
        </w:tc>
        <w:tc>
          <w:tcPr>
            <w:tcW w:w="1844" w:type="dxa"/>
            <w:gridSpan w:val="3"/>
          </w:tcPr>
          <w:p w:rsidR="00305C75" w:rsidRPr="00CE1CED" w:rsidRDefault="00305C75" w:rsidP="0007005E">
            <w:pPr>
              <w:jc w:val="center"/>
              <w:rPr>
                <w:color w:val="000000"/>
              </w:rPr>
            </w:pPr>
            <w:r w:rsidRPr="00CE1CED">
              <w:rPr>
                <w:color w:val="000000"/>
              </w:rPr>
              <w:t>Россия</w:t>
            </w:r>
          </w:p>
        </w:tc>
        <w:tc>
          <w:tcPr>
            <w:tcW w:w="2207" w:type="dxa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7"/>
              </w:numPr>
              <w:ind w:left="0" w:firstLine="0"/>
            </w:pPr>
          </w:p>
        </w:tc>
        <w:tc>
          <w:tcPr>
            <w:tcW w:w="1940" w:type="dxa"/>
            <w:vMerge/>
          </w:tcPr>
          <w:p w:rsidR="00305C75" w:rsidRDefault="00305C75" w:rsidP="006B240F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Pr="00CE1CED" w:rsidRDefault="00305C75" w:rsidP="0007005E">
            <w:pPr>
              <w:jc w:val="center"/>
              <w:rPr>
                <w:color w:val="000000"/>
              </w:rPr>
            </w:pPr>
            <w:r w:rsidRPr="00CE1CED">
              <w:rPr>
                <w:color w:val="000000"/>
              </w:rPr>
              <w:t>Квартира</w:t>
            </w:r>
          </w:p>
          <w:p w:rsidR="00305C75" w:rsidRDefault="00305C75" w:rsidP="006B240F">
            <w:pPr>
              <w:jc w:val="center"/>
              <w:rPr>
                <w:color w:val="000000"/>
              </w:rPr>
            </w:pPr>
            <w:r w:rsidRPr="00CE1CED">
              <w:rPr>
                <w:color w:val="000000"/>
              </w:rPr>
              <w:t>(</w:t>
            </w:r>
            <w:r>
              <w:rPr>
                <w:color w:val="000000"/>
              </w:rPr>
              <w:t>индивидуальная</w:t>
            </w:r>
            <w:r w:rsidRPr="00CE1CED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Default="00305C75" w:rsidP="006B240F">
            <w:pPr>
              <w:jc w:val="center"/>
              <w:rPr>
                <w:color w:val="000000"/>
              </w:rPr>
            </w:pPr>
            <w:r w:rsidRPr="00CE1CED">
              <w:rPr>
                <w:color w:val="000000"/>
              </w:rPr>
              <w:t>3</w:t>
            </w:r>
            <w:r>
              <w:rPr>
                <w:color w:val="000000"/>
              </w:rPr>
              <w:t>2</w:t>
            </w:r>
            <w:r w:rsidRPr="00CE1CED">
              <w:rPr>
                <w:color w:val="000000"/>
              </w:rPr>
              <w:t>,</w:t>
            </w:r>
            <w:r>
              <w:rPr>
                <w:color w:val="000000"/>
              </w:rPr>
              <w:t>5</w:t>
            </w:r>
          </w:p>
        </w:tc>
        <w:tc>
          <w:tcPr>
            <w:tcW w:w="1844" w:type="dxa"/>
            <w:gridSpan w:val="3"/>
          </w:tcPr>
          <w:p w:rsidR="00305C75" w:rsidRDefault="00305C75" w:rsidP="006B240F">
            <w:pPr>
              <w:jc w:val="center"/>
              <w:rPr>
                <w:color w:val="000000"/>
              </w:rPr>
            </w:pPr>
            <w:r w:rsidRPr="00CE1CED"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39"/>
        </w:trPr>
        <w:tc>
          <w:tcPr>
            <w:tcW w:w="884" w:type="dxa"/>
            <w:vMerge w:val="restart"/>
          </w:tcPr>
          <w:p w:rsidR="00305C75" w:rsidRPr="001358AE" w:rsidRDefault="00305C75" w:rsidP="00FA417A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07005E">
            <w:pPr>
              <w:rPr>
                <w:color w:val="000000"/>
              </w:rPr>
            </w:pPr>
            <w:r>
              <w:rPr>
                <w:color w:val="000000"/>
              </w:rPr>
              <w:t>Тенчурин Р.Р.</w:t>
            </w:r>
          </w:p>
        </w:tc>
        <w:tc>
          <w:tcPr>
            <w:tcW w:w="2072" w:type="dxa"/>
          </w:tcPr>
          <w:p w:rsidR="00305C75" w:rsidRPr="00A27DDA" w:rsidRDefault="00305C75" w:rsidP="0055180C">
            <w:pPr>
              <w:jc w:val="center"/>
              <w:rPr>
                <w:color w:val="000000"/>
              </w:rPr>
            </w:pPr>
            <w:r w:rsidRPr="00AD0D12">
              <w:rPr>
                <w:color w:val="000000"/>
              </w:rPr>
              <w:t>Заместитель начальника Г</w:t>
            </w:r>
            <w:r>
              <w:rPr>
                <w:color w:val="000000"/>
              </w:rPr>
              <w:t>лавного управления</w:t>
            </w:r>
            <w:r w:rsidRPr="00AD0D12">
              <w:rPr>
                <w:color w:val="000000"/>
              </w:rPr>
              <w:t xml:space="preserve"> - начальник управления</w:t>
            </w:r>
          </w:p>
        </w:tc>
        <w:tc>
          <w:tcPr>
            <w:tcW w:w="2238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653933,94</w:t>
            </w:r>
          </w:p>
        </w:tc>
        <w:tc>
          <w:tcPr>
            <w:tcW w:w="2839" w:type="dxa"/>
            <w:gridSpan w:val="2"/>
          </w:tcPr>
          <w:p w:rsidR="00305C75" w:rsidRDefault="00305C75" w:rsidP="000700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Квартира </w:t>
            </w:r>
          </w:p>
          <w:p w:rsidR="00305C75" w:rsidRDefault="00305C75" w:rsidP="000700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080" w:type="dxa"/>
          </w:tcPr>
          <w:p w:rsidR="00305C75" w:rsidRDefault="00305C75" w:rsidP="000700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67,1</w:t>
            </w:r>
          </w:p>
        </w:tc>
        <w:tc>
          <w:tcPr>
            <w:tcW w:w="1844" w:type="dxa"/>
            <w:gridSpan w:val="3"/>
          </w:tcPr>
          <w:p w:rsidR="00305C75" w:rsidRDefault="00305C75" w:rsidP="000700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Default="00305C75" w:rsidP="000700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Ситроен С 5 (индивидуальная)</w:t>
            </w:r>
          </w:p>
        </w:tc>
      </w:tr>
      <w:tr w:rsidR="00305C75" w:rsidRPr="00607B10">
        <w:trPr>
          <w:trHeight w:val="20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07005E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072" w:type="dxa"/>
          </w:tcPr>
          <w:p w:rsidR="00305C75" w:rsidRPr="00AD0D1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39" w:type="dxa"/>
            <w:gridSpan w:val="2"/>
          </w:tcPr>
          <w:p w:rsidR="00305C75" w:rsidRDefault="00305C75" w:rsidP="000700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0700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Default="00305C75" w:rsidP="000700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67,8</w:t>
            </w:r>
          </w:p>
        </w:tc>
        <w:tc>
          <w:tcPr>
            <w:tcW w:w="1844" w:type="dxa"/>
            <w:gridSpan w:val="3"/>
          </w:tcPr>
          <w:p w:rsidR="00305C75" w:rsidRDefault="00305C75" w:rsidP="000700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Default="00305C75" w:rsidP="000700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3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16DB2">
            <w:pPr>
              <w:rPr>
                <w:color w:val="000000"/>
              </w:rPr>
            </w:pPr>
            <w:r>
              <w:rPr>
                <w:color w:val="000000"/>
              </w:rPr>
              <w:t>Колесников А.А.</w:t>
            </w:r>
          </w:p>
        </w:tc>
        <w:tc>
          <w:tcPr>
            <w:tcW w:w="2072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Главного управления</w:t>
            </w:r>
          </w:p>
        </w:tc>
        <w:tc>
          <w:tcPr>
            <w:tcW w:w="2238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767071,75</w:t>
            </w:r>
          </w:p>
        </w:tc>
        <w:tc>
          <w:tcPr>
            <w:tcW w:w="2839" w:type="dxa"/>
            <w:gridSpan w:val="2"/>
          </w:tcPr>
          <w:p w:rsidR="00305C75" w:rsidRDefault="00305C75" w:rsidP="007372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7372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Default="00305C75" w:rsidP="007372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62,9</w:t>
            </w:r>
          </w:p>
        </w:tc>
        <w:tc>
          <w:tcPr>
            <w:tcW w:w="1844" w:type="dxa"/>
            <w:gridSpan w:val="3"/>
          </w:tcPr>
          <w:p w:rsidR="00305C75" w:rsidRDefault="00305C75" w:rsidP="007372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Тойота Лэнд Крузер 120 (индивидуальная)</w:t>
            </w:r>
          </w:p>
        </w:tc>
      </w:tr>
      <w:tr w:rsidR="00305C75" w:rsidRPr="00607B10">
        <w:trPr>
          <w:trHeight w:val="73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E16DB2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072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320000,00</w:t>
            </w:r>
          </w:p>
        </w:tc>
        <w:tc>
          <w:tcPr>
            <w:tcW w:w="2839" w:type="dxa"/>
            <w:gridSpan w:val="2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Default="00305C75" w:rsidP="007372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28,8</w:t>
            </w:r>
          </w:p>
        </w:tc>
        <w:tc>
          <w:tcPr>
            <w:tcW w:w="1844" w:type="dxa"/>
            <w:gridSpan w:val="3"/>
          </w:tcPr>
          <w:p w:rsidR="00305C75" w:rsidRDefault="00305C75" w:rsidP="007372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3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E16DB2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62,9</w:t>
            </w:r>
          </w:p>
        </w:tc>
        <w:tc>
          <w:tcPr>
            <w:tcW w:w="1844" w:type="dxa"/>
            <w:gridSpan w:val="3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73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16DB2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072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39" w:type="dxa"/>
            <w:gridSpan w:val="2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62,9</w:t>
            </w:r>
          </w:p>
        </w:tc>
        <w:tc>
          <w:tcPr>
            <w:tcW w:w="1844" w:type="dxa"/>
            <w:gridSpan w:val="3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3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16DB2">
            <w:pPr>
              <w:rPr>
                <w:color w:val="000000"/>
              </w:rPr>
            </w:pPr>
            <w:r>
              <w:rPr>
                <w:color w:val="000000"/>
              </w:rPr>
              <w:t>Алипов А.А.</w:t>
            </w:r>
          </w:p>
        </w:tc>
        <w:tc>
          <w:tcPr>
            <w:tcW w:w="2072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отдела</w:t>
            </w:r>
          </w:p>
        </w:tc>
        <w:tc>
          <w:tcPr>
            <w:tcW w:w="2238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503966,26</w:t>
            </w:r>
          </w:p>
        </w:tc>
        <w:tc>
          <w:tcPr>
            <w:tcW w:w="2839" w:type="dxa"/>
            <w:gridSpan w:val="2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47,0</w:t>
            </w:r>
          </w:p>
        </w:tc>
        <w:tc>
          <w:tcPr>
            <w:tcW w:w="1844" w:type="dxa"/>
            <w:gridSpan w:val="3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Митсубиси Лансер (индивидуальная)</w:t>
            </w:r>
          </w:p>
        </w:tc>
      </w:tr>
      <w:tr w:rsidR="00305C75" w:rsidRPr="00607B10">
        <w:trPr>
          <w:trHeight w:val="73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16DB2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072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100000,00</w:t>
            </w:r>
          </w:p>
        </w:tc>
        <w:tc>
          <w:tcPr>
            <w:tcW w:w="2839" w:type="dxa"/>
            <w:gridSpan w:val="2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47,0</w:t>
            </w:r>
          </w:p>
        </w:tc>
        <w:tc>
          <w:tcPr>
            <w:tcW w:w="1844" w:type="dxa"/>
            <w:gridSpan w:val="3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3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16DB2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072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39" w:type="dxa"/>
            <w:gridSpan w:val="2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47,0</w:t>
            </w:r>
          </w:p>
        </w:tc>
        <w:tc>
          <w:tcPr>
            <w:tcW w:w="1844" w:type="dxa"/>
            <w:gridSpan w:val="3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3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16DB2">
            <w:pPr>
              <w:rPr>
                <w:color w:val="000000"/>
              </w:rPr>
            </w:pPr>
            <w:r>
              <w:rPr>
                <w:color w:val="000000"/>
              </w:rPr>
              <w:t>Кремлев В.А.</w:t>
            </w:r>
          </w:p>
        </w:tc>
        <w:tc>
          <w:tcPr>
            <w:tcW w:w="2072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отдела</w:t>
            </w:r>
          </w:p>
        </w:tc>
        <w:tc>
          <w:tcPr>
            <w:tcW w:w="2238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557183,51</w:t>
            </w:r>
          </w:p>
        </w:tc>
        <w:tc>
          <w:tcPr>
            <w:tcW w:w="2839" w:type="dxa"/>
            <w:gridSpan w:val="2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Квартира </w:t>
            </w:r>
          </w:p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080" w:type="dxa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89,0</w:t>
            </w:r>
          </w:p>
        </w:tc>
        <w:tc>
          <w:tcPr>
            <w:tcW w:w="1844" w:type="dxa"/>
            <w:gridSpan w:val="3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Тойота Аурис (индивидуальная)</w:t>
            </w:r>
          </w:p>
        </w:tc>
      </w:tr>
      <w:tr w:rsidR="00305C75" w:rsidRPr="00607B10">
        <w:trPr>
          <w:trHeight w:val="73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16DB2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072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775469,22</w:t>
            </w:r>
          </w:p>
        </w:tc>
        <w:tc>
          <w:tcPr>
            <w:tcW w:w="2839" w:type="dxa"/>
            <w:gridSpan w:val="2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Квартира </w:t>
            </w:r>
          </w:p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080" w:type="dxa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89,0</w:t>
            </w:r>
          </w:p>
        </w:tc>
        <w:tc>
          <w:tcPr>
            <w:tcW w:w="1844" w:type="dxa"/>
            <w:gridSpan w:val="3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3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16DB2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072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39" w:type="dxa"/>
            <w:gridSpan w:val="2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Квартира </w:t>
            </w:r>
          </w:p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080" w:type="dxa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89,0</w:t>
            </w:r>
          </w:p>
        </w:tc>
        <w:tc>
          <w:tcPr>
            <w:tcW w:w="1844" w:type="dxa"/>
            <w:gridSpan w:val="3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3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16DB2">
            <w:pPr>
              <w:rPr>
                <w:color w:val="000000"/>
              </w:rPr>
            </w:pPr>
            <w:r>
              <w:rPr>
                <w:color w:val="000000"/>
              </w:rPr>
              <w:t>Феоктистов В.В.</w:t>
            </w:r>
          </w:p>
        </w:tc>
        <w:tc>
          <w:tcPr>
            <w:tcW w:w="2072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Помощник начальника Главного управления – начальник отдела</w:t>
            </w:r>
          </w:p>
        </w:tc>
        <w:tc>
          <w:tcPr>
            <w:tcW w:w="2238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573440,90</w:t>
            </w:r>
          </w:p>
        </w:tc>
        <w:tc>
          <w:tcPr>
            <w:tcW w:w="2839" w:type="dxa"/>
            <w:gridSpan w:val="2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Квартира </w:t>
            </w:r>
          </w:p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080" w:type="dxa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88,9</w:t>
            </w:r>
          </w:p>
        </w:tc>
        <w:tc>
          <w:tcPr>
            <w:tcW w:w="1844" w:type="dxa"/>
            <w:gridSpan w:val="3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Шевроле Лачетти (индивидуальная)</w:t>
            </w:r>
          </w:p>
        </w:tc>
      </w:tr>
      <w:tr w:rsidR="00305C75" w:rsidRPr="00607B10">
        <w:trPr>
          <w:trHeight w:val="73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16DB2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072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181765,30</w:t>
            </w:r>
          </w:p>
        </w:tc>
        <w:tc>
          <w:tcPr>
            <w:tcW w:w="2839" w:type="dxa"/>
            <w:gridSpan w:val="2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Квартира </w:t>
            </w:r>
          </w:p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080" w:type="dxa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88,9</w:t>
            </w:r>
          </w:p>
        </w:tc>
        <w:tc>
          <w:tcPr>
            <w:tcW w:w="1844" w:type="dxa"/>
            <w:gridSpan w:val="3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3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16DB2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072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39" w:type="dxa"/>
            <w:gridSpan w:val="2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Квартира </w:t>
            </w:r>
          </w:p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080" w:type="dxa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88,9</w:t>
            </w:r>
          </w:p>
        </w:tc>
        <w:tc>
          <w:tcPr>
            <w:tcW w:w="1844" w:type="dxa"/>
            <w:gridSpan w:val="3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3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16DB2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072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39" w:type="dxa"/>
            <w:gridSpan w:val="2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Квартира </w:t>
            </w:r>
          </w:p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080" w:type="dxa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88,9</w:t>
            </w:r>
          </w:p>
        </w:tc>
        <w:tc>
          <w:tcPr>
            <w:tcW w:w="1844" w:type="dxa"/>
            <w:gridSpan w:val="3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3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E16DB2">
            <w:pPr>
              <w:rPr>
                <w:color w:val="000000"/>
              </w:rPr>
            </w:pPr>
            <w:r>
              <w:rPr>
                <w:color w:val="000000"/>
              </w:rPr>
              <w:t>Космачев О.В.</w:t>
            </w:r>
          </w:p>
        </w:tc>
        <w:tc>
          <w:tcPr>
            <w:tcW w:w="2072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управления – начальник отдела</w:t>
            </w:r>
          </w:p>
        </w:tc>
        <w:tc>
          <w:tcPr>
            <w:tcW w:w="2238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391584, 78</w:t>
            </w:r>
          </w:p>
        </w:tc>
        <w:tc>
          <w:tcPr>
            <w:tcW w:w="2839" w:type="dxa"/>
            <w:gridSpan w:val="2"/>
          </w:tcPr>
          <w:p w:rsidR="00305C75" w:rsidRDefault="00305C75" w:rsidP="006345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Квартира </w:t>
            </w:r>
          </w:p>
          <w:p w:rsidR="00305C75" w:rsidRDefault="00305C75" w:rsidP="006345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080" w:type="dxa"/>
          </w:tcPr>
          <w:p w:rsidR="00305C75" w:rsidRDefault="00305C75" w:rsidP="006345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54,0</w:t>
            </w:r>
          </w:p>
        </w:tc>
        <w:tc>
          <w:tcPr>
            <w:tcW w:w="1844" w:type="dxa"/>
            <w:gridSpan w:val="3"/>
          </w:tcPr>
          <w:p w:rsidR="00305C75" w:rsidRDefault="00305C75" w:rsidP="006345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ВАЗ-11193 (индивидуальная)</w:t>
            </w:r>
          </w:p>
        </w:tc>
      </w:tr>
      <w:tr w:rsidR="00305C75" w:rsidRPr="00607B10">
        <w:trPr>
          <w:trHeight w:val="73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E16DB2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Default="00305C75" w:rsidP="006345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Квартира </w:t>
            </w:r>
          </w:p>
          <w:p w:rsidR="00305C75" w:rsidRDefault="00305C75" w:rsidP="006345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080" w:type="dxa"/>
          </w:tcPr>
          <w:p w:rsidR="00305C75" w:rsidRDefault="00305C75" w:rsidP="006345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88,7</w:t>
            </w:r>
          </w:p>
        </w:tc>
        <w:tc>
          <w:tcPr>
            <w:tcW w:w="1844" w:type="dxa"/>
            <w:gridSpan w:val="3"/>
          </w:tcPr>
          <w:p w:rsidR="00305C75" w:rsidRDefault="00305C75" w:rsidP="006345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73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E16DB2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072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284000,00</w:t>
            </w:r>
          </w:p>
        </w:tc>
        <w:tc>
          <w:tcPr>
            <w:tcW w:w="2839" w:type="dxa"/>
            <w:gridSpan w:val="2"/>
          </w:tcPr>
          <w:p w:rsidR="00305C75" w:rsidRDefault="00305C75" w:rsidP="006345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Квартира </w:t>
            </w:r>
          </w:p>
          <w:p w:rsidR="00305C75" w:rsidRDefault="00305C75" w:rsidP="006345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080" w:type="dxa"/>
          </w:tcPr>
          <w:p w:rsidR="00305C75" w:rsidRDefault="00305C75" w:rsidP="006345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54,0</w:t>
            </w:r>
          </w:p>
        </w:tc>
        <w:tc>
          <w:tcPr>
            <w:tcW w:w="1844" w:type="dxa"/>
            <w:gridSpan w:val="3"/>
          </w:tcPr>
          <w:p w:rsidR="00305C75" w:rsidRDefault="00305C75" w:rsidP="006345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3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E16DB2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Default="00305C75" w:rsidP="006345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Квартира </w:t>
            </w:r>
          </w:p>
          <w:p w:rsidR="00305C75" w:rsidRDefault="00305C75" w:rsidP="006345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080" w:type="dxa"/>
          </w:tcPr>
          <w:p w:rsidR="00305C75" w:rsidRDefault="00305C75" w:rsidP="006345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88,7</w:t>
            </w:r>
          </w:p>
        </w:tc>
        <w:tc>
          <w:tcPr>
            <w:tcW w:w="1844" w:type="dxa"/>
            <w:gridSpan w:val="3"/>
          </w:tcPr>
          <w:p w:rsidR="00305C75" w:rsidRDefault="00305C75" w:rsidP="006345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73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E16DB2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072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39" w:type="dxa"/>
            <w:gridSpan w:val="2"/>
          </w:tcPr>
          <w:p w:rsidR="00305C75" w:rsidRDefault="00305C75" w:rsidP="006345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Квартира </w:t>
            </w:r>
          </w:p>
          <w:p w:rsidR="00305C75" w:rsidRDefault="00305C75" w:rsidP="006345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080" w:type="dxa"/>
          </w:tcPr>
          <w:p w:rsidR="00305C75" w:rsidRDefault="00305C75" w:rsidP="006345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54,0</w:t>
            </w:r>
          </w:p>
        </w:tc>
        <w:tc>
          <w:tcPr>
            <w:tcW w:w="1844" w:type="dxa"/>
            <w:gridSpan w:val="3"/>
          </w:tcPr>
          <w:p w:rsidR="00305C75" w:rsidRDefault="00305C75" w:rsidP="006345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3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E16DB2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Default="00305C75" w:rsidP="006345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Квартира </w:t>
            </w:r>
          </w:p>
          <w:p w:rsidR="00305C75" w:rsidRDefault="00305C75" w:rsidP="006345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080" w:type="dxa"/>
          </w:tcPr>
          <w:p w:rsidR="00305C75" w:rsidRDefault="00305C75" w:rsidP="006345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88,7</w:t>
            </w:r>
          </w:p>
        </w:tc>
        <w:tc>
          <w:tcPr>
            <w:tcW w:w="1844" w:type="dxa"/>
            <w:gridSpan w:val="3"/>
          </w:tcPr>
          <w:p w:rsidR="00305C75" w:rsidRDefault="00305C75" w:rsidP="006345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5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16DB2">
            <w:pPr>
              <w:rPr>
                <w:color w:val="000000"/>
              </w:rPr>
            </w:pPr>
            <w:r>
              <w:rPr>
                <w:color w:val="000000"/>
              </w:rPr>
              <w:t>Митрофанов О.А.</w:t>
            </w:r>
          </w:p>
        </w:tc>
        <w:tc>
          <w:tcPr>
            <w:tcW w:w="2072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отдела</w:t>
            </w:r>
          </w:p>
        </w:tc>
        <w:tc>
          <w:tcPr>
            <w:tcW w:w="2238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327490,04</w:t>
            </w:r>
          </w:p>
        </w:tc>
        <w:tc>
          <w:tcPr>
            <w:tcW w:w="2839" w:type="dxa"/>
            <w:gridSpan w:val="2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080" w:type="dxa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67,1</w:t>
            </w:r>
          </w:p>
        </w:tc>
        <w:tc>
          <w:tcPr>
            <w:tcW w:w="1844" w:type="dxa"/>
            <w:gridSpan w:val="3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0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E16DB2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072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55000</w:t>
            </w:r>
          </w:p>
        </w:tc>
        <w:tc>
          <w:tcPr>
            <w:tcW w:w="2839" w:type="dxa"/>
            <w:gridSpan w:val="2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080" w:type="dxa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67,1</w:t>
            </w:r>
          </w:p>
        </w:tc>
        <w:tc>
          <w:tcPr>
            <w:tcW w:w="1844" w:type="dxa"/>
            <w:gridSpan w:val="3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3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E16DB2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Садовый участок (индивидуальная)</w:t>
            </w:r>
          </w:p>
        </w:tc>
        <w:tc>
          <w:tcPr>
            <w:tcW w:w="1080" w:type="dxa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314</w:t>
            </w:r>
          </w:p>
        </w:tc>
        <w:tc>
          <w:tcPr>
            <w:tcW w:w="1844" w:type="dxa"/>
            <w:gridSpan w:val="3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8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16DB2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072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39" w:type="dxa"/>
            <w:gridSpan w:val="2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080" w:type="dxa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67,1</w:t>
            </w:r>
          </w:p>
        </w:tc>
        <w:tc>
          <w:tcPr>
            <w:tcW w:w="1844" w:type="dxa"/>
            <w:gridSpan w:val="3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33"/>
        </w:trPr>
        <w:tc>
          <w:tcPr>
            <w:tcW w:w="884" w:type="dxa"/>
            <w:vMerge w:val="restart"/>
            <w:vAlign w:val="center"/>
          </w:tcPr>
          <w:p w:rsidR="00305C75" w:rsidRPr="001358AE" w:rsidRDefault="00305C75" w:rsidP="00FA417A">
            <w:pPr>
              <w:numPr>
                <w:ilvl w:val="0"/>
                <w:numId w:val="12"/>
              </w:numPr>
              <w:jc w:val="center"/>
            </w:pPr>
          </w:p>
        </w:tc>
        <w:tc>
          <w:tcPr>
            <w:tcW w:w="1940" w:type="dxa"/>
            <w:vMerge w:val="restart"/>
          </w:tcPr>
          <w:p w:rsidR="00305C75" w:rsidRDefault="00305C75" w:rsidP="00E16DB2">
            <w:pPr>
              <w:rPr>
                <w:color w:val="000000"/>
              </w:rPr>
            </w:pPr>
            <w:r>
              <w:rPr>
                <w:color w:val="000000"/>
              </w:rPr>
              <w:t>Лукоянов Э.С.</w:t>
            </w:r>
          </w:p>
        </w:tc>
        <w:tc>
          <w:tcPr>
            <w:tcW w:w="2072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управления – начальник отдела</w:t>
            </w:r>
          </w:p>
        </w:tc>
        <w:tc>
          <w:tcPr>
            <w:tcW w:w="2238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513650,65</w:t>
            </w:r>
          </w:p>
        </w:tc>
        <w:tc>
          <w:tcPr>
            <w:tcW w:w="2839" w:type="dxa"/>
            <w:gridSpan w:val="2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Квартира </w:t>
            </w:r>
          </w:p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080" w:type="dxa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41,2</w:t>
            </w:r>
          </w:p>
        </w:tc>
        <w:tc>
          <w:tcPr>
            <w:tcW w:w="1844" w:type="dxa"/>
            <w:gridSpan w:val="3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Митсубиси Паджеро (индивидуальная)</w:t>
            </w:r>
          </w:p>
        </w:tc>
      </w:tr>
      <w:tr w:rsidR="00305C75" w:rsidRPr="00607B10">
        <w:trPr>
          <w:trHeight w:val="733"/>
        </w:trPr>
        <w:tc>
          <w:tcPr>
            <w:tcW w:w="884" w:type="dxa"/>
            <w:vMerge/>
            <w:vAlign w:val="center"/>
          </w:tcPr>
          <w:p w:rsidR="00305C75" w:rsidRPr="001358AE" w:rsidRDefault="00305C75" w:rsidP="00FA417A">
            <w:pPr>
              <w:numPr>
                <w:ilvl w:val="0"/>
                <w:numId w:val="12"/>
              </w:numPr>
              <w:jc w:val="center"/>
            </w:pPr>
          </w:p>
        </w:tc>
        <w:tc>
          <w:tcPr>
            <w:tcW w:w="1940" w:type="dxa"/>
            <w:vMerge/>
          </w:tcPr>
          <w:p w:rsidR="00305C75" w:rsidRDefault="00305C75" w:rsidP="00E16DB2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Квартира </w:t>
            </w:r>
          </w:p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080" w:type="dxa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41,0</w:t>
            </w:r>
          </w:p>
        </w:tc>
        <w:tc>
          <w:tcPr>
            <w:tcW w:w="1844" w:type="dxa"/>
            <w:gridSpan w:val="3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733"/>
        </w:trPr>
        <w:tc>
          <w:tcPr>
            <w:tcW w:w="884" w:type="dxa"/>
            <w:vMerge/>
            <w:vAlign w:val="center"/>
          </w:tcPr>
          <w:p w:rsidR="00305C75" w:rsidRPr="001358AE" w:rsidRDefault="00305C75" w:rsidP="00FA417A">
            <w:pPr>
              <w:numPr>
                <w:ilvl w:val="0"/>
                <w:numId w:val="12"/>
              </w:numPr>
              <w:jc w:val="center"/>
            </w:pPr>
          </w:p>
        </w:tc>
        <w:tc>
          <w:tcPr>
            <w:tcW w:w="1940" w:type="dxa"/>
            <w:vMerge w:val="restart"/>
          </w:tcPr>
          <w:p w:rsidR="00305C75" w:rsidRDefault="00305C75" w:rsidP="00E16DB2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  <w:p w:rsidR="00305C75" w:rsidRDefault="00305C75" w:rsidP="00E16DB2">
            <w:pPr>
              <w:rPr>
                <w:color w:val="000000"/>
              </w:rPr>
            </w:pPr>
          </w:p>
          <w:p w:rsidR="00305C75" w:rsidRDefault="00305C75" w:rsidP="00E16DB2">
            <w:pPr>
              <w:rPr>
                <w:color w:val="000000"/>
              </w:rPr>
            </w:pPr>
          </w:p>
          <w:p w:rsidR="00305C75" w:rsidRDefault="00305C75" w:rsidP="00E16DB2">
            <w:pPr>
              <w:rPr>
                <w:color w:val="000000"/>
              </w:rPr>
            </w:pPr>
          </w:p>
          <w:p w:rsidR="00305C75" w:rsidRDefault="00305C75" w:rsidP="00E16DB2">
            <w:pPr>
              <w:rPr>
                <w:color w:val="000000"/>
              </w:rPr>
            </w:pPr>
          </w:p>
        </w:tc>
        <w:tc>
          <w:tcPr>
            <w:tcW w:w="2072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207000,00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Квартира </w:t>
            </w:r>
          </w:p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080" w:type="dxa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41,2</w:t>
            </w:r>
          </w:p>
        </w:tc>
        <w:tc>
          <w:tcPr>
            <w:tcW w:w="1844" w:type="dxa"/>
            <w:gridSpan w:val="3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733"/>
        </w:trPr>
        <w:tc>
          <w:tcPr>
            <w:tcW w:w="884" w:type="dxa"/>
            <w:vMerge/>
            <w:vAlign w:val="center"/>
          </w:tcPr>
          <w:p w:rsidR="00305C75" w:rsidRPr="001358AE" w:rsidRDefault="00305C75" w:rsidP="00FA417A">
            <w:pPr>
              <w:numPr>
                <w:ilvl w:val="0"/>
                <w:numId w:val="12"/>
              </w:numPr>
              <w:jc w:val="center"/>
            </w:pPr>
          </w:p>
        </w:tc>
        <w:tc>
          <w:tcPr>
            <w:tcW w:w="1940" w:type="dxa"/>
            <w:vMerge/>
          </w:tcPr>
          <w:p w:rsidR="00305C75" w:rsidRDefault="00305C75" w:rsidP="00E16DB2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Квартира </w:t>
            </w:r>
          </w:p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080" w:type="dxa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41,0</w:t>
            </w:r>
          </w:p>
        </w:tc>
        <w:tc>
          <w:tcPr>
            <w:tcW w:w="1844" w:type="dxa"/>
            <w:gridSpan w:val="3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733"/>
        </w:trPr>
        <w:tc>
          <w:tcPr>
            <w:tcW w:w="884" w:type="dxa"/>
            <w:vMerge/>
            <w:vAlign w:val="center"/>
          </w:tcPr>
          <w:p w:rsidR="00305C75" w:rsidRPr="001358AE" w:rsidRDefault="00305C75" w:rsidP="00FA417A">
            <w:pPr>
              <w:numPr>
                <w:ilvl w:val="0"/>
                <w:numId w:val="12"/>
              </w:numPr>
              <w:jc w:val="center"/>
            </w:pPr>
          </w:p>
        </w:tc>
        <w:tc>
          <w:tcPr>
            <w:tcW w:w="1940" w:type="dxa"/>
            <w:vMerge/>
          </w:tcPr>
          <w:p w:rsidR="00305C75" w:rsidRDefault="00305C75" w:rsidP="00E16DB2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</w:t>
            </w:r>
          </w:p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1844" w:type="dxa"/>
            <w:gridSpan w:val="3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733"/>
        </w:trPr>
        <w:tc>
          <w:tcPr>
            <w:tcW w:w="884" w:type="dxa"/>
            <w:vMerge/>
            <w:vAlign w:val="center"/>
          </w:tcPr>
          <w:p w:rsidR="00305C75" w:rsidRPr="001358AE" w:rsidRDefault="00305C75" w:rsidP="00FA417A">
            <w:pPr>
              <w:numPr>
                <w:ilvl w:val="0"/>
                <w:numId w:val="12"/>
              </w:numPr>
              <w:jc w:val="center"/>
            </w:pPr>
          </w:p>
        </w:tc>
        <w:tc>
          <w:tcPr>
            <w:tcW w:w="1940" w:type="dxa"/>
            <w:vMerge w:val="restart"/>
          </w:tcPr>
          <w:p w:rsidR="00305C75" w:rsidRDefault="00305C75" w:rsidP="00E16DB2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072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39" w:type="dxa"/>
            <w:gridSpan w:val="2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Квартира </w:t>
            </w:r>
          </w:p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080" w:type="dxa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41,2</w:t>
            </w:r>
          </w:p>
        </w:tc>
        <w:tc>
          <w:tcPr>
            <w:tcW w:w="1844" w:type="dxa"/>
            <w:gridSpan w:val="3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33"/>
        </w:trPr>
        <w:tc>
          <w:tcPr>
            <w:tcW w:w="884" w:type="dxa"/>
            <w:vMerge/>
            <w:vAlign w:val="center"/>
          </w:tcPr>
          <w:p w:rsidR="00305C75" w:rsidRPr="001358AE" w:rsidRDefault="00305C75" w:rsidP="00FA417A">
            <w:pPr>
              <w:numPr>
                <w:ilvl w:val="0"/>
                <w:numId w:val="12"/>
              </w:numPr>
              <w:jc w:val="center"/>
            </w:pPr>
          </w:p>
        </w:tc>
        <w:tc>
          <w:tcPr>
            <w:tcW w:w="1940" w:type="dxa"/>
            <w:vMerge/>
          </w:tcPr>
          <w:p w:rsidR="00305C75" w:rsidRDefault="00305C75" w:rsidP="00E16DB2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Квартира </w:t>
            </w:r>
          </w:p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080" w:type="dxa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41,0</w:t>
            </w:r>
          </w:p>
        </w:tc>
        <w:tc>
          <w:tcPr>
            <w:tcW w:w="1844" w:type="dxa"/>
            <w:gridSpan w:val="3"/>
          </w:tcPr>
          <w:p w:rsidR="00305C75" w:rsidRDefault="00305C75" w:rsidP="00A209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733"/>
        </w:trPr>
        <w:tc>
          <w:tcPr>
            <w:tcW w:w="884" w:type="dxa"/>
            <w:vMerge w:val="restart"/>
            <w:vAlign w:val="center"/>
          </w:tcPr>
          <w:p w:rsidR="00305C75" w:rsidRPr="001358AE" w:rsidRDefault="00305C75" w:rsidP="00FA417A">
            <w:pPr>
              <w:numPr>
                <w:ilvl w:val="0"/>
                <w:numId w:val="12"/>
              </w:numPr>
              <w:jc w:val="center"/>
            </w:pPr>
          </w:p>
        </w:tc>
        <w:tc>
          <w:tcPr>
            <w:tcW w:w="1940" w:type="dxa"/>
            <w:vMerge w:val="restart"/>
          </w:tcPr>
          <w:p w:rsidR="00305C75" w:rsidRPr="00A27DDA" w:rsidRDefault="00305C75" w:rsidP="00E16DB2">
            <w:pPr>
              <w:rPr>
                <w:color w:val="000000"/>
              </w:rPr>
            </w:pPr>
            <w:r>
              <w:rPr>
                <w:color w:val="000000"/>
              </w:rPr>
              <w:t>Рудометов Р.А.</w:t>
            </w:r>
          </w:p>
        </w:tc>
        <w:tc>
          <w:tcPr>
            <w:tcW w:w="2072" w:type="dxa"/>
            <w:vMerge w:val="restart"/>
          </w:tcPr>
          <w:p w:rsidR="00305C75" w:rsidRPr="00A27DDA" w:rsidRDefault="00305C75" w:rsidP="0055180C">
            <w:pPr>
              <w:jc w:val="center"/>
              <w:rPr>
                <w:color w:val="000000"/>
              </w:rPr>
            </w:pPr>
            <w:r w:rsidRPr="00AD0D12">
              <w:rPr>
                <w:color w:val="000000"/>
              </w:rPr>
              <w:t>Заместитель начальника Г</w:t>
            </w:r>
            <w:r>
              <w:rPr>
                <w:color w:val="000000"/>
              </w:rPr>
              <w:t>лавного управления</w:t>
            </w:r>
            <w:r w:rsidRPr="00AD0D12">
              <w:rPr>
                <w:color w:val="000000"/>
              </w:rPr>
              <w:t xml:space="preserve"> - начальник управления</w:t>
            </w:r>
          </w:p>
        </w:tc>
        <w:tc>
          <w:tcPr>
            <w:tcW w:w="2238" w:type="dxa"/>
            <w:gridSpan w:val="3"/>
            <w:vMerge w:val="restart"/>
          </w:tcPr>
          <w:p w:rsidR="00305C75" w:rsidRPr="00A27D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677162,99</w:t>
            </w:r>
          </w:p>
        </w:tc>
        <w:tc>
          <w:tcPr>
            <w:tcW w:w="2839" w:type="dxa"/>
            <w:gridSpan w:val="2"/>
          </w:tcPr>
          <w:p w:rsidR="00305C75" w:rsidRPr="00A27DDA" w:rsidRDefault="00305C75" w:rsidP="007372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A27DDA" w:rsidRDefault="00305C75" w:rsidP="007372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115,5</w:t>
            </w:r>
          </w:p>
        </w:tc>
        <w:tc>
          <w:tcPr>
            <w:tcW w:w="1844" w:type="dxa"/>
            <w:gridSpan w:val="3"/>
          </w:tcPr>
          <w:p w:rsidR="00305C75" w:rsidRPr="00A27DDA" w:rsidRDefault="00305C75" w:rsidP="007372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 w:val="restart"/>
          </w:tcPr>
          <w:p w:rsidR="00305C75" w:rsidRPr="00A27DD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Тойота Королла (индивидуальная)</w:t>
            </w:r>
          </w:p>
        </w:tc>
      </w:tr>
      <w:tr w:rsidR="00305C75" w:rsidRPr="00607B10">
        <w:trPr>
          <w:trHeight w:val="86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E16DB2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Pr="00AD0D1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Pr="00AD0D12" w:rsidRDefault="00305C75" w:rsidP="00A27DDA">
            <w:pPr>
              <w:jc w:val="center"/>
              <w:rPr>
                <w:color w:val="000000"/>
              </w:rPr>
            </w:pPr>
            <w:r w:rsidRPr="00AD0D12">
              <w:rPr>
                <w:color w:val="000000"/>
              </w:rPr>
              <w:t>Квартира</w:t>
            </w:r>
          </w:p>
          <w:p w:rsidR="00305C75" w:rsidRPr="00AD0D12" w:rsidRDefault="00305C75" w:rsidP="00A27DDA">
            <w:pPr>
              <w:jc w:val="center"/>
              <w:rPr>
                <w:color w:val="000000"/>
              </w:rPr>
            </w:pPr>
            <w:r w:rsidRPr="00AD0D12">
              <w:rPr>
                <w:color w:val="000000"/>
              </w:rPr>
              <w:t>(</w:t>
            </w:r>
            <w:r>
              <w:rPr>
                <w:color w:val="000000"/>
              </w:rPr>
              <w:t>фактическое предоставление</w:t>
            </w:r>
            <w:r w:rsidRPr="00AD0D12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AD0D12" w:rsidRDefault="00305C75" w:rsidP="00A27D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75,1</w:t>
            </w:r>
          </w:p>
        </w:tc>
        <w:tc>
          <w:tcPr>
            <w:tcW w:w="1844" w:type="dxa"/>
            <w:gridSpan w:val="3"/>
          </w:tcPr>
          <w:p w:rsidR="00305C75" w:rsidRPr="00AD0D12" w:rsidRDefault="00305C75" w:rsidP="00A27DDA">
            <w:pPr>
              <w:jc w:val="center"/>
              <w:rPr>
                <w:color w:val="000000"/>
              </w:rPr>
            </w:pPr>
            <w:r w:rsidRPr="00AD0D12"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70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E16DB2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072" w:type="dxa"/>
            <w:vMerge w:val="restart"/>
          </w:tcPr>
          <w:p w:rsidR="00305C75" w:rsidRPr="00AD0D1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39" w:type="dxa"/>
            <w:gridSpan w:val="2"/>
          </w:tcPr>
          <w:p w:rsidR="00305C75" w:rsidRPr="00AD0D12" w:rsidRDefault="00305C75" w:rsidP="00A27DDA">
            <w:pPr>
              <w:jc w:val="center"/>
              <w:rPr>
                <w:color w:val="000000"/>
              </w:rPr>
            </w:pPr>
            <w:r w:rsidRPr="00AD0D12">
              <w:rPr>
                <w:color w:val="000000"/>
              </w:rPr>
              <w:t>Квартира</w:t>
            </w:r>
          </w:p>
          <w:p w:rsidR="00305C75" w:rsidRPr="00AD0D12" w:rsidRDefault="00305C75" w:rsidP="00A27DDA">
            <w:pPr>
              <w:jc w:val="center"/>
              <w:rPr>
                <w:color w:val="000000"/>
              </w:rPr>
            </w:pPr>
            <w:r w:rsidRPr="00AD0D12">
              <w:rPr>
                <w:color w:val="000000"/>
              </w:rPr>
              <w:t>(</w:t>
            </w:r>
            <w:r>
              <w:rPr>
                <w:color w:val="000000"/>
              </w:rPr>
              <w:t>фактическое предоставление</w:t>
            </w:r>
            <w:r w:rsidRPr="00AD0D12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AD0D12" w:rsidRDefault="00305C75" w:rsidP="00A27D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115,5</w:t>
            </w:r>
          </w:p>
        </w:tc>
        <w:tc>
          <w:tcPr>
            <w:tcW w:w="1844" w:type="dxa"/>
            <w:gridSpan w:val="3"/>
          </w:tcPr>
          <w:p w:rsidR="00305C75" w:rsidRPr="00AD0D12" w:rsidRDefault="00305C75" w:rsidP="00A27DDA">
            <w:pPr>
              <w:jc w:val="center"/>
              <w:rPr>
                <w:color w:val="000000"/>
              </w:rPr>
            </w:pPr>
            <w:r w:rsidRPr="00AD0D12">
              <w:rPr>
                <w:color w:val="000000"/>
              </w:rPr>
              <w:t>Россия</w:t>
            </w:r>
          </w:p>
        </w:tc>
        <w:tc>
          <w:tcPr>
            <w:tcW w:w="2207" w:type="dxa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E16DB2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Pr="00AD0D12" w:rsidRDefault="00305C75" w:rsidP="00A27DDA">
            <w:pPr>
              <w:jc w:val="center"/>
              <w:rPr>
                <w:color w:val="000000"/>
              </w:rPr>
            </w:pPr>
            <w:r w:rsidRPr="00AD0D12">
              <w:rPr>
                <w:color w:val="000000"/>
              </w:rPr>
              <w:t>Квартира</w:t>
            </w:r>
          </w:p>
          <w:p w:rsidR="00305C75" w:rsidRPr="00AD0D12" w:rsidRDefault="00305C75" w:rsidP="00A27DDA">
            <w:pPr>
              <w:jc w:val="center"/>
              <w:rPr>
                <w:color w:val="000000"/>
              </w:rPr>
            </w:pPr>
            <w:r w:rsidRPr="00AD0D12">
              <w:rPr>
                <w:color w:val="000000"/>
              </w:rPr>
              <w:t>(</w:t>
            </w:r>
            <w:r>
              <w:rPr>
                <w:color w:val="000000"/>
              </w:rPr>
              <w:t>фактическое предоставление</w:t>
            </w:r>
            <w:r w:rsidRPr="00AD0D12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AD0D12" w:rsidRDefault="00305C75" w:rsidP="00A27D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75,1</w:t>
            </w:r>
          </w:p>
        </w:tc>
        <w:tc>
          <w:tcPr>
            <w:tcW w:w="1844" w:type="dxa"/>
            <w:gridSpan w:val="3"/>
          </w:tcPr>
          <w:p w:rsidR="00305C75" w:rsidRPr="00AD0D12" w:rsidRDefault="00305C75" w:rsidP="00A27DDA">
            <w:pPr>
              <w:jc w:val="center"/>
              <w:rPr>
                <w:color w:val="000000"/>
              </w:rPr>
            </w:pPr>
            <w:r w:rsidRPr="00AD0D12"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AD0D12" w:rsidRDefault="00305C75" w:rsidP="00287840">
            <w:pPr>
              <w:rPr>
                <w:color w:val="000000"/>
              </w:rPr>
            </w:pPr>
            <w:r w:rsidRPr="00AD0D12">
              <w:rPr>
                <w:color w:val="000000"/>
              </w:rPr>
              <w:t>Филатов Е.Н.</w:t>
            </w:r>
          </w:p>
        </w:tc>
        <w:tc>
          <w:tcPr>
            <w:tcW w:w="2072" w:type="dxa"/>
            <w:vMerge w:val="restart"/>
          </w:tcPr>
          <w:p w:rsidR="00305C75" w:rsidRPr="00AD0D12" w:rsidRDefault="00305C75" w:rsidP="0055180C">
            <w:pPr>
              <w:jc w:val="center"/>
              <w:rPr>
                <w:color w:val="000000"/>
              </w:rPr>
            </w:pPr>
            <w:r w:rsidRPr="00AD0D12">
              <w:rPr>
                <w:color w:val="000000"/>
              </w:rPr>
              <w:t>Заместитель н</w:t>
            </w:r>
            <w:r>
              <w:rPr>
                <w:color w:val="000000"/>
              </w:rPr>
              <w:t>ачальника Гланвого управления</w:t>
            </w:r>
            <w:r w:rsidRPr="00AD0D12">
              <w:rPr>
                <w:color w:val="000000"/>
              </w:rPr>
              <w:t xml:space="preserve"> - начальник управления</w:t>
            </w:r>
          </w:p>
        </w:tc>
        <w:tc>
          <w:tcPr>
            <w:tcW w:w="2238" w:type="dxa"/>
            <w:gridSpan w:val="3"/>
            <w:vMerge w:val="restart"/>
          </w:tcPr>
          <w:p w:rsidR="00305C75" w:rsidRPr="00AD0D1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785966,01</w:t>
            </w:r>
          </w:p>
        </w:tc>
        <w:tc>
          <w:tcPr>
            <w:tcW w:w="2839" w:type="dxa"/>
            <w:gridSpan w:val="2"/>
          </w:tcPr>
          <w:p w:rsidR="00305C75" w:rsidRPr="00AD0D12" w:rsidRDefault="00305C75" w:rsidP="002878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  <w:p w:rsidR="00305C75" w:rsidRPr="00AD0D12" w:rsidRDefault="00305C75" w:rsidP="00287840">
            <w:pPr>
              <w:jc w:val="center"/>
              <w:rPr>
                <w:color w:val="000000"/>
              </w:rPr>
            </w:pPr>
            <w:r w:rsidRPr="00AD0D12">
              <w:rPr>
                <w:color w:val="000000"/>
              </w:rPr>
              <w:t>(</w:t>
            </w:r>
            <w:r>
              <w:rPr>
                <w:color w:val="000000"/>
              </w:rPr>
              <w:t>индивидуальная</w:t>
            </w:r>
            <w:r w:rsidRPr="00AD0D12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AD0D12" w:rsidRDefault="00305C75" w:rsidP="002878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844" w:type="dxa"/>
            <w:gridSpan w:val="3"/>
          </w:tcPr>
          <w:p w:rsidR="00305C75" w:rsidRPr="00AD0D12" w:rsidRDefault="00305C75" w:rsidP="00287840">
            <w:pPr>
              <w:jc w:val="center"/>
              <w:rPr>
                <w:color w:val="000000"/>
              </w:rPr>
            </w:pPr>
            <w:r w:rsidRPr="00AD0D12">
              <w:rPr>
                <w:color w:val="000000"/>
              </w:rPr>
              <w:t>Россия</w:t>
            </w:r>
          </w:p>
        </w:tc>
        <w:tc>
          <w:tcPr>
            <w:tcW w:w="2207" w:type="dxa"/>
            <w:vMerge w:val="restart"/>
          </w:tcPr>
          <w:p w:rsidR="00305C75" w:rsidRPr="00AD0D12" w:rsidRDefault="00305C75" w:rsidP="00C16817">
            <w:pPr>
              <w:jc w:val="center"/>
              <w:rPr>
                <w:color w:val="000000"/>
              </w:rPr>
            </w:pPr>
            <w:r w:rsidRPr="00AD0D12">
              <w:rPr>
                <w:color w:val="000000"/>
              </w:rPr>
              <w:t>Автомобиль легковой-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 w:rsidRPr="00AD0D12">
              <w:rPr>
                <w:color w:val="000000"/>
              </w:rPr>
              <w:t xml:space="preserve">Шевроле </w:t>
            </w:r>
            <w:r>
              <w:rPr>
                <w:color w:val="000000"/>
              </w:rPr>
              <w:t>Лачетти</w:t>
            </w:r>
          </w:p>
          <w:p w:rsidR="00305C75" w:rsidRPr="00AD0D12" w:rsidRDefault="00305C75" w:rsidP="00C16817">
            <w:pPr>
              <w:jc w:val="center"/>
              <w:rPr>
                <w:color w:val="000000"/>
              </w:rPr>
            </w:pPr>
            <w:r w:rsidRPr="00AD0D12">
              <w:rPr>
                <w:color w:val="000000"/>
              </w:rPr>
              <w:t>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AD0D12" w:rsidRDefault="00305C75" w:rsidP="00287840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Pr="00AD0D1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Pr="00AD0D1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Pr="00AD0D12" w:rsidRDefault="00305C75" w:rsidP="00287840">
            <w:pPr>
              <w:jc w:val="center"/>
              <w:rPr>
                <w:color w:val="000000"/>
              </w:rPr>
            </w:pPr>
            <w:r w:rsidRPr="00AD0D12">
              <w:rPr>
                <w:color w:val="000000"/>
              </w:rPr>
              <w:t>Квартира</w:t>
            </w:r>
          </w:p>
          <w:p w:rsidR="00305C75" w:rsidRPr="00AD0D12" w:rsidRDefault="00305C75" w:rsidP="00287840">
            <w:pPr>
              <w:jc w:val="center"/>
              <w:rPr>
                <w:color w:val="000000"/>
              </w:rPr>
            </w:pPr>
            <w:r w:rsidRPr="00AD0D12">
              <w:rPr>
                <w:color w:val="000000"/>
              </w:rPr>
              <w:t>(служебная)</w:t>
            </w:r>
          </w:p>
        </w:tc>
        <w:tc>
          <w:tcPr>
            <w:tcW w:w="1080" w:type="dxa"/>
          </w:tcPr>
          <w:p w:rsidR="00305C75" w:rsidRPr="00AD0D12" w:rsidRDefault="00305C75" w:rsidP="00287840">
            <w:pPr>
              <w:jc w:val="center"/>
              <w:rPr>
                <w:color w:val="000000"/>
              </w:rPr>
            </w:pPr>
            <w:r w:rsidRPr="00AD0D12">
              <w:rPr>
                <w:color w:val="000000"/>
              </w:rPr>
              <w:t>41</w:t>
            </w:r>
            <w:r>
              <w:rPr>
                <w:color w:val="000000"/>
              </w:rPr>
              <w:t>,3</w:t>
            </w:r>
          </w:p>
        </w:tc>
        <w:tc>
          <w:tcPr>
            <w:tcW w:w="1844" w:type="dxa"/>
            <w:gridSpan w:val="3"/>
          </w:tcPr>
          <w:p w:rsidR="00305C75" w:rsidRPr="00AD0D12" w:rsidRDefault="00305C75" w:rsidP="00287840">
            <w:pPr>
              <w:jc w:val="center"/>
              <w:rPr>
                <w:color w:val="000000"/>
              </w:rPr>
            </w:pPr>
            <w:r w:rsidRPr="00AD0D12"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Pr="00AD0D1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D0D12" w:rsidRDefault="00305C75" w:rsidP="00287840">
            <w:pPr>
              <w:rPr>
                <w:color w:val="000000"/>
              </w:rPr>
            </w:pPr>
            <w:r w:rsidRPr="00AD0D12">
              <w:rPr>
                <w:color w:val="000000"/>
              </w:rPr>
              <w:t>Супруга</w:t>
            </w:r>
          </w:p>
        </w:tc>
        <w:tc>
          <w:tcPr>
            <w:tcW w:w="2072" w:type="dxa"/>
          </w:tcPr>
          <w:p w:rsidR="00305C75" w:rsidRPr="00AD0D1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</w:tcPr>
          <w:p w:rsidR="00305C75" w:rsidRPr="00AD0D1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609628,87</w:t>
            </w:r>
          </w:p>
        </w:tc>
        <w:tc>
          <w:tcPr>
            <w:tcW w:w="2839" w:type="dxa"/>
            <w:gridSpan w:val="2"/>
          </w:tcPr>
          <w:p w:rsidR="00305C75" w:rsidRPr="00AD0D12" w:rsidRDefault="00305C75" w:rsidP="00287840">
            <w:pPr>
              <w:jc w:val="center"/>
              <w:rPr>
                <w:color w:val="000000"/>
              </w:rPr>
            </w:pPr>
            <w:r w:rsidRPr="00AD0D12">
              <w:rPr>
                <w:color w:val="000000"/>
              </w:rPr>
              <w:t>Квартира</w:t>
            </w:r>
          </w:p>
          <w:p w:rsidR="00305C75" w:rsidRPr="00AD0D12" w:rsidRDefault="00305C75" w:rsidP="00287840">
            <w:pPr>
              <w:jc w:val="center"/>
              <w:rPr>
                <w:color w:val="000000"/>
              </w:rPr>
            </w:pPr>
            <w:r w:rsidRPr="00AD0D12">
              <w:rPr>
                <w:color w:val="000000"/>
              </w:rPr>
              <w:t>(</w:t>
            </w:r>
            <w:r>
              <w:rPr>
                <w:color w:val="000000"/>
              </w:rPr>
              <w:t>индивидуальная</w:t>
            </w:r>
            <w:r w:rsidRPr="00AD0D12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AD0D12" w:rsidRDefault="00305C75" w:rsidP="002878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79,8</w:t>
            </w:r>
          </w:p>
        </w:tc>
        <w:tc>
          <w:tcPr>
            <w:tcW w:w="1844" w:type="dxa"/>
            <w:gridSpan w:val="3"/>
          </w:tcPr>
          <w:p w:rsidR="00305C75" w:rsidRPr="00AD0D12" w:rsidRDefault="00305C75" w:rsidP="00287840">
            <w:pPr>
              <w:jc w:val="center"/>
              <w:rPr>
                <w:color w:val="000000"/>
              </w:rPr>
            </w:pPr>
            <w:r w:rsidRPr="00AD0D12"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Pr="00AD0D12" w:rsidRDefault="00305C75" w:rsidP="00C16817">
            <w:pPr>
              <w:jc w:val="center"/>
              <w:rPr>
                <w:color w:val="000000"/>
              </w:rPr>
            </w:pPr>
            <w:r w:rsidRPr="00AD0D12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D0D12" w:rsidRDefault="00305C75" w:rsidP="00287840">
            <w:pPr>
              <w:rPr>
                <w:color w:val="000000"/>
              </w:rPr>
            </w:pPr>
            <w:r w:rsidRPr="00AD0D12">
              <w:rPr>
                <w:color w:val="000000"/>
              </w:rPr>
              <w:t>дочь</w:t>
            </w:r>
          </w:p>
        </w:tc>
        <w:tc>
          <w:tcPr>
            <w:tcW w:w="2072" w:type="dxa"/>
          </w:tcPr>
          <w:p w:rsidR="00305C75" w:rsidRPr="00AD0D1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</w:tcPr>
          <w:p w:rsidR="00305C75" w:rsidRPr="00AD0D1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39" w:type="dxa"/>
            <w:gridSpan w:val="2"/>
          </w:tcPr>
          <w:p w:rsidR="00305C75" w:rsidRPr="00AD0D12" w:rsidRDefault="00305C75" w:rsidP="00287840">
            <w:pPr>
              <w:jc w:val="center"/>
              <w:rPr>
                <w:color w:val="000000"/>
              </w:rPr>
            </w:pPr>
            <w:r w:rsidRPr="00AD0D12">
              <w:rPr>
                <w:color w:val="000000"/>
              </w:rPr>
              <w:t>Квартира</w:t>
            </w:r>
          </w:p>
          <w:p w:rsidR="00305C75" w:rsidRPr="00AD0D12" w:rsidRDefault="00305C75" w:rsidP="00287840">
            <w:pPr>
              <w:jc w:val="center"/>
              <w:rPr>
                <w:color w:val="000000"/>
              </w:rPr>
            </w:pPr>
            <w:r w:rsidRPr="00AD0D12">
              <w:rPr>
                <w:color w:val="000000"/>
              </w:rPr>
              <w:t>(</w:t>
            </w:r>
            <w:r>
              <w:rPr>
                <w:color w:val="000000"/>
              </w:rPr>
              <w:t>фактическое предоставление</w:t>
            </w:r>
            <w:r w:rsidRPr="00AD0D12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AD0D12" w:rsidRDefault="00305C75" w:rsidP="002878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79,8</w:t>
            </w:r>
          </w:p>
        </w:tc>
        <w:tc>
          <w:tcPr>
            <w:tcW w:w="1844" w:type="dxa"/>
            <w:gridSpan w:val="3"/>
          </w:tcPr>
          <w:p w:rsidR="00305C75" w:rsidRPr="00AD0D12" w:rsidRDefault="00305C75" w:rsidP="00287840">
            <w:pPr>
              <w:jc w:val="center"/>
              <w:rPr>
                <w:color w:val="000000"/>
              </w:rPr>
            </w:pPr>
            <w:r w:rsidRPr="00AD0D12"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Pr="00AD0D12" w:rsidRDefault="00305C75" w:rsidP="00C16817">
            <w:pPr>
              <w:jc w:val="center"/>
              <w:rPr>
                <w:color w:val="000000"/>
              </w:rPr>
            </w:pPr>
            <w:r w:rsidRPr="00AD0D12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B02885" w:rsidRDefault="00305C75" w:rsidP="00EE4824">
            <w:pPr>
              <w:rPr>
                <w:color w:val="000000"/>
              </w:rPr>
            </w:pPr>
            <w:r w:rsidRPr="00B02885">
              <w:rPr>
                <w:color w:val="000000"/>
              </w:rPr>
              <w:t>Абсатаров С.Я.</w:t>
            </w:r>
          </w:p>
        </w:tc>
        <w:tc>
          <w:tcPr>
            <w:tcW w:w="2072" w:type="dxa"/>
            <w:vMerge w:val="restart"/>
          </w:tcPr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Заместитель </w:t>
            </w:r>
            <w:r w:rsidRPr="00B02885">
              <w:rPr>
                <w:color w:val="000000"/>
              </w:rPr>
              <w:t>руководителя территориального органа</w:t>
            </w:r>
          </w:p>
        </w:tc>
        <w:tc>
          <w:tcPr>
            <w:tcW w:w="2238" w:type="dxa"/>
            <w:gridSpan w:val="3"/>
            <w:vMerge w:val="restart"/>
          </w:tcPr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1251180,52</w:t>
            </w:r>
          </w:p>
        </w:tc>
        <w:tc>
          <w:tcPr>
            <w:tcW w:w="2839" w:type="dxa"/>
            <w:gridSpan w:val="2"/>
          </w:tcPr>
          <w:p w:rsidR="00305C75" w:rsidRPr="00B02885" w:rsidRDefault="00305C75" w:rsidP="00EE4824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земельный участок</w:t>
            </w:r>
          </w:p>
          <w:p w:rsidR="00305C75" w:rsidRPr="00B02885" w:rsidRDefault="00305C75" w:rsidP="00EE4824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B02885" w:rsidRDefault="00305C75" w:rsidP="00EE4824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761</w:t>
            </w:r>
          </w:p>
        </w:tc>
        <w:tc>
          <w:tcPr>
            <w:tcW w:w="1844" w:type="dxa"/>
            <w:gridSpan w:val="3"/>
          </w:tcPr>
          <w:p w:rsidR="00305C75" w:rsidRPr="00B02885" w:rsidRDefault="00305C75" w:rsidP="00EE4824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Россия</w:t>
            </w:r>
          </w:p>
        </w:tc>
        <w:tc>
          <w:tcPr>
            <w:tcW w:w="2207" w:type="dxa"/>
            <w:vMerge w:val="restart"/>
          </w:tcPr>
          <w:p w:rsidR="00305C75" w:rsidRPr="00B0288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– Форд Ф</w:t>
            </w:r>
            <w:r w:rsidRPr="00B02885">
              <w:rPr>
                <w:color w:val="000000"/>
              </w:rPr>
              <w:t>ьюжен</w:t>
            </w:r>
          </w:p>
          <w:p w:rsidR="00305C75" w:rsidRPr="00B02885" w:rsidRDefault="00305C75" w:rsidP="00C16817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B02885" w:rsidRDefault="00305C75" w:rsidP="00EE4824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Pr="00B0288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Pr="00B0288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Pr="00B02885" w:rsidRDefault="00305C75" w:rsidP="00EE4824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Квартира</w:t>
            </w:r>
          </w:p>
          <w:p w:rsidR="00305C75" w:rsidRPr="00B02885" w:rsidRDefault="00305C75" w:rsidP="00EE4824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B02885" w:rsidRDefault="00305C75" w:rsidP="00EE4824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101,1</w:t>
            </w:r>
          </w:p>
        </w:tc>
        <w:tc>
          <w:tcPr>
            <w:tcW w:w="1844" w:type="dxa"/>
            <w:gridSpan w:val="3"/>
          </w:tcPr>
          <w:p w:rsidR="00305C75" w:rsidRPr="00B02885" w:rsidRDefault="00305C75" w:rsidP="00EE4824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Pr="00B0288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02885" w:rsidRDefault="00305C75" w:rsidP="00EE4824">
            <w:pPr>
              <w:rPr>
                <w:color w:val="000000"/>
              </w:rPr>
            </w:pPr>
            <w:r w:rsidRPr="00B02885">
              <w:rPr>
                <w:color w:val="000000"/>
              </w:rPr>
              <w:t>супруга</w:t>
            </w:r>
          </w:p>
        </w:tc>
        <w:tc>
          <w:tcPr>
            <w:tcW w:w="2072" w:type="dxa"/>
          </w:tcPr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</w:tcPr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278820,40</w:t>
            </w:r>
          </w:p>
        </w:tc>
        <w:tc>
          <w:tcPr>
            <w:tcW w:w="2839" w:type="dxa"/>
            <w:gridSpan w:val="2"/>
          </w:tcPr>
          <w:p w:rsidR="00305C75" w:rsidRPr="00B02885" w:rsidRDefault="00305C75" w:rsidP="00EE4824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Квартира</w:t>
            </w:r>
          </w:p>
          <w:p w:rsidR="00305C75" w:rsidRPr="00B02885" w:rsidRDefault="00305C75" w:rsidP="00EE4824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B02885" w:rsidRDefault="00305C75" w:rsidP="00EE4824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101,1</w:t>
            </w:r>
          </w:p>
        </w:tc>
        <w:tc>
          <w:tcPr>
            <w:tcW w:w="1844" w:type="dxa"/>
            <w:gridSpan w:val="3"/>
          </w:tcPr>
          <w:p w:rsidR="00305C75" w:rsidRPr="00B02885" w:rsidRDefault="00305C75" w:rsidP="00EE4824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Pr="00B02885" w:rsidRDefault="00305C75" w:rsidP="00C16817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5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EE4824">
            <w:pPr>
              <w:rPr>
                <w:color w:val="000000"/>
              </w:rPr>
            </w:pPr>
            <w:r>
              <w:rPr>
                <w:color w:val="000000"/>
              </w:rPr>
              <w:t>Борисов С.П.</w:t>
            </w:r>
          </w:p>
          <w:p w:rsidR="00305C75" w:rsidRDefault="00305C75" w:rsidP="00EE4824">
            <w:pPr>
              <w:rPr>
                <w:color w:val="000000"/>
              </w:rPr>
            </w:pPr>
          </w:p>
          <w:p w:rsidR="00305C75" w:rsidRDefault="00305C75" w:rsidP="00EE4824">
            <w:pPr>
              <w:rPr>
                <w:color w:val="000000"/>
              </w:rPr>
            </w:pPr>
          </w:p>
          <w:p w:rsidR="00305C75" w:rsidRDefault="00305C75" w:rsidP="00EE4824">
            <w:pPr>
              <w:rPr>
                <w:color w:val="000000"/>
              </w:rPr>
            </w:pPr>
          </w:p>
          <w:p w:rsidR="00305C75" w:rsidRDefault="00305C75" w:rsidP="00EE4824">
            <w:pPr>
              <w:rPr>
                <w:color w:val="000000"/>
              </w:rPr>
            </w:pPr>
          </w:p>
          <w:p w:rsidR="00305C75" w:rsidRPr="00B02885" w:rsidRDefault="00305C75" w:rsidP="00EE4824">
            <w:pPr>
              <w:rPr>
                <w:color w:val="000000"/>
              </w:rPr>
            </w:pPr>
          </w:p>
        </w:tc>
        <w:tc>
          <w:tcPr>
            <w:tcW w:w="2072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Заместитель </w:t>
            </w:r>
            <w:r w:rsidRPr="00B02885">
              <w:rPr>
                <w:color w:val="000000"/>
              </w:rPr>
              <w:t>руководителя территориального органа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B0288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371157,99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Pr="00B02885" w:rsidRDefault="00305C75" w:rsidP="00EE4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B02885" w:rsidRDefault="00305C75" w:rsidP="00EE4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515</w:t>
            </w:r>
          </w:p>
        </w:tc>
        <w:tc>
          <w:tcPr>
            <w:tcW w:w="1844" w:type="dxa"/>
            <w:gridSpan w:val="3"/>
          </w:tcPr>
          <w:p w:rsidR="00305C75" w:rsidRPr="00B02885" w:rsidRDefault="00305C75" w:rsidP="00EE4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 w:val="restart"/>
          </w:tcPr>
          <w:p w:rsidR="00305C75" w:rsidRPr="00B0288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EE4824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Default="00305C75" w:rsidP="00EE4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  <w:p w:rsidR="00305C75" w:rsidRDefault="00305C75" w:rsidP="00EE4824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A83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844" w:type="dxa"/>
            <w:gridSpan w:val="3"/>
          </w:tcPr>
          <w:p w:rsidR="00305C75" w:rsidRDefault="00305C75" w:rsidP="00A83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Pr="00B0288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78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EE4824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Default="00305C75" w:rsidP="00EE4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Дача (индивидуальная)</w:t>
            </w:r>
          </w:p>
        </w:tc>
        <w:tc>
          <w:tcPr>
            <w:tcW w:w="1080" w:type="dxa"/>
          </w:tcPr>
          <w:p w:rsidR="00305C75" w:rsidRDefault="00305C75" w:rsidP="00EE4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1844" w:type="dxa"/>
            <w:gridSpan w:val="3"/>
          </w:tcPr>
          <w:p w:rsidR="00305C75" w:rsidRDefault="00305C75" w:rsidP="00EE4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 w:val="restart"/>
          </w:tcPr>
          <w:p w:rsidR="00305C75" w:rsidRPr="00B0288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Хундай Санта Фе (индивидуальная)</w:t>
            </w: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EE4824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  <w:vMerge w:val="restart"/>
          </w:tcPr>
          <w:p w:rsidR="00305C75" w:rsidRDefault="00305C75" w:rsidP="00EE4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(соц.найм)</w:t>
            </w:r>
          </w:p>
        </w:tc>
        <w:tc>
          <w:tcPr>
            <w:tcW w:w="1080" w:type="dxa"/>
            <w:vMerge w:val="restart"/>
          </w:tcPr>
          <w:p w:rsidR="00305C75" w:rsidRDefault="00305C75" w:rsidP="00EE4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844" w:type="dxa"/>
            <w:gridSpan w:val="3"/>
            <w:vMerge w:val="restart"/>
          </w:tcPr>
          <w:p w:rsidR="00305C75" w:rsidRDefault="00305C75" w:rsidP="00EE4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07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EE4824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  <w:vMerge/>
          </w:tcPr>
          <w:p w:rsidR="00305C75" w:rsidRDefault="00305C75" w:rsidP="00EE4824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EE4824">
            <w:pPr>
              <w:jc w:val="center"/>
              <w:rPr>
                <w:color w:val="000000"/>
              </w:rPr>
            </w:pPr>
          </w:p>
        </w:tc>
        <w:tc>
          <w:tcPr>
            <w:tcW w:w="1844" w:type="dxa"/>
            <w:gridSpan w:val="3"/>
            <w:vMerge/>
          </w:tcPr>
          <w:p w:rsidR="00305C75" w:rsidRDefault="00305C75" w:rsidP="00EE4824">
            <w:pPr>
              <w:jc w:val="center"/>
              <w:rPr>
                <w:color w:val="000000"/>
              </w:rPr>
            </w:pPr>
          </w:p>
        </w:tc>
        <w:tc>
          <w:tcPr>
            <w:tcW w:w="2207" w:type="dxa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УАЗ 3962 (индивидуальная)</w:t>
            </w:r>
          </w:p>
        </w:tc>
      </w:tr>
      <w:tr w:rsidR="00305C75" w:rsidRPr="00607B10">
        <w:trPr>
          <w:trHeight w:val="85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EE4824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  <w:vMerge/>
          </w:tcPr>
          <w:p w:rsidR="00305C75" w:rsidRDefault="00305C75" w:rsidP="00EE4824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EE4824">
            <w:pPr>
              <w:jc w:val="center"/>
              <w:rPr>
                <w:color w:val="000000"/>
              </w:rPr>
            </w:pPr>
          </w:p>
        </w:tc>
        <w:tc>
          <w:tcPr>
            <w:tcW w:w="1844" w:type="dxa"/>
            <w:gridSpan w:val="3"/>
            <w:vMerge/>
          </w:tcPr>
          <w:p w:rsidR="00305C75" w:rsidRDefault="00305C75" w:rsidP="00EE4824">
            <w:pPr>
              <w:jc w:val="center"/>
              <w:rPr>
                <w:color w:val="000000"/>
              </w:rPr>
            </w:pPr>
          </w:p>
        </w:tc>
        <w:tc>
          <w:tcPr>
            <w:tcW w:w="2207" w:type="dxa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Водный транспорт – Лодка ПВХ (индивидуальная)</w:t>
            </w:r>
          </w:p>
        </w:tc>
      </w:tr>
      <w:tr w:rsidR="00305C75" w:rsidRPr="00607B10">
        <w:trPr>
          <w:trHeight w:val="1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E4824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072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39" w:type="dxa"/>
            <w:gridSpan w:val="2"/>
          </w:tcPr>
          <w:p w:rsidR="00305C75" w:rsidRDefault="00305C75" w:rsidP="00A83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(соц.найм)</w:t>
            </w:r>
          </w:p>
        </w:tc>
        <w:tc>
          <w:tcPr>
            <w:tcW w:w="1080" w:type="dxa"/>
          </w:tcPr>
          <w:p w:rsidR="00305C75" w:rsidRDefault="00305C75" w:rsidP="00A83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844" w:type="dxa"/>
            <w:gridSpan w:val="3"/>
          </w:tcPr>
          <w:p w:rsidR="00305C75" w:rsidRDefault="00305C75" w:rsidP="00A83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EE4824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072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39" w:type="dxa"/>
            <w:gridSpan w:val="2"/>
          </w:tcPr>
          <w:p w:rsidR="00305C75" w:rsidRDefault="00305C75" w:rsidP="00A83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A83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844" w:type="dxa"/>
            <w:gridSpan w:val="3"/>
          </w:tcPr>
          <w:p w:rsidR="00305C75" w:rsidRDefault="00305C75" w:rsidP="00A83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8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EE4824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Default="00305C75" w:rsidP="00A83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(соц.найм)</w:t>
            </w:r>
          </w:p>
        </w:tc>
        <w:tc>
          <w:tcPr>
            <w:tcW w:w="1080" w:type="dxa"/>
          </w:tcPr>
          <w:p w:rsidR="00305C75" w:rsidRDefault="00305C75" w:rsidP="00A83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844" w:type="dxa"/>
            <w:gridSpan w:val="3"/>
          </w:tcPr>
          <w:p w:rsidR="00305C75" w:rsidRDefault="00305C75" w:rsidP="00A83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20CD5" w:rsidRDefault="00305C75" w:rsidP="00287840">
            <w:pPr>
              <w:rPr>
                <w:color w:val="000000"/>
              </w:rPr>
            </w:pPr>
            <w:r w:rsidRPr="00D20CD5">
              <w:rPr>
                <w:color w:val="000000"/>
              </w:rPr>
              <w:t>Захаров А.Н.</w:t>
            </w:r>
          </w:p>
        </w:tc>
        <w:tc>
          <w:tcPr>
            <w:tcW w:w="2072" w:type="dxa"/>
          </w:tcPr>
          <w:p w:rsidR="00305C75" w:rsidRPr="00D20CD5" w:rsidRDefault="00305C75" w:rsidP="0055180C">
            <w:pPr>
              <w:jc w:val="center"/>
              <w:rPr>
                <w:color w:val="000000"/>
              </w:rPr>
            </w:pPr>
            <w:r w:rsidRPr="00D20CD5">
              <w:rPr>
                <w:color w:val="000000"/>
              </w:rPr>
              <w:t>Помощник начальника Г</w:t>
            </w:r>
            <w:r>
              <w:rPr>
                <w:color w:val="000000"/>
              </w:rPr>
              <w:t>лавного управления</w:t>
            </w:r>
          </w:p>
          <w:p w:rsidR="00305C75" w:rsidRPr="00D20CD5" w:rsidRDefault="00305C75" w:rsidP="0055180C">
            <w:pPr>
              <w:jc w:val="center"/>
              <w:rPr>
                <w:color w:val="000000"/>
              </w:rPr>
            </w:pPr>
            <w:r w:rsidRPr="00D20CD5">
              <w:rPr>
                <w:color w:val="000000"/>
              </w:rPr>
              <w:t>- начальник отдела</w:t>
            </w:r>
          </w:p>
        </w:tc>
        <w:tc>
          <w:tcPr>
            <w:tcW w:w="2238" w:type="dxa"/>
            <w:gridSpan w:val="3"/>
          </w:tcPr>
          <w:p w:rsidR="00305C75" w:rsidRPr="00D20CD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596466,53</w:t>
            </w:r>
          </w:p>
        </w:tc>
        <w:tc>
          <w:tcPr>
            <w:tcW w:w="2839" w:type="dxa"/>
            <w:gridSpan w:val="2"/>
          </w:tcPr>
          <w:p w:rsidR="00305C75" w:rsidRDefault="00305C75" w:rsidP="00A83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A83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844" w:type="dxa"/>
            <w:gridSpan w:val="3"/>
          </w:tcPr>
          <w:p w:rsidR="00305C75" w:rsidRDefault="00305C75" w:rsidP="00A83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Pr="00D20CD5" w:rsidRDefault="00305C75" w:rsidP="00C16817">
            <w:pPr>
              <w:jc w:val="center"/>
              <w:rPr>
                <w:color w:val="000000"/>
              </w:rPr>
            </w:pPr>
            <w:r w:rsidRPr="00D20CD5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 w:rsidRPr="00D20CD5">
              <w:rPr>
                <w:color w:val="000000"/>
              </w:rPr>
              <w:t>Супруга</w:t>
            </w: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Pr="00D20CD5" w:rsidRDefault="00305C75" w:rsidP="00607B10">
            <w:pPr>
              <w:rPr>
                <w:color w:val="000000"/>
              </w:rPr>
            </w:pPr>
          </w:p>
        </w:tc>
        <w:tc>
          <w:tcPr>
            <w:tcW w:w="2072" w:type="dxa"/>
            <w:vMerge w:val="restart"/>
          </w:tcPr>
          <w:p w:rsidR="00305C75" w:rsidRPr="00D20CD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243479,53</w:t>
            </w:r>
          </w:p>
          <w:p w:rsidR="00305C75" w:rsidRPr="00D20CD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Default="00305C75" w:rsidP="00A83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A83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43,8</w:t>
            </w:r>
          </w:p>
        </w:tc>
        <w:tc>
          <w:tcPr>
            <w:tcW w:w="1844" w:type="dxa"/>
            <w:gridSpan w:val="3"/>
          </w:tcPr>
          <w:p w:rsidR="00305C75" w:rsidRDefault="00305C75" w:rsidP="00A83B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 w:rsidRPr="00D20CD5">
              <w:rPr>
                <w:color w:val="000000"/>
              </w:rPr>
              <w:t>-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Pr="00D20CD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D20CD5" w:rsidRDefault="00305C75" w:rsidP="00607B10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Pr="00D20CD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Pr="00D20CD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Pr="00D20CD5" w:rsidRDefault="00305C75" w:rsidP="00D05149">
            <w:pPr>
              <w:jc w:val="center"/>
              <w:rPr>
                <w:color w:val="000000"/>
              </w:rPr>
            </w:pPr>
            <w:r w:rsidRPr="00D20CD5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20CD5" w:rsidRDefault="00305C75" w:rsidP="00D05149">
            <w:pPr>
              <w:jc w:val="center"/>
              <w:rPr>
                <w:color w:val="000000"/>
              </w:rPr>
            </w:pPr>
            <w:r w:rsidRPr="00D20CD5">
              <w:rPr>
                <w:color w:val="000000"/>
              </w:rPr>
              <w:t>45</w:t>
            </w:r>
          </w:p>
        </w:tc>
        <w:tc>
          <w:tcPr>
            <w:tcW w:w="1844" w:type="dxa"/>
            <w:gridSpan w:val="3"/>
          </w:tcPr>
          <w:p w:rsidR="00305C75" w:rsidRPr="00D20CD5" w:rsidRDefault="00305C75" w:rsidP="00D05149">
            <w:pPr>
              <w:jc w:val="center"/>
              <w:rPr>
                <w:color w:val="000000"/>
              </w:rPr>
            </w:pPr>
            <w:r w:rsidRPr="00D20CD5"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20CD5" w:rsidRDefault="00305C75" w:rsidP="00607B10">
            <w:pPr>
              <w:rPr>
                <w:color w:val="000000"/>
              </w:rPr>
            </w:pPr>
            <w:r w:rsidRPr="00D20CD5">
              <w:rPr>
                <w:color w:val="000000"/>
              </w:rPr>
              <w:t>Сын</w:t>
            </w:r>
          </w:p>
        </w:tc>
        <w:tc>
          <w:tcPr>
            <w:tcW w:w="2072" w:type="dxa"/>
          </w:tcPr>
          <w:p w:rsidR="00305C75" w:rsidRPr="00D20CD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</w:tcPr>
          <w:p w:rsidR="00305C75" w:rsidRPr="00D20CD5" w:rsidRDefault="00305C75" w:rsidP="0055180C">
            <w:pPr>
              <w:jc w:val="center"/>
              <w:rPr>
                <w:color w:val="000000"/>
              </w:rPr>
            </w:pPr>
            <w:r w:rsidRPr="00D20CD5">
              <w:rPr>
                <w:color w:val="000000"/>
              </w:rPr>
              <w:t>-</w:t>
            </w:r>
          </w:p>
        </w:tc>
        <w:tc>
          <w:tcPr>
            <w:tcW w:w="2839" w:type="dxa"/>
            <w:gridSpan w:val="2"/>
          </w:tcPr>
          <w:p w:rsidR="00305C75" w:rsidRPr="00D20CD5" w:rsidRDefault="00305C75" w:rsidP="00D05149">
            <w:pPr>
              <w:jc w:val="center"/>
              <w:rPr>
                <w:color w:val="000000"/>
              </w:rPr>
            </w:pPr>
            <w:r w:rsidRPr="00D20CD5">
              <w:rPr>
                <w:color w:val="000000"/>
              </w:rPr>
              <w:t>Квартира</w:t>
            </w:r>
          </w:p>
          <w:p w:rsidR="00305C75" w:rsidRPr="00D20CD5" w:rsidRDefault="00305C75" w:rsidP="00D05149">
            <w:pPr>
              <w:jc w:val="center"/>
              <w:rPr>
                <w:color w:val="000000"/>
              </w:rPr>
            </w:pPr>
            <w:r w:rsidRPr="00D20CD5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D20CD5" w:rsidRDefault="00305C75" w:rsidP="00D05149">
            <w:pPr>
              <w:jc w:val="center"/>
              <w:rPr>
                <w:color w:val="000000"/>
              </w:rPr>
            </w:pPr>
            <w:r w:rsidRPr="00D20CD5">
              <w:rPr>
                <w:color w:val="000000"/>
              </w:rPr>
              <w:t>45</w:t>
            </w:r>
          </w:p>
        </w:tc>
        <w:tc>
          <w:tcPr>
            <w:tcW w:w="1844" w:type="dxa"/>
            <w:gridSpan w:val="3"/>
          </w:tcPr>
          <w:p w:rsidR="00305C75" w:rsidRPr="00D20CD5" w:rsidRDefault="00305C75" w:rsidP="00D05149">
            <w:pPr>
              <w:jc w:val="center"/>
              <w:rPr>
                <w:color w:val="000000"/>
              </w:rPr>
            </w:pPr>
            <w:r w:rsidRPr="00D20CD5"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Pr="00D20CD5" w:rsidRDefault="00305C75" w:rsidP="00C16817">
            <w:pPr>
              <w:jc w:val="center"/>
              <w:rPr>
                <w:color w:val="000000"/>
              </w:rPr>
            </w:pPr>
            <w:r w:rsidRPr="00D20CD5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8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Лялин Е.В.</w:t>
            </w: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Pr="00F458B3" w:rsidRDefault="00305C75" w:rsidP="00607B10">
            <w:pPr>
              <w:rPr>
                <w:color w:val="000000"/>
              </w:rPr>
            </w:pPr>
          </w:p>
        </w:tc>
        <w:tc>
          <w:tcPr>
            <w:tcW w:w="2072" w:type="dxa"/>
            <w:vMerge w:val="restart"/>
          </w:tcPr>
          <w:p w:rsidR="00305C75" w:rsidRPr="00F458B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управления</w:t>
            </w:r>
          </w:p>
        </w:tc>
        <w:tc>
          <w:tcPr>
            <w:tcW w:w="2238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581867,49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F458B3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Pr="00F458B3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Pr="00F458B3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32,16</w:t>
            </w:r>
          </w:p>
        </w:tc>
        <w:tc>
          <w:tcPr>
            <w:tcW w:w="1844" w:type="dxa"/>
            <w:gridSpan w:val="3"/>
          </w:tcPr>
          <w:p w:rsidR="00305C75" w:rsidRPr="00F458B3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Pr="00F458B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(договор аренды)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844" w:type="dxa"/>
            <w:gridSpan w:val="3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Pr="00F458B3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1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(договор аренды)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1495</w:t>
            </w:r>
          </w:p>
        </w:tc>
        <w:tc>
          <w:tcPr>
            <w:tcW w:w="1844" w:type="dxa"/>
            <w:gridSpan w:val="3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Pr="00F458B3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7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39,9</w:t>
            </w:r>
          </w:p>
        </w:tc>
        <w:tc>
          <w:tcPr>
            <w:tcW w:w="1844" w:type="dxa"/>
            <w:gridSpan w:val="3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07" w:type="dxa"/>
            <w:vMerge/>
          </w:tcPr>
          <w:p w:rsidR="00305C75" w:rsidRPr="00F458B3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072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39" w:type="dxa"/>
            <w:gridSpan w:val="2"/>
          </w:tcPr>
          <w:p w:rsidR="00305C75" w:rsidRDefault="00305C75" w:rsidP="00F458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F458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844" w:type="dxa"/>
            <w:gridSpan w:val="3"/>
          </w:tcPr>
          <w:p w:rsidR="00305C75" w:rsidRDefault="00305C75" w:rsidP="00F458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F458B3">
            <w:pPr>
              <w:jc w:val="center"/>
              <w:rPr>
                <w:color w:val="000000"/>
              </w:rPr>
            </w:pPr>
          </w:p>
        </w:tc>
        <w:tc>
          <w:tcPr>
            <w:tcW w:w="2207" w:type="dxa"/>
          </w:tcPr>
          <w:p w:rsidR="00305C75" w:rsidRPr="00F458B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3A1146" w:rsidRDefault="00305C75" w:rsidP="00607B10">
            <w:pPr>
              <w:rPr>
                <w:color w:val="000000"/>
              </w:rPr>
            </w:pPr>
            <w:r w:rsidRPr="003A1146">
              <w:rPr>
                <w:color w:val="000000"/>
              </w:rPr>
              <w:t>Маслов О.Г.</w:t>
            </w:r>
          </w:p>
        </w:tc>
        <w:tc>
          <w:tcPr>
            <w:tcW w:w="2072" w:type="dxa"/>
            <w:vMerge w:val="restart"/>
          </w:tcPr>
          <w:p w:rsidR="00305C75" w:rsidRPr="003A1146" w:rsidRDefault="00305C75" w:rsidP="0055180C">
            <w:pPr>
              <w:jc w:val="center"/>
              <w:rPr>
                <w:color w:val="000000"/>
              </w:rPr>
            </w:pPr>
            <w:r w:rsidRPr="003A1146">
              <w:rPr>
                <w:color w:val="000000"/>
              </w:rPr>
              <w:t>Заместитель начальника управления –начальник отдела</w:t>
            </w:r>
          </w:p>
          <w:p w:rsidR="00305C75" w:rsidRPr="003A1146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 w:val="restart"/>
          </w:tcPr>
          <w:p w:rsidR="00305C75" w:rsidRPr="003A1146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539657,72</w:t>
            </w:r>
          </w:p>
        </w:tc>
        <w:tc>
          <w:tcPr>
            <w:tcW w:w="2839" w:type="dxa"/>
            <w:gridSpan w:val="2"/>
          </w:tcPr>
          <w:p w:rsidR="00305C75" w:rsidRPr="003A1146" w:rsidRDefault="00305C75" w:rsidP="00D05149">
            <w:pPr>
              <w:jc w:val="center"/>
              <w:rPr>
                <w:color w:val="000000"/>
              </w:rPr>
            </w:pPr>
            <w:r w:rsidRPr="003A1146">
              <w:rPr>
                <w:color w:val="000000"/>
              </w:rPr>
              <w:t>Квартира</w:t>
            </w:r>
          </w:p>
          <w:p w:rsidR="00305C75" w:rsidRPr="003A1146" w:rsidRDefault="00305C75" w:rsidP="00D05149">
            <w:pPr>
              <w:jc w:val="center"/>
              <w:rPr>
                <w:color w:val="000000"/>
              </w:rPr>
            </w:pPr>
            <w:r w:rsidRPr="003A1146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3A1146" w:rsidRDefault="00305C75" w:rsidP="00D05149">
            <w:pPr>
              <w:jc w:val="center"/>
              <w:rPr>
                <w:color w:val="000000"/>
              </w:rPr>
            </w:pPr>
            <w:r w:rsidRPr="003A1146">
              <w:rPr>
                <w:color w:val="000000"/>
              </w:rPr>
              <w:t>78,3</w:t>
            </w:r>
          </w:p>
        </w:tc>
        <w:tc>
          <w:tcPr>
            <w:tcW w:w="1844" w:type="dxa"/>
            <w:gridSpan w:val="3"/>
          </w:tcPr>
          <w:p w:rsidR="00305C75" w:rsidRPr="003A1146" w:rsidRDefault="00305C75" w:rsidP="00D05149">
            <w:pPr>
              <w:jc w:val="center"/>
              <w:rPr>
                <w:color w:val="000000"/>
              </w:rPr>
            </w:pPr>
            <w:r w:rsidRPr="003A1146">
              <w:rPr>
                <w:color w:val="000000"/>
              </w:rPr>
              <w:t>Россия</w:t>
            </w:r>
          </w:p>
        </w:tc>
        <w:tc>
          <w:tcPr>
            <w:tcW w:w="2207" w:type="dxa"/>
            <w:vMerge w:val="restart"/>
          </w:tcPr>
          <w:p w:rsidR="00305C75" w:rsidRPr="003A1146" w:rsidRDefault="00305C75" w:rsidP="00C16817">
            <w:pPr>
              <w:jc w:val="center"/>
              <w:rPr>
                <w:color w:val="000000"/>
              </w:rPr>
            </w:pPr>
            <w:r w:rsidRPr="003A1146">
              <w:rPr>
                <w:color w:val="000000"/>
              </w:rPr>
              <w:t xml:space="preserve">Автомобиль легковой </w:t>
            </w:r>
            <w:r>
              <w:rPr>
                <w:color w:val="000000"/>
              </w:rPr>
              <w:t>Ситроен С-Кроссер</w:t>
            </w:r>
          </w:p>
          <w:p w:rsidR="00305C75" w:rsidRPr="003A1146" w:rsidRDefault="00305C75" w:rsidP="00C16817">
            <w:pPr>
              <w:jc w:val="center"/>
              <w:rPr>
                <w:color w:val="000000"/>
              </w:rPr>
            </w:pPr>
            <w:r w:rsidRPr="003A1146">
              <w:rPr>
                <w:color w:val="000000"/>
              </w:rPr>
              <w:t>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3A1146" w:rsidRDefault="00305C75" w:rsidP="00607B10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Pr="003A1146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Pr="003A1146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Pr="003A1146" w:rsidRDefault="00305C75" w:rsidP="00D05149">
            <w:pPr>
              <w:jc w:val="center"/>
              <w:rPr>
                <w:color w:val="000000"/>
              </w:rPr>
            </w:pPr>
            <w:r w:rsidRPr="003A1146">
              <w:rPr>
                <w:color w:val="000000"/>
              </w:rPr>
              <w:t>Гаражный бокс</w:t>
            </w:r>
          </w:p>
          <w:p w:rsidR="00305C75" w:rsidRPr="003A1146" w:rsidRDefault="00305C75" w:rsidP="00D05149">
            <w:pPr>
              <w:jc w:val="center"/>
              <w:rPr>
                <w:color w:val="000000"/>
              </w:rPr>
            </w:pPr>
            <w:r w:rsidRPr="003A1146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3A1146" w:rsidRDefault="00305C75" w:rsidP="00D05149">
            <w:pPr>
              <w:jc w:val="center"/>
              <w:rPr>
                <w:color w:val="000000"/>
              </w:rPr>
            </w:pPr>
            <w:r w:rsidRPr="003A1146">
              <w:rPr>
                <w:color w:val="000000"/>
              </w:rPr>
              <w:t>15,8</w:t>
            </w:r>
          </w:p>
        </w:tc>
        <w:tc>
          <w:tcPr>
            <w:tcW w:w="1844" w:type="dxa"/>
            <w:gridSpan w:val="3"/>
          </w:tcPr>
          <w:p w:rsidR="00305C75" w:rsidRPr="003A1146" w:rsidRDefault="00305C75" w:rsidP="00D05149">
            <w:pPr>
              <w:jc w:val="center"/>
              <w:rPr>
                <w:color w:val="000000"/>
              </w:rPr>
            </w:pPr>
            <w:r w:rsidRPr="003A1146"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Pr="003A1146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3A1146" w:rsidRDefault="00305C75" w:rsidP="00607B10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Pr="003A1146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Pr="003A1146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Pr="003A1146" w:rsidRDefault="00305C75" w:rsidP="00D05149">
            <w:pPr>
              <w:jc w:val="center"/>
              <w:rPr>
                <w:color w:val="000000"/>
              </w:rPr>
            </w:pPr>
            <w:r w:rsidRPr="003A1146">
              <w:rPr>
                <w:color w:val="000000"/>
              </w:rPr>
              <w:t>Квартира</w:t>
            </w:r>
          </w:p>
          <w:p w:rsidR="00305C75" w:rsidRPr="003A1146" w:rsidRDefault="00305C75" w:rsidP="00D05149">
            <w:pPr>
              <w:jc w:val="center"/>
              <w:rPr>
                <w:color w:val="000000"/>
              </w:rPr>
            </w:pPr>
            <w:r w:rsidRPr="003A1146">
              <w:rPr>
                <w:color w:val="000000"/>
              </w:rPr>
              <w:t>(</w:t>
            </w:r>
            <w:r>
              <w:rPr>
                <w:color w:val="000000"/>
              </w:rPr>
              <w:t>найм</w:t>
            </w:r>
            <w:r w:rsidRPr="003A1146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3A1146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16,3</w:t>
            </w:r>
          </w:p>
        </w:tc>
        <w:tc>
          <w:tcPr>
            <w:tcW w:w="1844" w:type="dxa"/>
            <w:gridSpan w:val="3"/>
          </w:tcPr>
          <w:p w:rsidR="00305C75" w:rsidRPr="003A1146" w:rsidRDefault="00305C75" w:rsidP="00D05149">
            <w:pPr>
              <w:jc w:val="center"/>
              <w:rPr>
                <w:color w:val="000000"/>
              </w:rPr>
            </w:pPr>
            <w:r w:rsidRPr="003A1146"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Pr="003A1146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3A1146" w:rsidRDefault="00305C75" w:rsidP="00607B10">
            <w:pPr>
              <w:rPr>
                <w:color w:val="000000"/>
              </w:rPr>
            </w:pPr>
            <w:r w:rsidRPr="003A1146">
              <w:rPr>
                <w:color w:val="000000"/>
              </w:rPr>
              <w:t>Сын</w:t>
            </w:r>
          </w:p>
        </w:tc>
        <w:tc>
          <w:tcPr>
            <w:tcW w:w="2072" w:type="dxa"/>
          </w:tcPr>
          <w:p w:rsidR="00305C75" w:rsidRPr="003A1146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</w:tcPr>
          <w:p w:rsidR="00305C75" w:rsidRPr="003A1146" w:rsidRDefault="00305C75" w:rsidP="0055180C">
            <w:pPr>
              <w:jc w:val="center"/>
              <w:rPr>
                <w:color w:val="000000"/>
              </w:rPr>
            </w:pPr>
            <w:r w:rsidRPr="003A1146">
              <w:rPr>
                <w:color w:val="000000"/>
              </w:rPr>
              <w:t>-</w:t>
            </w:r>
          </w:p>
        </w:tc>
        <w:tc>
          <w:tcPr>
            <w:tcW w:w="2839" w:type="dxa"/>
            <w:gridSpan w:val="2"/>
          </w:tcPr>
          <w:p w:rsidR="00305C75" w:rsidRPr="003A1146" w:rsidRDefault="00305C75" w:rsidP="00D05149">
            <w:pPr>
              <w:jc w:val="center"/>
              <w:rPr>
                <w:color w:val="000000"/>
              </w:rPr>
            </w:pPr>
            <w:r w:rsidRPr="003A1146">
              <w:rPr>
                <w:color w:val="000000"/>
              </w:rPr>
              <w:t>Квартира</w:t>
            </w:r>
          </w:p>
          <w:p w:rsidR="00305C75" w:rsidRPr="003A1146" w:rsidRDefault="00305C75" w:rsidP="00D05149">
            <w:pPr>
              <w:jc w:val="center"/>
              <w:rPr>
                <w:color w:val="000000"/>
              </w:rPr>
            </w:pPr>
            <w:r w:rsidRPr="003A1146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3A1146" w:rsidRDefault="00305C75" w:rsidP="00D05149">
            <w:pPr>
              <w:jc w:val="center"/>
              <w:rPr>
                <w:color w:val="000000"/>
              </w:rPr>
            </w:pPr>
            <w:r w:rsidRPr="003A1146">
              <w:rPr>
                <w:color w:val="000000"/>
              </w:rPr>
              <w:t>57,5</w:t>
            </w:r>
          </w:p>
        </w:tc>
        <w:tc>
          <w:tcPr>
            <w:tcW w:w="1844" w:type="dxa"/>
            <w:gridSpan w:val="3"/>
          </w:tcPr>
          <w:p w:rsidR="00305C75" w:rsidRPr="003A1146" w:rsidRDefault="00305C75" w:rsidP="00D05149">
            <w:pPr>
              <w:jc w:val="center"/>
              <w:rPr>
                <w:color w:val="000000"/>
              </w:rPr>
            </w:pPr>
            <w:r w:rsidRPr="003A1146"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Pr="003A1146" w:rsidRDefault="00305C75" w:rsidP="00C16817">
            <w:pPr>
              <w:jc w:val="center"/>
              <w:rPr>
                <w:color w:val="000000"/>
              </w:rPr>
            </w:pPr>
            <w:r w:rsidRPr="003A1146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4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586164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Минулин Д.И.</w:t>
            </w:r>
          </w:p>
        </w:tc>
        <w:tc>
          <w:tcPr>
            <w:tcW w:w="2072" w:type="dxa"/>
            <w:vMerge w:val="restart"/>
          </w:tcPr>
          <w:p w:rsidR="00305C75" w:rsidRPr="0058616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управления – начальник отдела</w:t>
            </w:r>
          </w:p>
        </w:tc>
        <w:tc>
          <w:tcPr>
            <w:tcW w:w="2238" w:type="dxa"/>
            <w:gridSpan w:val="3"/>
            <w:vMerge w:val="restart"/>
          </w:tcPr>
          <w:p w:rsidR="00305C75" w:rsidRPr="0058616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1155538,6</w:t>
            </w:r>
          </w:p>
        </w:tc>
        <w:tc>
          <w:tcPr>
            <w:tcW w:w="2839" w:type="dxa"/>
            <w:gridSpan w:val="2"/>
          </w:tcPr>
          <w:p w:rsidR="00305C75" w:rsidRPr="00586164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586164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53,8</w:t>
            </w:r>
          </w:p>
        </w:tc>
        <w:tc>
          <w:tcPr>
            <w:tcW w:w="1844" w:type="dxa"/>
            <w:gridSpan w:val="3"/>
          </w:tcPr>
          <w:p w:rsidR="00305C75" w:rsidRPr="00586164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 w:val="restart"/>
          </w:tcPr>
          <w:p w:rsidR="00305C75" w:rsidRPr="0058616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7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Pr="00586164" w:rsidRDefault="00305C75" w:rsidP="00586164">
            <w:pPr>
              <w:jc w:val="center"/>
              <w:rPr>
                <w:color w:val="000000"/>
              </w:rPr>
            </w:pPr>
            <w:r w:rsidRPr="00586164">
              <w:rPr>
                <w:color w:val="000000"/>
              </w:rPr>
              <w:t>Квартира</w:t>
            </w:r>
          </w:p>
          <w:p w:rsidR="00305C75" w:rsidRPr="00586164" w:rsidRDefault="00305C75" w:rsidP="00586164">
            <w:pPr>
              <w:jc w:val="center"/>
              <w:rPr>
                <w:color w:val="000000"/>
              </w:rPr>
            </w:pPr>
            <w:r w:rsidRPr="00586164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586164" w:rsidRDefault="00305C75" w:rsidP="005861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844" w:type="dxa"/>
            <w:gridSpan w:val="3"/>
          </w:tcPr>
          <w:p w:rsidR="00305C75" w:rsidRPr="00586164" w:rsidRDefault="00305C75" w:rsidP="00586164">
            <w:pPr>
              <w:jc w:val="center"/>
              <w:rPr>
                <w:color w:val="000000"/>
              </w:rPr>
            </w:pPr>
            <w:r w:rsidRPr="00586164"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Pr="00586164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7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072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118529,69</w:t>
            </w:r>
          </w:p>
        </w:tc>
        <w:tc>
          <w:tcPr>
            <w:tcW w:w="2839" w:type="dxa"/>
            <w:gridSpan w:val="2"/>
          </w:tcPr>
          <w:p w:rsidR="00305C75" w:rsidRPr="00586164" w:rsidRDefault="00305C75" w:rsidP="005861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5861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53,8</w:t>
            </w:r>
          </w:p>
        </w:tc>
        <w:tc>
          <w:tcPr>
            <w:tcW w:w="1844" w:type="dxa"/>
            <w:gridSpan w:val="3"/>
          </w:tcPr>
          <w:p w:rsidR="00305C75" w:rsidRPr="00586164" w:rsidRDefault="00305C75" w:rsidP="005861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 w:val="restart"/>
          </w:tcPr>
          <w:p w:rsidR="00305C75" w:rsidRPr="0058616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Пежо 206 (индивидуальная)</w:t>
            </w: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Pr="00586164" w:rsidRDefault="00305C75" w:rsidP="00586164">
            <w:pPr>
              <w:jc w:val="center"/>
              <w:rPr>
                <w:color w:val="000000"/>
              </w:rPr>
            </w:pPr>
            <w:r w:rsidRPr="00586164">
              <w:rPr>
                <w:color w:val="000000"/>
              </w:rPr>
              <w:t>Квартира</w:t>
            </w:r>
          </w:p>
          <w:p w:rsidR="00305C75" w:rsidRPr="00586164" w:rsidRDefault="00305C75" w:rsidP="00586164">
            <w:pPr>
              <w:jc w:val="center"/>
              <w:rPr>
                <w:color w:val="000000"/>
              </w:rPr>
            </w:pPr>
            <w:r w:rsidRPr="00586164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586164" w:rsidRDefault="00305C75" w:rsidP="005861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844" w:type="dxa"/>
            <w:gridSpan w:val="3"/>
          </w:tcPr>
          <w:p w:rsidR="00305C75" w:rsidRPr="00586164" w:rsidRDefault="00305C75" w:rsidP="00586164">
            <w:pPr>
              <w:jc w:val="center"/>
              <w:rPr>
                <w:color w:val="000000"/>
              </w:rPr>
            </w:pPr>
            <w:r w:rsidRPr="00586164"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8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072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39" w:type="dxa"/>
            <w:gridSpan w:val="2"/>
          </w:tcPr>
          <w:p w:rsidR="00305C75" w:rsidRPr="00586164" w:rsidRDefault="00305C75" w:rsidP="00586164">
            <w:pPr>
              <w:jc w:val="center"/>
              <w:rPr>
                <w:color w:val="000000"/>
              </w:rPr>
            </w:pPr>
            <w:r w:rsidRPr="00586164">
              <w:rPr>
                <w:color w:val="000000"/>
              </w:rPr>
              <w:t>Квартира</w:t>
            </w:r>
          </w:p>
          <w:p w:rsidR="00305C75" w:rsidRPr="00586164" w:rsidRDefault="00305C75" w:rsidP="00586164">
            <w:pPr>
              <w:jc w:val="center"/>
              <w:rPr>
                <w:color w:val="000000"/>
              </w:rPr>
            </w:pPr>
            <w:r w:rsidRPr="00586164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586164" w:rsidRDefault="00305C75" w:rsidP="005861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844" w:type="dxa"/>
            <w:gridSpan w:val="3"/>
          </w:tcPr>
          <w:p w:rsidR="00305C75" w:rsidRPr="00586164" w:rsidRDefault="00305C75" w:rsidP="00586164">
            <w:pPr>
              <w:jc w:val="center"/>
              <w:rPr>
                <w:color w:val="000000"/>
              </w:rPr>
            </w:pPr>
            <w:r w:rsidRPr="00586164"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Pr="0058616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5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Шихотов В.Б.</w:t>
            </w:r>
          </w:p>
        </w:tc>
        <w:tc>
          <w:tcPr>
            <w:tcW w:w="2072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управления – начальник отдела</w:t>
            </w:r>
          </w:p>
        </w:tc>
        <w:tc>
          <w:tcPr>
            <w:tcW w:w="2238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600966,59</w:t>
            </w:r>
          </w:p>
        </w:tc>
        <w:tc>
          <w:tcPr>
            <w:tcW w:w="2839" w:type="dxa"/>
            <w:gridSpan w:val="2"/>
          </w:tcPr>
          <w:p w:rsidR="00305C75" w:rsidRPr="006A0A98" w:rsidRDefault="00305C75" w:rsidP="00E44927">
            <w:pPr>
              <w:jc w:val="center"/>
              <w:rPr>
                <w:color w:val="000000"/>
              </w:rPr>
            </w:pPr>
            <w:r w:rsidRPr="006A0A98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6A0A98" w:rsidRDefault="00305C75" w:rsidP="00E44927">
            <w:pPr>
              <w:jc w:val="center"/>
              <w:rPr>
                <w:color w:val="000000"/>
              </w:rPr>
            </w:pPr>
            <w:r w:rsidRPr="006A0A98">
              <w:rPr>
                <w:color w:val="000000"/>
              </w:rPr>
              <w:t>33</w:t>
            </w:r>
          </w:p>
        </w:tc>
        <w:tc>
          <w:tcPr>
            <w:tcW w:w="1844" w:type="dxa"/>
            <w:gridSpan w:val="3"/>
          </w:tcPr>
          <w:p w:rsidR="00305C75" w:rsidRPr="006A0A98" w:rsidRDefault="00305C75" w:rsidP="00E44927">
            <w:pPr>
              <w:jc w:val="center"/>
              <w:rPr>
                <w:color w:val="000000"/>
              </w:rPr>
            </w:pPr>
            <w:r w:rsidRPr="006A0A98"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Pr="006A0A98" w:rsidRDefault="00305C75" w:rsidP="00C16817">
            <w:pPr>
              <w:jc w:val="center"/>
              <w:rPr>
                <w:color w:val="000000"/>
              </w:rPr>
            </w:pPr>
            <w:r w:rsidRPr="006A0A98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1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072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914306,20</w:t>
            </w:r>
          </w:p>
        </w:tc>
        <w:tc>
          <w:tcPr>
            <w:tcW w:w="2839" w:type="dxa"/>
            <w:gridSpan w:val="2"/>
          </w:tcPr>
          <w:p w:rsidR="00305C75" w:rsidRPr="006A0A98" w:rsidRDefault="00305C75" w:rsidP="00E44927">
            <w:pPr>
              <w:jc w:val="center"/>
              <w:rPr>
                <w:color w:val="000000"/>
              </w:rPr>
            </w:pPr>
            <w:r w:rsidRPr="006A0A98">
              <w:rPr>
                <w:color w:val="000000"/>
              </w:rPr>
              <w:t>Квартира</w:t>
            </w:r>
          </w:p>
          <w:p w:rsidR="00305C75" w:rsidRPr="006A0A98" w:rsidRDefault="00305C75" w:rsidP="00E44927">
            <w:pPr>
              <w:jc w:val="center"/>
              <w:rPr>
                <w:color w:val="000000"/>
              </w:rPr>
            </w:pPr>
            <w:r w:rsidRPr="006A0A98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6A0A98" w:rsidRDefault="00305C75" w:rsidP="00E449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844" w:type="dxa"/>
            <w:gridSpan w:val="3"/>
          </w:tcPr>
          <w:p w:rsidR="00305C75" w:rsidRPr="006A0A98" w:rsidRDefault="00305C75" w:rsidP="00E44927">
            <w:pPr>
              <w:jc w:val="center"/>
              <w:rPr>
                <w:color w:val="000000"/>
              </w:rPr>
            </w:pPr>
            <w:r w:rsidRPr="006A0A98">
              <w:rPr>
                <w:color w:val="000000"/>
              </w:rPr>
              <w:t>Россия</w:t>
            </w:r>
          </w:p>
        </w:tc>
        <w:tc>
          <w:tcPr>
            <w:tcW w:w="2207" w:type="dxa"/>
            <w:vMerge w:val="restart"/>
          </w:tcPr>
          <w:p w:rsidR="00305C75" w:rsidRPr="006A0A98" w:rsidRDefault="00305C75" w:rsidP="00C16817">
            <w:pPr>
              <w:jc w:val="center"/>
              <w:rPr>
                <w:color w:val="000000"/>
              </w:rPr>
            </w:pPr>
            <w:r w:rsidRPr="006A0A98">
              <w:rPr>
                <w:color w:val="000000"/>
              </w:rPr>
              <w:t>Автомобиль легковой Мицубиси Лансер</w:t>
            </w:r>
          </w:p>
          <w:p w:rsidR="00305C75" w:rsidRPr="006A0A98" w:rsidRDefault="00305C75" w:rsidP="00C16817">
            <w:pPr>
              <w:jc w:val="center"/>
              <w:rPr>
                <w:color w:val="000000"/>
              </w:rPr>
            </w:pPr>
            <w:r w:rsidRPr="006A0A98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54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Pr="006A0A98" w:rsidRDefault="00305C75" w:rsidP="00E44927">
            <w:pPr>
              <w:jc w:val="center"/>
              <w:rPr>
                <w:color w:val="000000"/>
              </w:rPr>
            </w:pPr>
            <w:r w:rsidRPr="006A0A98">
              <w:rPr>
                <w:color w:val="000000"/>
              </w:rPr>
              <w:t>Квартира</w:t>
            </w:r>
          </w:p>
          <w:p w:rsidR="00305C75" w:rsidRPr="006A0A98" w:rsidRDefault="00305C75" w:rsidP="00E44927">
            <w:pPr>
              <w:jc w:val="center"/>
              <w:rPr>
                <w:color w:val="000000"/>
              </w:rPr>
            </w:pPr>
            <w:r w:rsidRPr="006A0A98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6A0A98" w:rsidRDefault="00305C75" w:rsidP="00E449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844" w:type="dxa"/>
            <w:gridSpan w:val="3"/>
          </w:tcPr>
          <w:p w:rsidR="00305C75" w:rsidRPr="006A0A98" w:rsidRDefault="00305C75" w:rsidP="00E449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Pr="006A0A98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Pr="009A4F65" w:rsidRDefault="00305C75" w:rsidP="00E44927">
            <w:pPr>
              <w:jc w:val="center"/>
              <w:rPr>
                <w:color w:val="000000"/>
              </w:rPr>
            </w:pPr>
            <w:r w:rsidRPr="009A4F65">
              <w:rPr>
                <w:color w:val="000000"/>
              </w:rPr>
              <w:t>Гараж (аренда)</w:t>
            </w:r>
          </w:p>
        </w:tc>
        <w:tc>
          <w:tcPr>
            <w:tcW w:w="1080" w:type="dxa"/>
          </w:tcPr>
          <w:p w:rsidR="00305C75" w:rsidRPr="009A4F65" w:rsidRDefault="00305C75" w:rsidP="00E44927">
            <w:pPr>
              <w:jc w:val="center"/>
              <w:rPr>
                <w:color w:val="000000"/>
              </w:rPr>
            </w:pPr>
            <w:r w:rsidRPr="009A4F65">
              <w:rPr>
                <w:color w:val="000000"/>
              </w:rPr>
              <w:t>28</w:t>
            </w:r>
          </w:p>
        </w:tc>
        <w:tc>
          <w:tcPr>
            <w:tcW w:w="1844" w:type="dxa"/>
            <w:gridSpan w:val="3"/>
          </w:tcPr>
          <w:p w:rsidR="00305C75" w:rsidRPr="009A4F65" w:rsidRDefault="00305C75" w:rsidP="00E44927">
            <w:pPr>
              <w:jc w:val="center"/>
              <w:rPr>
                <w:color w:val="000000"/>
              </w:rPr>
            </w:pPr>
            <w:r w:rsidRPr="009A4F65"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Pr="006A0A98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072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39" w:type="dxa"/>
            <w:gridSpan w:val="2"/>
          </w:tcPr>
          <w:p w:rsidR="00305C75" w:rsidRPr="006A0A98" w:rsidRDefault="00305C75" w:rsidP="00E44927">
            <w:pPr>
              <w:jc w:val="center"/>
              <w:rPr>
                <w:color w:val="000000"/>
              </w:rPr>
            </w:pPr>
            <w:r w:rsidRPr="006A0A98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E44927">
            <w:pPr>
              <w:jc w:val="center"/>
              <w:rPr>
                <w:color w:val="000000"/>
              </w:rPr>
            </w:pPr>
            <w:r w:rsidRPr="006A0A98">
              <w:rPr>
                <w:color w:val="000000"/>
              </w:rPr>
              <w:t>33</w:t>
            </w:r>
          </w:p>
        </w:tc>
        <w:tc>
          <w:tcPr>
            <w:tcW w:w="1844" w:type="dxa"/>
            <w:gridSpan w:val="3"/>
          </w:tcPr>
          <w:p w:rsidR="00305C75" w:rsidRPr="00586164" w:rsidRDefault="00305C75" w:rsidP="00E44927">
            <w:pPr>
              <w:jc w:val="center"/>
              <w:rPr>
                <w:color w:val="000000"/>
              </w:rPr>
            </w:pPr>
            <w:r w:rsidRPr="006A0A98"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Pr="006A0A98" w:rsidRDefault="00305C75" w:rsidP="00C16817">
            <w:pPr>
              <w:jc w:val="center"/>
              <w:rPr>
                <w:color w:val="000000"/>
              </w:rPr>
            </w:pPr>
            <w:r w:rsidRPr="006A0A98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07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8D4080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Архипов В.В.</w:t>
            </w:r>
          </w:p>
        </w:tc>
        <w:tc>
          <w:tcPr>
            <w:tcW w:w="2072" w:type="dxa"/>
          </w:tcPr>
          <w:p w:rsidR="00305C75" w:rsidRPr="008D408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отдела</w:t>
            </w:r>
          </w:p>
        </w:tc>
        <w:tc>
          <w:tcPr>
            <w:tcW w:w="2238" w:type="dxa"/>
            <w:gridSpan w:val="3"/>
          </w:tcPr>
          <w:p w:rsidR="00305C75" w:rsidRPr="008D408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517650,04</w:t>
            </w:r>
          </w:p>
        </w:tc>
        <w:tc>
          <w:tcPr>
            <w:tcW w:w="2839" w:type="dxa"/>
            <w:gridSpan w:val="2"/>
          </w:tcPr>
          <w:p w:rsidR="00305C75" w:rsidRPr="008D4080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8D4080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58,2</w:t>
            </w:r>
          </w:p>
        </w:tc>
        <w:tc>
          <w:tcPr>
            <w:tcW w:w="1844" w:type="dxa"/>
            <w:gridSpan w:val="3"/>
          </w:tcPr>
          <w:p w:rsidR="00305C75" w:rsidRPr="008D4080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Pr="008D4080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ВАЗ21102 (индивидуальная)</w:t>
            </w:r>
          </w:p>
        </w:tc>
      </w:tr>
      <w:tr w:rsidR="00305C75" w:rsidRPr="00607B10">
        <w:trPr>
          <w:trHeight w:val="50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072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1258154,35</w:t>
            </w:r>
          </w:p>
        </w:tc>
        <w:tc>
          <w:tcPr>
            <w:tcW w:w="2839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36,0</w:t>
            </w:r>
          </w:p>
        </w:tc>
        <w:tc>
          <w:tcPr>
            <w:tcW w:w="1844" w:type="dxa"/>
            <w:gridSpan w:val="3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8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31,1</w:t>
            </w:r>
          </w:p>
        </w:tc>
        <w:tc>
          <w:tcPr>
            <w:tcW w:w="1844" w:type="dxa"/>
            <w:gridSpan w:val="3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58,2</w:t>
            </w:r>
          </w:p>
        </w:tc>
        <w:tc>
          <w:tcPr>
            <w:tcW w:w="1844" w:type="dxa"/>
            <w:gridSpan w:val="3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072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39" w:type="dxa"/>
            <w:gridSpan w:val="2"/>
          </w:tcPr>
          <w:p w:rsidR="00305C75" w:rsidRDefault="00305C75" w:rsidP="001546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1546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58,2</w:t>
            </w:r>
          </w:p>
        </w:tc>
        <w:tc>
          <w:tcPr>
            <w:tcW w:w="1844" w:type="dxa"/>
            <w:gridSpan w:val="3"/>
          </w:tcPr>
          <w:p w:rsidR="00305C75" w:rsidRDefault="00305C75" w:rsidP="001546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2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072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39" w:type="dxa"/>
            <w:gridSpan w:val="2"/>
          </w:tcPr>
          <w:p w:rsidR="00305C75" w:rsidRDefault="00305C75" w:rsidP="001546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1546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58,2</w:t>
            </w:r>
          </w:p>
        </w:tc>
        <w:tc>
          <w:tcPr>
            <w:tcW w:w="1844" w:type="dxa"/>
            <w:gridSpan w:val="3"/>
          </w:tcPr>
          <w:p w:rsidR="00305C75" w:rsidRDefault="00305C75" w:rsidP="001546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57CF9" w:rsidRDefault="00305C75" w:rsidP="00607B10">
            <w:pPr>
              <w:rPr>
                <w:color w:val="000000"/>
              </w:rPr>
            </w:pPr>
            <w:r w:rsidRPr="00B57CF9">
              <w:rPr>
                <w:color w:val="000000"/>
              </w:rPr>
              <w:t>Апкарянц Л.Н.</w:t>
            </w:r>
          </w:p>
        </w:tc>
        <w:tc>
          <w:tcPr>
            <w:tcW w:w="2072" w:type="dxa"/>
          </w:tcPr>
          <w:p w:rsidR="00305C75" w:rsidRPr="00B57CF9" w:rsidRDefault="00305C75" w:rsidP="0055180C">
            <w:pPr>
              <w:jc w:val="center"/>
              <w:rPr>
                <w:color w:val="000000"/>
              </w:rPr>
            </w:pPr>
            <w:r w:rsidRPr="00B57CF9">
              <w:rPr>
                <w:color w:val="000000"/>
              </w:rPr>
              <w:t>Начальник отдела</w:t>
            </w:r>
          </w:p>
        </w:tc>
        <w:tc>
          <w:tcPr>
            <w:tcW w:w="2238" w:type="dxa"/>
            <w:gridSpan w:val="3"/>
          </w:tcPr>
          <w:p w:rsidR="00305C75" w:rsidRPr="00B57CF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344826,42</w:t>
            </w:r>
          </w:p>
        </w:tc>
        <w:tc>
          <w:tcPr>
            <w:tcW w:w="2839" w:type="dxa"/>
            <w:gridSpan w:val="2"/>
          </w:tcPr>
          <w:p w:rsidR="00305C75" w:rsidRPr="00B57CF9" w:rsidRDefault="00305C75" w:rsidP="00D05149">
            <w:pPr>
              <w:jc w:val="center"/>
              <w:rPr>
                <w:color w:val="000000"/>
              </w:rPr>
            </w:pPr>
            <w:r w:rsidRPr="00B57CF9">
              <w:rPr>
                <w:color w:val="000000"/>
              </w:rPr>
              <w:t>Квартира</w:t>
            </w:r>
          </w:p>
          <w:p w:rsidR="00305C75" w:rsidRPr="00B57CF9" w:rsidRDefault="00305C75" w:rsidP="00D05149">
            <w:pPr>
              <w:jc w:val="center"/>
              <w:rPr>
                <w:color w:val="000000"/>
              </w:rPr>
            </w:pPr>
            <w:r w:rsidRPr="00B57CF9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B57CF9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15,8</w:t>
            </w:r>
          </w:p>
        </w:tc>
        <w:tc>
          <w:tcPr>
            <w:tcW w:w="1844" w:type="dxa"/>
            <w:gridSpan w:val="3"/>
          </w:tcPr>
          <w:p w:rsidR="00305C75" w:rsidRPr="00B57CF9" w:rsidRDefault="00305C75" w:rsidP="00D05149">
            <w:pPr>
              <w:jc w:val="center"/>
              <w:rPr>
                <w:color w:val="000000"/>
              </w:rPr>
            </w:pPr>
            <w:r w:rsidRPr="00B57CF9"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Pr="00B57CF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8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B57CF9" w:rsidRDefault="00305C75" w:rsidP="00607B10">
            <w:pPr>
              <w:rPr>
                <w:color w:val="000000"/>
              </w:rPr>
            </w:pPr>
            <w:r w:rsidRPr="00B57CF9">
              <w:rPr>
                <w:color w:val="000000"/>
              </w:rPr>
              <w:t>супруг</w:t>
            </w:r>
          </w:p>
        </w:tc>
        <w:tc>
          <w:tcPr>
            <w:tcW w:w="2072" w:type="dxa"/>
            <w:vMerge w:val="restart"/>
          </w:tcPr>
          <w:p w:rsidR="00305C75" w:rsidRPr="00B57CF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  <w:vMerge w:val="restart"/>
          </w:tcPr>
          <w:p w:rsidR="00305C75" w:rsidRPr="00CA49C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1172345,6</w:t>
            </w:r>
          </w:p>
        </w:tc>
        <w:tc>
          <w:tcPr>
            <w:tcW w:w="2839" w:type="dxa"/>
            <w:gridSpan w:val="2"/>
          </w:tcPr>
          <w:p w:rsidR="00305C75" w:rsidRPr="00B57CF9" w:rsidRDefault="00305C75" w:rsidP="00D05149">
            <w:pPr>
              <w:jc w:val="center"/>
              <w:rPr>
                <w:color w:val="000000"/>
              </w:rPr>
            </w:pPr>
            <w:r w:rsidRPr="00B57CF9">
              <w:rPr>
                <w:color w:val="000000"/>
              </w:rPr>
              <w:t>Квартира</w:t>
            </w:r>
          </w:p>
          <w:p w:rsidR="00305C75" w:rsidRPr="00B57CF9" w:rsidRDefault="00305C75" w:rsidP="00D05149">
            <w:pPr>
              <w:jc w:val="center"/>
              <w:rPr>
                <w:color w:val="000000"/>
              </w:rPr>
            </w:pPr>
            <w:r w:rsidRPr="00B57CF9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B57CF9" w:rsidRDefault="00305C75" w:rsidP="00D05149">
            <w:pPr>
              <w:jc w:val="center"/>
              <w:rPr>
                <w:color w:val="000000"/>
              </w:rPr>
            </w:pPr>
            <w:r w:rsidRPr="00B57CF9">
              <w:rPr>
                <w:color w:val="000000"/>
              </w:rPr>
              <w:t>1</w:t>
            </w:r>
            <w:r>
              <w:rPr>
                <w:color w:val="000000"/>
              </w:rPr>
              <w:t>5,8</w:t>
            </w:r>
          </w:p>
        </w:tc>
        <w:tc>
          <w:tcPr>
            <w:tcW w:w="1844" w:type="dxa"/>
            <w:gridSpan w:val="3"/>
          </w:tcPr>
          <w:p w:rsidR="00305C75" w:rsidRPr="00B57CF9" w:rsidRDefault="00305C75" w:rsidP="00D05149">
            <w:pPr>
              <w:jc w:val="center"/>
              <w:rPr>
                <w:color w:val="000000"/>
              </w:rPr>
            </w:pPr>
            <w:r w:rsidRPr="00B57CF9">
              <w:rPr>
                <w:color w:val="000000"/>
              </w:rPr>
              <w:t>Россия</w:t>
            </w:r>
          </w:p>
        </w:tc>
        <w:tc>
          <w:tcPr>
            <w:tcW w:w="2207" w:type="dxa"/>
            <w:vMerge w:val="restart"/>
          </w:tcPr>
          <w:p w:rsidR="00305C75" w:rsidRPr="00895201" w:rsidRDefault="00305C75" w:rsidP="00C16817">
            <w:pPr>
              <w:jc w:val="center"/>
              <w:rPr>
                <w:color w:val="000000"/>
              </w:rPr>
            </w:pPr>
            <w:r w:rsidRPr="00B57CF9">
              <w:rPr>
                <w:color w:val="000000"/>
              </w:rPr>
              <w:t xml:space="preserve">автомобиль легковой – </w:t>
            </w:r>
            <w:r>
              <w:rPr>
                <w:color w:val="000000"/>
              </w:rPr>
              <w:t>Субару</w:t>
            </w:r>
          </w:p>
          <w:p w:rsidR="00305C75" w:rsidRPr="00B57CF9" w:rsidRDefault="00305C75" w:rsidP="00C16817">
            <w:pPr>
              <w:jc w:val="center"/>
              <w:rPr>
                <w:color w:val="000000"/>
              </w:rPr>
            </w:pPr>
            <w:r w:rsidRPr="00B57CF9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24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B57CF9" w:rsidRDefault="00305C75" w:rsidP="00607B10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Pr="00B57CF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Pr="00B57CF9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B57CF9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41,4</w:t>
            </w:r>
          </w:p>
        </w:tc>
        <w:tc>
          <w:tcPr>
            <w:tcW w:w="1844" w:type="dxa"/>
            <w:gridSpan w:val="3"/>
          </w:tcPr>
          <w:p w:rsidR="00305C75" w:rsidRPr="00B57CF9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Pr="00B57CF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607B10">
            <w:pPr>
              <w:rPr>
                <w:color w:val="FF0000"/>
              </w:rPr>
            </w:pPr>
          </w:p>
        </w:tc>
        <w:tc>
          <w:tcPr>
            <w:tcW w:w="2072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39" w:type="dxa"/>
            <w:gridSpan w:val="2"/>
          </w:tcPr>
          <w:p w:rsidR="00305C75" w:rsidRPr="00B57CF9" w:rsidRDefault="00305C75" w:rsidP="00D05149">
            <w:pPr>
              <w:jc w:val="center"/>
              <w:rPr>
                <w:color w:val="000000"/>
              </w:rPr>
            </w:pPr>
            <w:r w:rsidRPr="00B57CF9"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Pr="00B57CF9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844" w:type="dxa"/>
            <w:gridSpan w:val="3"/>
          </w:tcPr>
          <w:p w:rsidR="00305C75" w:rsidRPr="00B57CF9" w:rsidRDefault="00305C75" w:rsidP="00D05149">
            <w:pPr>
              <w:jc w:val="center"/>
              <w:rPr>
                <w:color w:val="000000"/>
              </w:rPr>
            </w:pPr>
            <w:r w:rsidRPr="00B57CF9"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607B10">
            <w:pPr>
              <w:rPr>
                <w:color w:val="FF0000"/>
              </w:rPr>
            </w:pPr>
          </w:p>
        </w:tc>
        <w:tc>
          <w:tcPr>
            <w:tcW w:w="2072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39" w:type="dxa"/>
            <w:gridSpan w:val="2"/>
          </w:tcPr>
          <w:p w:rsidR="00305C75" w:rsidRPr="00B57CF9" w:rsidRDefault="00305C75" w:rsidP="00D05149">
            <w:pPr>
              <w:jc w:val="center"/>
              <w:rPr>
                <w:color w:val="000000"/>
              </w:rPr>
            </w:pPr>
            <w:r w:rsidRPr="00B57CF9"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Pr="00B57CF9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19,3</w:t>
            </w:r>
          </w:p>
        </w:tc>
        <w:tc>
          <w:tcPr>
            <w:tcW w:w="1844" w:type="dxa"/>
            <w:gridSpan w:val="3"/>
          </w:tcPr>
          <w:p w:rsidR="00305C75" w:rsidRPr="00B57CF9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607B10">
            <w:pPr>
              <w:rPr>
                <w:color w:val="FF0000"/>
              </w:rPr>
            </w:pPr>
          </w:p>
        </w:tc>
        <w:tc>
          <w:tcPr>
            <w:tcW w:w="2072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39" w:type="dxa"/>
            <w:gridSpan w:val="2"/>
          </w:tcPr>
          <w:p w:rsidR="00305C75" w:rsidRPr="00B57CF9" w:rsidRDefault="00305C75" w:rsidP="00D05149">
            <w:pPr>
              <w:jc w:val="center"/>
              <w:rPr>
                <w:color w:val="000000"/>
              </w:rPr>
            </w:pPr>
            <w:r w:rsidRPr="00B57CF9">
              <w:rPr>
                <w:color w:val="000000"/>
              </w:rPr>
              <w:t>Ячейка овощехранилища (индивидуальная)</w:t>
            </w:r>
          </w:p>
        </w:tc>
        <w:tc>
          <w:tcPr>
            <w:tcW w:w="1080" w:type="dxa"/>
          </w:tcPr>
          <w:p w:rsidR="00305C75" w:rsidRPr="00B57CF9" w:rsidRDefault="00305C75" w:rsidP="00D05149">
            <w:pPr>
              <w:jc w:val="center"/>
              <w:rPr>
                <w:color w:val="000000"/>
              </w:rPr>
            </w:pPr>
            <w:r w:rsidRPr="00B57CF9">
              <w:rPr>
                <w:color w:val="000000"/>
              </w:rPr>
              <w:t>4</w:t>
            </w:r>
          </w:p>
        </w:tc>
        <w:tc>
          <w:tcPr>
            <w:tcW w:w="1844" w:type="dxa"/>
            <w:gridSpan w:val="3"/>
          </w:tcPr>
          <w:p w:rsidR="00305C75" w:rsidRPr="00B57CF9" w:rsidRDefault="00305C75" w:rsidP="00D05149">
            <w:pPr>
              <w:jc w:val="center"/>
              <w:rPr>
                <w:color w:val="000000"/>
              </w:rPr>
            </w:pPr>
            <w:r w:rsidRPr="00B57CF9"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D376EC" w:rsidRDefault="00305C75" w:rsidP="00AB366E">
            <w:pPr>
              <w:rPr>
                <w:color w:val="000000"/>
              </w:rPr>
            </w:pPr>
            <w:r w:rsidRPr="00D376EC">
              <w:rPr>
                <w:color w:val="000000"/>
              </w:rPr>
              <w:t>Атаманчук П.И.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D376EC" w:rsidRDefault="00305C75" w:rsidP="0055180C">
            <w:pPr>
              <w:jc w:val="center"/>
              <w:rPr>
                <w:color w:val="000000"/>
              </w:rPr>
            </w:pPr>
            <w:r w:rsidRPr="00D376EC"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  <w:vMerge w:val="restart"/>
          </w:tcPr>
          <w:p w:rsidR="00305C75" w:rsidRPr="00D376E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480693,84</w:t>
            </w:r>
          </w:p>
        </w:tc>
        <w:tc>
          <w:tcPr>
            <w:tcW w:w="2880" w:type="dxa"/>
            <w:gridSpan w:val="3"/>
          </w:tcPr>
          <w:p w:rsidR="00305C75" w:rsidRPr="00D376EC" w:rsidRDefault="00305C75" w:rsidP="0055180C">
            <w:pPr>
              <w:jc w:val="center"/>
              <w:rPr>
                <w:color w:val="000000"/>
              </w:rPr>
            </w:pPr>
            <w:r w:rsidRPr="00D376EC">
              <w:rPr>
                <w:color w:val="000000"/>
              </w:rPr>
              <w:t>Гараж (индивидуальный)</w:t>
            </w:r>
          </w:p>
        </w:tc>
        <w:tc>
          <w:tcPr>
            <w:tcW w:w="1080" w:type="dxa"/>
          </w:tcPr>
          <w:p w:rsidR="00305C75" w:rsidRPr="00D376EC" w:rsidRDefault="00305C75" w:rsidP="00AB366E">
            <w:pPr>
              <w:jc w:val="center"/>
              <w:rPr>
                <w:color w:val="000000"/>
              </w:rPr>
            </w:pPr>
            <w:r w:rsidRPr="00D376EC">
              <w:rPr>
                <w:color w:val="000000"/>
              </w:rPr>
              <w:t>34,4</w:t>
            </w:r>
          </w:p>
        </w:tc>
        <w:tc>
          <w:tcPr>
            <w:tcW w:w="1800" w:type="dxa"/>
            <w:gridSpan w:val="2"/>
          </w:tcPr>
          <w:p w:rsidR="00305C75" w:rsidRPr="00D376EC" w:rsidRDefault="00305C75" w:rsidP="00AB366E">
            <w:pPr>
              <w:jc w:val="center"/>
              <w:rPr>
                <w:color w:val="000000"/>
              </w:rPr>
            </w:pPr>
            <w:r w:rsidRPr="00D376EC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D376EC" w:rsidRDefault="00305C75" w:rsidP="00C16817">
            <w:pPr>
              <w:jc w:val="center"/>
              <w:rPr>
                <w:color w:val="000000"/>
              </w:rPr>
            </w:pPr>
            <w:r w:rsidRPr="00D376EC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D376EC" w:rsidRDefault="00305C75" w:rsidP="00AB366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D376E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D376E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D376E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</w:t>
            </w:r>
            <w:r w:rsidRPr="00D376EC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предоставление</w:t>
            </w:r>
            <w:r w:rsidRPr="00D376EC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D376EC" w:rsidRDefault="00305C75" w:rsidP="00AB366E">
            <w:pPr>
              <w:jc w:val="center"/>
              <w:rPr>
                <w:color w:val="000000"/>
              </w:rPr>
            </w:pPr>
            <w:r w:rsidRPr="00D376EC">
              <w:rPr>
                <w:color w:val="000000"/>
              </w:rPr>
              <w:t>46</w:t>
            </w:r>
            <w:r>
              <w:rPr>
                <w:color w:val="000000"/>
              </w:rPr>
              <w:t>,3</w:t>
            </w:r>
          </w:p>
        </w:tc>
        <w:tc>
          <w:tcPr>
            <w:tcW w:w="1800" w:type="dxa"/>
            <w:gridSpan w:val="2"/>
          </w:tcPr>
          <w:p w:rsidR="00305C75" w:rsidRPr="00D376EC" w:rsidRDefault="00305C75" w:rsidP="00AB366E">
            <w:pPr>
              <w:jc w:val="center"/>
              <w:rPr>
                <w:color w:val="000000"/>
              </w:rPr>
            </w:pPr>
            <w:r w:rsidRPr="00D376EC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D376EC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376EC" w:rsidRDefault="00305C75" w:rsidP="00AB366E">
            <w:pPr>
              <w:rPr>
                <w:color w:val="000000"/>
              </w:rPr>
            </w:pPr>
            <w:r w:rsidRPr="00D376EC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D376E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D376EC" w:rsidRDefault="00305C75" w:rsidP="0055180C">
            <w:pPr>
              <w:jc w:val="center"/>
              <w:rPr>
                <w:color w:val="000000"/>
              </w:rPr>
            </w:pPr>
            <w:r w:rsidRPr="00D376EC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D376EC" w:rsidRDefault="00305C75" w:rsidP="0055180C">
            <w:pPr>
              <w:jc w:val="center"/>
              <w:rPr>
                <w:color w:val="000000"/>
              </w:rPr>
            </w:pPr>
            <w:r w:rsidRPr="00D376EC">
              <w:rPr>
                <w:color w:val="000000"/>
              </w:rPr>
              <w:t>Квартира</w:t>
            </w:r>
          </w:p>
          <w:p w:rsidR="00305C75" w:rsidRPr="00D376EC" w:rsidRDefault="00305C75" w:rsidP="0055180C">
            <w:pPr>
              <w:jc w:val="center"/>
              <w:rPr>
                <w:color w:val="000000"/>
              </w:rPr>
            </w:pPr>
            <w:r w:rsidRPr="00D376EC">
              <w:rPr>
                <w:color w:val="000000"/>
              </w:rPr>
              <w:t>( общая долевая)</w:t>
            </w:r>
          </w:p>
        </w:tc>
        <w:tc>
          <w:tcPr>
            <w:tcW w:w="1080" w:type="dxa"/>
          </w:tcPr>
          <w:p w:rsidR="00305C75" w:rsidRPr="00D376EC" w:rsidRDefault="00305C75" w:rsidP="00AB36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46,3</w:t>
            </w:r>
          </w:p>
        </w:tc>
        <w:tc>
          <w:tcPr>
            <w:tcW w:w="1800" w:type="dxa"/>
            <w:gridSpan w:val="2"/>
          </w:tcPr>
          <w:p w:rsidR="00305C75" w:rsidRPr="00D376EC" w:rsidRDefault="00305C75" w:rsidP="00AB366E">
            <w:pPr>
              <w:jc w:val="center"/>
              <w:rPr>
                <w:color w:val="000000"/>
              </w:rPr>
            </w:pPr>
            <w:r w:rsidRPr="00D376EC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D376EC" w:rsidRDefault="00305C75" w:rsidP="00C16817">
            <w:pPr>
              <w:jc w:val="center"/>
              <w:rPr>
                <w:color w:val="000000"/>
              </w:rPr>
            </w:pPr>
            <w:r w:rsidRPr="00D376EC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CF632F" w:rsidRDefault="00305C75" w:rsidP="00607B10">
            <w:pPr>
              <w:rPr>
                <w:color w:val="000000"/>
              </w:rPr>
            </w:pPr>
            <w:r w:rsidRPr="00CF632F">
              <w:rPr>
                <w:color w:val="000000"/>
              </w:rPr>
              <w:t>Бакиров Н.У.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CF632F" w:rsidRDefault="00305C75" w:rsidP="0055180C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  <w:vMerge w:val="restart"/>
          </w:tcPr>
          <w:p w:rsidR="00305C75" w:rsidRPr="00CF632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462245,85</w:t>
            </w:r>
            <w:r w:rsidRPr="00CF632F">
              <w:rPr>
                <w:color w:val="000000"/>
              </w:rPr>
              <w:t>7</w:t>
            </w:r>
          </w:p>
        </w:tc>
        <w:tc>
          <w:tcPr>
            <w:tcW w:w="2880" w:type="dxa"/>
            <w:gridSpan w:val="3"/>
          </w:tcPr>
          <w:p w:rsidR="00305C75" w:rsidRPr="00CF632F" w:rsidRDefault="00305C75" w:rsidP="0055180C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Индивидуальное жилое строительство (индивидуальная)</w:t>
            </w:r>
          </w:p>
        </w:tc>
        <w:tc>
          <w:tcPr>
            <w:tcW w:w="1080" w:type="dxa"/>
          </w:tcPr>
          <w:p w:rsidR="00305C75" w:rsidRPr="00CF632F" w:rsidRDefault="00305C75" w:rsidP="00D05149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1500</w:t>
            </w:r>
          </w:p>
        </w:tc>
        <w:tc>
          <w:tcPr>
            <w:tcW w:w="1800" w:type="dxa"/>
            <w:gridSpan w:val="2"/>
          </w:tcPr>
          <w:p w:rsidR="00305C75" w:rsidRPr="00CF632F" w:rsidRDefault="00305C75" w:rsidP="00D05149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CF632F" w:rsidRDefault="00305C75" w:rsidP="00C16817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автомобиль легковой - Тойота Камри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CF632F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CF632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CF632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CF632F" w:rsidRDefault="00305C75" w:rsidP="0055180C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CF632F" w:rsidRDefault="00305C75" w:rsidP="00D05149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1225</w:t>
            </w:r>
          </w:p>
        </w:tc>
        <w:tc>
          <w:tcPr>
            <w:tcW w:w="1800" w:type="dxa"/>
            <w:gridSpan w:val="2"/>
          </w:tcPr>
          <w:p w:rsidR="00305C75" w:rsidRPr="00CF632F" w:rsidRDefault="00305C75" w:rsidP="00D05149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CF632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CF632F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CF632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CF632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CF632F" w:rsidRDefault="00305C75" w:rsidP="0055180C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Квартира</w:t>
            </w:r>
          </w:p>
          <w:p w:rsidR="00305C75" w:rsidRPr="00CF632F" w:rsidRDefault="00305C75" w:rsidP="0055180C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CF632F" w:rsidRDefault="00305C75" w:rsidP="00D05149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75</w:t>
            </w:r>
          </w:p>
        </w:tc>
        <w:tc>
          <w:tcPr>
            <w:tcW w:w="1800" w:type="dxa"/>
            <w:gridSpan w:val="2"/>
          </w:tcPr>
          <w:p w:rsidR="00305C75" w:rsidRPr="00CF632F" w:rsidRDefault="00305C75" w:rsidP="00D05149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CF632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38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F632F" w:rsidRDefault="00305C75" w:rsidP="00607B10">
            <w:pPr>
              <w:rPr>
                <w:color w:val="000000"/>
              </w:rPr>
            </w:pPr>
            <w:r w:rsidRPr="00CF632F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CF632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CF632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1150000</w:t>
            </w:r>
          </w:p>
        </w:tc>
        <w:tc>
          <w:tcPr>
            <w:tcW w:w="2880" w:type="dxa"/>
            <w:gridSpan w:val="3"/>
          </w:tcPr>
          <w:p w:rsidR="00305C75" w:rsidRPr="00CF632F" w:rsidRDefault="00305C75" w:rsidP="0055180C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Квартира</w:t>
            </w:r>
          </w:p>
          <w:p w:rsidR="00305C75" w:rsidRPr="00CF632F" w:rsidRDefault="00305C75" w:rsidP="0055180C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CF632F" w:rsidRDefault="00305C75" w:rsidP="00D05149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75</w:t>
            </w:r>
          </w:p>
        </w:tc>
        <w:tc>
          <w:tcPr>
            <w:tcW w:w="1800" w:type="dxa"/>
            <w:gridSpan w:val="2"/>
          </w:tcPr>
          <w:p w:rsidR="00305C75" w:rsidRPr="00CF632F" w:rsidRDefault="00305C75" w:rsidP="00D05149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F632F" w:rsidRDefault="00305C75" w:rsidP="00C16817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 xml:space="preserve">автомобиль легковой </w:t>
            </w:r>
            <w:r>
              <w:rPr>
                <w:color w:val="000000"/>
              </w:rPr>
              <w:t>–</w:t>
            </w:r>
            <w:r w:rsidRPr="00CF632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Нисан –Х-Треил</w:t>
            </w:r>
          </w:p>
          <w:p w:rsidR="00305C75" w:rsidRPr="00CF632F" w:rsidRDefault="00305C75" w:rsidP="00C16817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85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CF632F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Бахматов П.А.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CF632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377480,45</w:t>
            </w:r>
          </w:p>
        </w:tc>
        <w:tc>
          <w:tcPr>
            <w:tcW w:w="2880" w:type="dxa"/>
            <w:gridSpan w:val="3"/>
          </w:tcPr>
          <w:p w:rsidR="00305C75" w:rsidRPr="00CF632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CF632F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76,2</w:t>
            </w:r>
          </w:p>
        </w:tc>
        <w:tc>
          <w:tcPr>
            <w:tcW w:w="1800" w:type="dxa"/>
            <w:gridSpan w:val="2"/>
          </w:tcPr>
          <w:p w:rsidR="00305C75" w:rsidRPr="00CF632F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CF632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2111 (индивидуальная)</w:t>
            </w:r>
          </w:p>
        </w:tc>
      </w:tr>
      <w:tr w:rsidR="00305C75" w:rsidRPr="00607B10">
        <w:trPr>
          <w:trHeight w:val="72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CF632F" w:rsidRDefault="00305C75" w:rsidP="0055180C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Квартира</w:t>
            </w:r>
          </w:p>
          <w:p w:rsidR="00305C75" w:rsidRPr="00CF632F" w:rsidRDefault="00305C75" w:rsidP="0055180C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CF632F" w:rsidRDefault="00305C75" w:rsidP="009038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800" w:type="dxa"/>
            <w:gridSpan w:val="2"/>
          </w:tcPr>
          <w:p w:rsidR="00305C75" w:rsidRPr="00CF632F" w:rsidRDefault="00305C75" w:rsidP="0090381F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77827,18</w:t>
            </w:r>
          </w:p>
        </w:tc>
        <w:tc>
          <w:tcPr>
            <w:tcW w:w="2880" w:type="dxa"/>
            <w:gridSpan w:val="3"/>
          </w:tcPr>
          <w:p w:rsidR="00305C75" w:rsidRPr="00CF632F" w:rsidRDefault="00305C75" w:rsidP="0055180C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Квартира</w:t>
            </w:r>
          </w:p>
          <w:p w:rsidR="00305C75" w:rsidRPr="00CF632F" w:rsidRDefault="00305C75" w:rsidP="0055180C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CF632F" w:rsidRDefault="00305C75" w:rsidP="009038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800" w:type="dxa"/>
            <w:gridSpan w:val="2"/>
          </w:tcPr>
          <w:p w:rsidR="00305C75" w:rsidRPr="00CF632F" w:rsidRDefault="00305C75" w:rsidP="0090381F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CF632F" w:rsidRDefault="00305C75" w:rsidP="0055180C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Квартира</w:t>
            </w:r>
          </w:p>
          <w:p w:rsidR="00305C75" w:rsidRPr="00CF632F" w:rsidRDefault="00305C75" w:rsidP="0055180C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CF632F" w:rsidRDefault="00305C75" w:rsidP="009038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800" w:type="dxa"/>
            <w:gridSpan w:val="2"/>
          </w:tcPr>
          <w:p w:rsidR="00305C75" w:rsidRPr="00CF632F" w:rsidRDefault="00305C75" w:rsidP="0090381F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0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75732E" w:rsidRDefault="00305C75" w:rsidP="00FB67D9">
            <w:pPr>
              <w:rPr>
                <w:color w:val="000000"/>
              </w:rPr>
            </w:pPr>
            <w:r>
              <w:rPr>
                <w:color w:val="000000"/>
              </w:rPr>
              <w:t>Боталов Р.Н.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75732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  <w:vMerge w:val="restart"/>
          </w:tcPr>
          <w:p w:rsidR="00305C75" w:rsidRPr="0075732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1183588,86</w:t>
            </w:r>
          </w:p>
        </w:tc>
        <w:tc>
          <w:tcPr>
            <w:tcW w:w="2880" w:type="dxa"/>
            <w:gridSpan w:val="3"/>
          </w:tcPr>
          <w:p w:rsidR="00305C75" w:rsidRPr="0075732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Pr="0075732E" w:rsidRDefault="00305C75" w:rsidP="00FB67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25,8</w:t>
            </w:r>
          </w:p>
        </w:tc>
        <w:tc>
          <w:tcPr>
            <w:tcW w:w="1800" w:type="dxa"/>
            <w:gridSpan w:val="2"/>
          </w:tcPr>
          <w:p w:rsidR="00305C75" w:rsidRPr="0075732E" w:rsidRDefault="00305C75" w:rsidP="00FB67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75732E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 - Сузуки эскудо (индивидуальная)</w:t>
            </w: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FB67D9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(договор аренды)</w:t>
            </w:r>
          </w:p>
        </w:tc>
        <w:tc>
          <w:tcPr>
            <w:tcW w:w="1080" w:type="dxa"/>
            <w:vMerge w:val="restart"/>
          </w:tcPr>
          <w:p w:rsidR="00305C75" w:rsidRDefault="00305C75" w:rsidP="00FB67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FB67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03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FB67D9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FB67D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FB67D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 - Хундай Санта Фе (индивидуальная)</w:t>
            </w: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FB67D9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230793,05</w:t>
            </w:r>
          </w:p>
        </w:tc>
        <w:tc>
          <w:tcPr>
            <w:tcW w:w="2880" w:type="dxa"/>
            <w:gridSpan w:val="3"/>
          </w:tcPr>
          <w:p w:rsidR="00305C75" w:rsidRPr="0075732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Pr="0075732E" w:rsidRDefault="00305C75" w:rsidP="008A08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25,8</w:t>
            </w:r>
          </w:p>
        </w:tc>
        <w:tc>
          <w:tcPr>
            <w:tcW w:w="1800" w:type="dxa"/>
            <w:gridSpan w:val="2"/>
          </w:tcPr>
          <w:p w:rsidR="00305C75" w:rsidRPr="0075732E" w:rsidRDefault="00305C75" w:rsidP="008A08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2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FB67D9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75732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75732E" w:rsidRDefault="00305C75" w:rsidP="008A08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25,8</w:t>
            </w:r>
          </w:p>
        </w:tc>
        <w:tc>
          <w:tcPr>
            <w:tcW w:w="1800" w:type="dxa"/>
            <w:gridSpan w:val="2"/>
          </w:tcPr>
          <w:p w:rsidR="00305C75" w:rsidRPr="0075732E" w:rsidRDefault="00305C75" w:rsidP="008A08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C500CA" w:rsidRDefault="00305C75" w:rsidP="00BC6F2F">
            <w:pPr>
              <w:rPr>
                <w:color w:val="000000"/>
              </w:rPr>
            </w:pPr>
            <w:r w:rsidRPr="00C500CA">
              <w:rPr>
                <w:color w:val="000000"/>
              </w:rPr>
              <w:t>Варенцов А.Ю.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  <w:vMerge w:val="restart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469846,86</w:t>
            </w:r>
          </w:p>
        </w:tc>
        <w:tc>
          <w:tcPr>
            <w:tcW w:w="2880" w:type="dxa"/>
            <w:gridSpan w:val="3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Квартира (</w:t>
            </w:r>
            <w:r>
              <w:rPr>
                <w:color w:val="000000"/>
              </w:rPr>
              <w:t>фактическое предоставление</w:t>
            </w:r>
            <w:r w:rsidRPr="00C500CA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C500CA" w:rsidRDefault="00305C75" w:rsidP="00BC6F2F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50,6</w:t>
            </w:r>
          </w:p>
        </w:tc>
        <w:tc>
          <w:tcPr>
            <w:tcW w:w="1800" w:type="dxa"/>
            <w:gridSpan w:val="2"/>
          </w:tcPr>
          <w:p w:rsidR="00305C75" w:rsidRPr="00C500CA" w:rsidRDefault="00305C75" w:rsidP="00BC6F2F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C500CA" w:rsidRDefault="00305C75" w:rsidP="00C16817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C500CA" w:rsidRDefault="00305C75" w:rsidP="00BC6F2F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Гараж (безвозмездное пользование)</w:t>
            </w:r>
          </w:p>
        </w:tc>
        <w:tc>
          <w:tcPr>
            <w:tcW w:w="1080" w:type="dxa"/>
          </w:tcPr>
          <w:p w:rsidR="00305C75" w:rsidRPr="00C500CA" w:rsidRDefault="00305C75" w:rsidP="00BC6F2F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30</w:t>
            </w:r>
          </w:p>
        </w:tc>
        <w:tc>
          <w:tcPr>
            <w:tcW w:w="1800" w:type="dxa"/>
            <w:gridSpan w:val="2"/>
          </w:tcPr>
          <w:p w:rsidR="00305C75" w:rsidRPr="00C500CA" w:rsidRDefault="00305C75" w:rsidP="00BC6F2F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Pr="00C500C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C500CA" w:rsidRDefault="00305C75" w:rsidP="00BC6F2F">
            <w:pPr>
              <w:rPr>
                <w:color w:val="000000"/>
              </w:rPr>
            </w:pPr>
            <w:r w:rsidRPr="00C500CA">
              <w:rPr>
                <w:color w:val="000000"/>
              </w:rPr>
              <w:t xml:space="preserve">Супруга 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590549,73</w:t>
            </w:r>
          </w:p>
        </w:tc>
        <w:tc>
          <w:tcPr>
            <w:tcW w:w="2880" w:type="dxa"/>
            <w:gridSpan w:val="3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C500CA" w:rsidRDefault="00305C75" w:rsidP="00BC6F2F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50,6</w:t>
            </w:r>
          </w:p>
        </w:tc>
        <w:tc>
          <w:tcPr>
            <w:tcW w:w="1800" w:type="dxa"/>
            <w:gridSpan w:val="2"/>
          </w:tcPr>
          <w:p w:rsidR="00305C75" w:rsidRPr="00C500CA" w:rsidRDefault="00305C75" w:rsidP="00BC6F2F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C500CA" w:rsidRDefault="00305C75" w:rsidP="00C16817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C500CA" w:rsidRDefault="00305C75" w:rsidP="00BC6F2F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Квартира</w:t>
            </w:r>
          </w:p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C500CA" w:rsidRDefault="00305C75" w:rsidP="00BC6F2F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6</w:t>
            </w:r>
            <w:r>
              <w:rPr>
                <w:color w:val="000000"/>
              </w:rPr>
              <w:t>0</w:t>
            </w:r>
            <w:r w:rsidRPr="00C500CA">
              <w:rPr>
                <w:color w:val="000000"/>
              </w:rPr>
              <w:t>,1</w:t>
            </w:r>
          </w:p>
        </w:tc>
        <w:tc>
          <w:tcPr>
            <w:tcW w:w="1800" w:type="dxa"/>
            <w:gridSpan w:val="2"/>
          </w:tcPr>
          <w:p w:rsidR="00305C75" w:rsidRPr="00C500CA" w:rsidRDefault="00305C75" w:rsidP="00BC6F2F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C500C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C500CA" w:rsidRDefault="00305C75" w:rsidP="00BC6F2F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Квартира</w:t>
            </w:r>
          </w:p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C500CA" w:rsidRDefault="00305C75" w:rsidP="00BC6F2F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59,2</w:t>
            </w:r>
          </w:p>
        </w:tc>
        <w:tc>
          <w:tcPr>
            <w:tcW w:w="1800" w:type="dxa"/>
            <w:gridSpan w:val="2"/>
          </w:tcPr>
          <w:p w:rsidR="00305C75" w:rsidRPr="00C500CA" w:rsidRDefault="00305C75" w:rsidP="00BC6F2F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C500C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500CA" w:rsidRDefault="00305C75" w:rsidP="00BC6F2F">
            <w:pPr>
              <w:rPr>
                <w:color w:val="000000"/>
              </w:rPr>
            </w:pPr>
            <w:r w:rsidRPr="00C500CA">
              <w:rPr>
                <w:color w:val="000000"/>
              </w:rPr>
              <w:t xml:space="preserve">Дочь </w:t>
            </w:r>
          </w:p>
        </w:tc>
        <w:tc>
          <w:tcPr>
            <w:tcW w:w="2109" w:type="dxa"/>
            <w:gridSpan w:val="2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Кв</w:t>
            </w:r>
            <w:r>
              <w:rPr>
                <w:color w:val="000000"/>
              </w:rPr>
              <w:t>артира (фактическое предоставление</w:t>
            </w:r>
            <w:r w:rsidRPr="00C500CA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C500CA" w:rsidRDefault="00305C75" w:rsidP="00BC6F2F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50,6</w:t>
            </w:r>
          </w:p>
        </w:tc>
        <w:tc>
          <w:tcPr>
            <w:tcW w:w="1800" w:type="dxa"/>
            <w:gridSpan w:val="2"/>
          </w:tcPr>
          <w:p w:rsidR="00305C75" w:rsidRPr="00C500CA" w:rsidRDefault="00305C75" w:rsidP="00BC6F2F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500CA" w:rsidRDefault="00305C75" w:rsidP="00C16817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8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07AE8" w:rsidRDefault="00305C75" w:rsidP="00DC495C">
            <w:pPr>
              <w:tabs>
                <w:tab w:val="right" w:pos="1724"/>
              </w:tabs>
              <w:rPr>
                <w:color w:val="000000"/>
              </w:rPr>
            </w:pPr>
            <w:r w:rsidRPr="00C07AE8">
              <w:rPr>
                <w:color w:val="000000"/>
              </w:rPr>
              <w:t>Вилков И.Р.</w:t>
            </w:r>
            <w:r w:rsidRPr="00C07AE8">
              <w:rPr>
                <w:color w:val="000000"/>
              </w:rPr>
              <w:tab/>
            </w:r>
          </w:p>
        </w:tc>
        <w:tc>
          <w:tcPr>
            <w:tcW w:w="2109" w:type="dxa"/>
            <w:gridSpan w:val="2"/>
          </w:tcPr>
          <w:p w:rsidR="00305C75" w:rsidRPr="00C07AE8" w:rsidRDefault="00305C75" w:rsidP="0055180C">
            <w:pPr>
              <w:jc w:val="center"/>
              <w:rPr>
                <w:color w:val="000000"/>
              </w:rPr>
            </w:pPr>
            <w:r w:rsidRPr="00C07AE8"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</w:tcPr>
          <w:p w:rsidR="00305C75" w:rsidRPr="00C07AE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469670,00</w:t>
            </w:r>
          </w:p>
        </w:tc>
        <w:tc>
          <w:tcPr>
            <w:tcW w:w="2880" w:type="dxa"/>
            <w:gridSpan w:val="3"/>
          </w:tcPr>
          <w:p w:rsidR="00305C75" w:rsidRPr="00C07AE8" w:rsidRDefault="00305C75" w:rsidP="0055180C">
            <w:pPr>
              <w:jc w:val="center"/>
              <w:rPr>
                <w:color w:val="000000"/>
              </w:rPr>
            </w:pPr>
            <w:r w:rsidRPr="00C07AE8">
              <w:rPr>
                <w:color w:val="000000"/>
              </w:rPr>
              <w:t>Квартира</w:t>
            </w:r>
          </w:p>
          <w:p w:rsidR="00305C75" w:rsidRPr="00C07AE8" w:rsidRDefault="00305C75" w:rsidP="0055180C">
            <w:pPr>
              <w:jc w:val="center"/>
              <w:rPr>
                <w:color w:val="000000"/>
              </w:rPr>
            </w:pPr>
            <w:r w:rsidRPr="00C07AE8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C07AE8" w:rsidRDefault="00305C75" w:rsidP="00DC495C">
            <w:pPr>
              <w:jc w:val="center"/>
              <w:rPr>
                <w:color w:val="000000"/>
              </w:rPr>
            </w:pPr>
            <w:r w:rsidRPr="00C07AE8">
              <w:rPr>
                <w:color w:val="000000"/>
              </w:rPr>
              <w:t>43,9</w:t>
            </w:r>
          </w:p>
        </w:tc>
        <w:tc>
          <w:tcPr>
            <w:tcW w:w="1800" w:type="dxa"/>
            <w:gridSpan w:val="2"/>
          </w:tcPr>
          <w:p w:rsidR="00305C75" w:rsidRPr="00C07AE8" w:rsidRDefault="00305C75" w:rsidP="00DC495C">
            <w:pPr>
              <w:jc w:val="center"/>
              <w:rPr>
                <w:color w:val="000000"/>
              </w:rPr>
            </w:pPr>
            <w:r w:rsidRPr="00C07AE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07AE8" w:rsidRDefault="00305C75" w:rsidP="00C16817">
            <w:pPr>
              <w:jc w:val="center"/>
              <w:rPr>
                <w:color w:val="000000"/>
              </w:rPr>
            </w:pPr>
            <w:r w:rsidRPr="00C07AE8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07AE8" w:rsidRDefault="00305C75" w:rsidP="00DC495C">
            <w:pPr>
              <w:rPr>
                <w:color w:val="000000"/>
              </w:rPr>
            </w:pPr>
            <w:r w:rsidRPr="00C07AE8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C07AE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C07AE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113046,67</w:t>
            </w:r>
          </w:p>
        </w:tc>
        <w:tc>
          <w:tcPr>
            <w:tcW w:w="2880" w:type="dxa"/>
            <w:gridSpan w:val="3"/>
          </w:tcPr>
          <w:p w:rsidR="00305C75" w:rsidRPr="00C07AE8" w:rsidRDefault="00305C75" w:rsidP="0055180C">
            <w:pPr>
              <w:jc w:val="center"/>
              <w:rPr>
                <w:color w:val="000000"/>
              </w:rPr>
            </w:pPr>
            <w:r w:rsidRPr="00C07AE8">
              <w:rPr>
                <w:color w:val="000000"/>
              </w:rPr>
              <w:t>Квартира</w:t>
            </w:r>
          </w:p>
          <w:p w:rsidR="00305C75" w:rsidRPr="00C07AE8" w:rsidRDefault="00305C75" w:rsidP="0055180C">
            <w:pPr>
              <w:jc w:val="center"/>
              <w:rPr>
                <w:color w:val="000000"/>
              </w:rPr>
            </w:pPr>
            <w:r w:rsidRPr="00C07AE8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C07AE8" w:rsidRDefault="00305C75" w:rsidP="00DC495C">
            <w:pPr>
              <w:jc w:val="center"/>
              <w:rPr>
                <w:color w:val="000000"/>
              </w:rPr>
            </w:pPr>
            <w:r w:rsidRPr="00C07AE8">
              <w:rPr>
                <w:color w:val="000000"/>
              </w:rPr>
              <w:t>43,9</w:t>
            </w:r>
          </w:p>
        </w:tc>
        <w:tc>
          <w:tcPr>
            <w:tcW w:w="1800" w:type="dxa"/>
            <w:gridSpan w:val="2"/>
          </w:tcPr>
          <w:p w:rsidR="00305C75" w:rsidRPr="00C07AE8" w:rsidRDefault="00305C75" w:rsidP="00DC495C">
            <w:pPr>
              <w:jc w:val="center"/>
              <w:rPr>
                <w:color w:val="000000"/>
              </w:rPr>
            </w:pPr>
            <w:r w:rsidRPr="00C07AE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07AE8" w:rsidRDefault="00305C75" w:rsidP="00C16817">
            <w:pPr>
              <w:jc w:val="center"/>
              <w:rPr>
                <w:color w:val="000000"/>
              </w:rPr>
            </w:pPr>
            <w:r w:rsidRPr="00C07AE8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4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07AE8" w:rsidRDefault="00305C75" w:rsidP="00DC495C">
            <w:pPr>
              <w:rPr>
                <w:color w:val="000000"/>
              </w:rPr>
            </w:pPr>
            <w:r w:rsidRPr="00C07AE8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C07AE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C07AE8" w:rsidRDefault="00305C75" w:rsidP="0055180C">
            <w:pPr>
              <w:jc w:val="center"/>
              <w:rPr>
                <w:color w:val="000000"/>
              </w:rPr>
            </w:pPr>
            <w:r w:rsidRPr="00C07AE8">
              <w:rPr>
                <w:color w:val="000000"/>
              </w:rPr>
              <w:t>4908,20</w:t>
            </w:r>
          </w:p>
        </w:tc>
        <w:tc>
          <w:tcPr>
            <w:tcW w:w="2880" w:type="dxa"/>
            <w:gridSpan w:val="3"/>
          </w:tcPr>
          <w:p w:rsidR="00305C75" w:rsidRPr="00C07AE8" w:rsidRDefault="00305C75" w:rsidP="0055180C">
            <w:pPr>
              <w:jc w:val="center"/>
              <w:rPr>
                <w:color w:val="000000"/>
              </w:rPr>
            </w:pPr>
            <w:r w:rsidRPr="00C07AE8">
              <w:rPr>
                <w:color w:val="000000"/>
              </w:rPr>
              <w:t>Квартира</w:t>
            </w:r>
          </w:p>
          <w:p w:rsidR="00305C75" w:rsidRPr="00C07AE8" w:rsidRDefault="00305C75" w:rsidP="0055180C">
            <w:pPr>
              <w:jc w:val="center"/>
              <w:rPr>
                <w:color w:val="000000"/>
              </w:rPr>
            </w:pPr>
            <w:r w:rsidRPr="00C07AE8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C07AE8" w:rsidRDefault="00305C75" w:rsidP="00DC495C">
            <w:pPr>
              <w:jc w:val="center"/>
              <w:rPr>
                <w:color w:val="000000"/>
              </w:rPr>
            </w:pPr>
            <w:r w:rsidRPr="00C07AE8">
              <w:rPr>
                <w:color w:val="000000"/>
              </w:rPr>
              <w:t>43,9</w:t>
            </w:r>
          </w:p>
        </w:tc>
        <w:tc>
          <w:tcPr>
            <w:tcW w:w="1800" w:type="dxa"/>
            <w:gridSpan w:val="2"/>
          </w:tcPr>
          <w:p w:rsidR="00305C75" w:rsidRPr="00C07AE8" w:rsidRDefault="00305C75" w:rsidP="00DC495C">
            <w:pPr>
              <w:jc w:val="center"/>
              <w:rPr>
                <w:color w:val="000000"/>
              </w:rPr>
            </w:pPr>
            <w:r w:rsidRPr="00C07AE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07AE8" w:rsidRDefault="00305C75" w:rsidP="00C16817">
            <w:pPr>
              <w:jc w:val="center"/>
              <w:rPr>
                <w:color w:val="000000"/>
              </w:rPr>
            </w:pPr>
            <w:r w:rsidRPr="00C07AE8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9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07AE8" w:rsidRDefault="00305C75" w:rsidP="00DC495C">
            <w:pPr>
              <w:rPr>
                <w:color w:val="000000"/>
              </w:rPr>
            </w:pPr>
            <w:r w:rsidRPr="00C07AE8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C07AE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C07AE8" w:rsidRDefault="00305C75" w:rsidP="0055180C">
            <w:pPr>
              <w:jc w:val="center"/>
              <w:rPr>
                <w:color w:val="000000"/>
              </w:rPr>
            </w:pPr>
            <w:r w:rsidRPr="00C07AE8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C07AE8" w:rsidRDefault="00305C75" w:rsidP="0055180C">
            <w:pPr>
              <w:jc w:val="center"/>
              <w:rPr>
                <w:color w:val="000000"/>
              </w:rPr>
            </w:pPr>
            <w:r w:rsidRPr="00C07AE8">
              <w:rPr>
                <w:color w:val="000000"/>
              </w:rPr>
              <w:t>Квартира</w:t>
            </w:r>
          </w:p>
          <w:p w:rsidR="00305C75" w:rsidRPr="00C07AE8" w:rsidRDefault="00305C75" w:rsidP="0055180C">
            <w:pPr>
              <w:jc w:val="center"/>
              <w:rPr>
                <w:color w:val="000000"/>
              </w:rPr>
            </w:pPr>
            <w:r w:rsidRPr="00C07AE8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C07AE8" w:rsidRDefault="00305C75" w:rsidP="00DC495C">
            <w:pPr>
              <w:jc w:val="center"/>
              <w:rPr>
                <w:color w:val="000000"/>
              </w:rPr>
            </w:pPr>
            <w:r w:rsidRPr="00C07AE8">
              <w:rPr>
                <w:color w:val="000000"/>
              </w:rPr>
              <w:t>43,9</w:t>
            </w:r>
          </w:p>
        </w:tc>
        <w:tc>
          <w:tcPr>
            <w:tcW w:w="1800" w:type="dxa"/>
            <w:gridSpan w:val="2"/>
          </w:tcPr>
          <w:p w:rsidR="00305C75" w:rsidRPr="00C07AE8" w:rsidRDefault="00305C75" w:rsidP="00DC495C">
            <w:pPr>
              <w:jc w:val="center"/>
              <w:rPr>
                <w:color w:val="000000"/>
              </w:rPr>
            </w:pPr>
            <w:r w:rsidRPr="00C07AE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07AE8" w:rsidRDefault="00305C75" w:rsidP="00C16817">
            <w:pPr>
              <w:jc w:val="center"/>
              <w:rPr>
                <w:color w:val="000000"/>
              </w:rPr>
            </w:pPr>
            <w:r w:rsidRPr="00C07AE8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486BEC">
            <w:pPr>
              <w:jc w:val="center"/>
            </w:pPr>
            <w:r w:rsidRPr="00D13AC5">
              <w:t>Великий А.Ф.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Начальник отдела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302382, 62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</w:t>
            </w:r>
          </w:p>
          <w:p w:rsidR="00305C75" w:rsidRPr="00D13AC5" w:rsidRDefault="00305C75" w:rsidP="0055180C">
            <w:pPr>
              <w:jc w:val="center"/>
            </w:pPr>
            <w:r w:rsidRPr="00D13AC5">
              <w:t>(социальный наем)</w:t>
            </w:r>
          </w:p>
        </w:tc>
        <w:tc>
          <w:tcPr>
            <w:tcW w:w="1080" w:type="dxa"/>
          </w:tcPr>
          <w:p w:rsidR="00305C75" w:rsidRPr="00D13AC5" w:rsidRDefault="00305C75" w:rsidP="00486BEC">
            <w:pPr>
              <w:jc w:val="center"/>
            </w:pPr>
            <w:r w:rsidRPr="00D13AC5">
              <w:t>37, 3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486BEC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Автомобиль легковой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ВАЗ 21124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(индивидуальная)</w:t>
            </w:r>
          </w:p>
        </w:tc>
      </w:tr>
      <w:tr w:rsidR="00305C75" w:rsidRPr="00607B10">
        <w:trPr>
          <w:trHeight w:val="19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486BEC">
            <w:pPr>
              <w:jc w:val="center"/>
            </w:pPr>
            <w:r w:rsidRPr="00D13AC5">
              <w:t>дочь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Жилой дом</w:t>
            </w:r>
          </w:p>
          <w:p w:rsidR="00305C75" w:rsidRPr="00D13AC5" w:rsidRDefault="00305C75" w:rsidP="0055180C">
            <w:pPr>
              <w:jc w:val="center"/>
            </w:pPr>
            <w:r w:rsidRPr="00D13AC5">
              <w:t>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486BEC">
            <w:pPr>
              <w:jc w:val="center"/>
            </w:pPr>
            <w:r w:rsidRPr="00D13AC5">
              <w:t>40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486BEC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004FA8" w:rsidRDefault="00305C75" w:rsidP="003A4462">
            <w:pPr>
              <w:rPr>
                <w:color w:val="000000"/>
              </w:rPr>
            </w:pPr>
            <w:r w:rsidRPr="00004FA8">
              <w:rPr>
                <w:color w:val="000000"/>
              </w:rPr>
              <w:t>Власов Е.М.</w:t>
            </w:r>
          </w:p>
        </w:tc>
        <w:tc>
          <w:tcPr>
            <w:tcW w:w="2109" w:type="dxa"/>
            <w:gridSpan w:val="2"/>
          </w:tcPr>
          <w:p w:rsidR="00305C75" w:rsidRPr="00004FA8" w:rsidRDefault="00305C75" w:rsidP="0055180C">
            <w:pPr>
              <w:jc w:val="center"/>
              <w:rPr>
                <w:color w:val="000000"/>
              </w:rPr>
            </w:pPr>
            <w:r w:rsidRPr="00004FA8"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</w:tcPr>
          <w:p w:rsidR="00305C75" w:rsidRPr="00004FA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1032331,39</w:t>
            </w:r>
          </w:p>
        </w:tc>
        <w:tc>
          <w:tcPr>
            <w:tcW w:w="2880" w:type="dxa"/>
            <w:gridSpan w:val="3"/>
          </w:tcPr>
          <w:p w:rsidR="00305C75" w:rsidRPr="00004FA8" w:rsidRDefault="00305C75" w:rsidP="0055180C">
            <w:pPr>
              <w:jc w:val="center"/>
              <w:rPr>
                <w:color w:val="000000"/>
              </w:rPr>
            </w:pPr>
            <w:r w:rsidRPr="00004FA8">
              <w:rPr>
                <w:color w:val="000000"/>
              </w:rPr>
              <w:t>Квартира</w:t>
            </w:r>
          </w:p>
          <w:p w:rsidR="00305C75" w:rsidRPr="00004FA8" w:rsidRDefault="00305C75" w:rsidP="0055180C">
            <w:pPr>
              <w:jc w:val="center"/>
              <w:rPr>
                <w:color w:val="000000"/>
              </w:rPr>
            </w:pPr>
            <w:r w:rsidRPr="00004FA8">
              <w:rPr>
                <w:color w:val="000000"/>
              </w:rPr>
              <w:t>(</w:t>
            </w:r>
            <w:r>
              <w:rPr>
                <w:color w:val="000000"/>
              </w:rPr>
              <w:t>фактическое предоставление</w:t>
            </w:r>
            <w:r w:rsidRPr="00004FA8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004FA8" w:rsidRDefault="00305C75" w:rsidP="003A4462">
            <w:pPr>
              <w:jc w:val="center"/>
              <w:rPr>
                <w:color w:val="000000"/>
              </w:rPr>
            </w:pPr>
            <w:r w:rsidRPr="00004FA8">
              <w:rPr>
                <w:color w:val="000000"/>
              </w:rPr>
              <w:t>37,7</w:t>
            </w:r>
          </w:p>
        </w:tc>
        <w:tc>
          <w:tcPr>
            <w:tcW w:w="1800" w:type="dxa"/>
            <w:gridSpan w:val="2"/>
          </w:tcPr>
          <w:p w:rsidR="00305C75" w:rsidRPr="00004FA8" w:rsidRDefault="00305C75" w:rsidP="003A4462">
            <w:pPr>
              <w:jc w:val="center"/>
              <w:rPr>
                <w:color w:val="000000"/>
              </w:rPr>
            </w:pPr>
            <w:r w:rsidRPr="00004FA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004FA8" w:rsidRDefault="00305C75" w:rsidP="00C16817">
            <w:pPr>
              <w:jc w:val="center"/>
              <w:rPr>
                <w:color w:val="000000"/>
              </w:rPr>
            </w:pPr>
            <w:r w:rsidRPr="00004FA8">
              <w:rPr>
                <w:color w:val="000000"/>
              </w:rPr>
              <w:t xml:space="preserve">автомобиль легковой – Тойота Королла  </w:t>
            </w:r>
            <w:r>
              <w:rPr>
                <w:color w:val="000000"/>
              </w:rPr>
              <w:t>РАВ-4 (индиви</w:t>
            </w:r>
            <w:r w:rsidRPr="00004FA8">
              <w:rPr>
                <w:color w:val="000000"/>
              </w:rPr>
              <w:t>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3A4462">
            <w:pPr>
              <w:rPr>
                <w:color w:val="000000"/>
              </w:rPr>
            </w:pPr>
            <w:r w:rsidRPr="00004FA8">
              <w:rPr>
                <w:color w:val="000000"/>
              </w:rPr>
              <w:t xml:space="preserve">Супруга </w:t>
            </w:r>
          </w:p>
          <w:p w:rsidR="00305C75" w:rsidRPr="00004FA8" w:rsidRDefault="00305C75" w:rsidP="003A446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Pr="00004FA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36012,20</w:t>
            </w:r>
          </w:p>
          <w:p w:rsidR="00305C75" w:rsidRPr="00004FA8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004FA8" w:rsidRDefault="00305C75" w:rsidP="0055180C">
            <w:pPr>
              <w:jc w:val="center"/>
              <w:rPr>
                <w:color w:val="000000"/>
              </w:rPr>
            </w:pPr>
            <w:r w:rsidRPr="00004FA8">
              <w:rPr>
                <w:color w:val="000000"/>
              </w:rPr>
              <w:t>Квартира</w:t>
            </w:r>
          </w:p>
          <w:p w:rsidR="00305C75" w:rsidRPr="00004FA8" w:rsidRDefault="00305C75" w:rsidP="0055180C">
            <w:pPr>
              <w:jc w:val="center"/>
              <w:rPr>
                <w:color w:val="000000"/>
              </w:rPr>
            </w:pPr>
            <w:r w:rsidRPr="00004FA8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004FA8" w:rsidRDefault="00305C75" w:rsidP="003A4462">
            <w:pPr>
              <w:jc w:val="center"/>
              <w:rPr>
                <w:color w:val="000000"/>
              </w:rPr>
            </w:pPr>
            <w:r w:rsidRPr="00004FA8">
              <w:rPr>
                <w:color w:val="000000"/>
              </w:rPr>
              <w:t>52,4</w:t>
            </w:r>
          </w:p>
        </w:tc>
        <w:tc>
          <w:tcPr>
            <w:tcW w:w="1800" w:type="dxa"/>
            <w:gridSpan w:val="2"/>
          </w:tcPr>
          <w:p w:rsidR="00305C75" w:rsidRPr="00004FA8" w:rsidRDefault="00305C75" w:rsidP="003A4462">
            <w:pPr>
              <w:jc w:val="center"/>
              <w:rPr>
                <w:color w:val="000000"/>
              </w:rPr>
            </w:pPr>
            <w:r w:rsidRPr="00004FA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004FA8" w:rsidRDefault="00305C75" w:rsidP="00C16817">
            <w:pPr>
              <w:jc w:val="center"/>
              <w:rPr>
                <w:color w:val="000000"/>
              </w:rPr>
            </w:pPr>
            <w:r w:rsidRPr="00004FA8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004FA8" w:rsidRDefault="00305C75" w:rsidP="003A446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004FA8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004FA8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004FA8" w:rsidRDefault="00305C75" w:rsidP="0055180C">
            <w:pPr>
              <w:jc w:val="center"/>
              <w:rPr>
                <w:color w:val="000000"/>
              </w:rPr>
            </w:pPr>
            <w:r w:rsidRPr="00004FA8">
              <w:rPr>
                <w:color w:val="000000"/>
              </w:rPr>
              <w:t>Квартира</w:t>
            </w:r>
          </w:p>
          <w:p w:rsidR="00305C75" w:rsidRPr="00004FA8" w:rsidRDefault="00305C75" w:rsidP="0055180C">
            <w:pPr>
              <w:jc w:val="center"/>
              <w:rPr>
                <w:color w:val="000000"/>
              </w:rPr>
            </w:pPr>
            <w:r w:rsidRPr="00004FA8">
              <w:rPr>
                <w:color w:val="000000"/>
              </w:rPr>
              <w:t>(</w:t>
            </w:r>
            <w:r>
              <w:rPr>
                <w:color w:val="000000"/>
              </w:rPr>
              <w:t>фактическое предоставление</w:t>
            </w:r>
            <w:r w:rsidRPr="00004FA8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004FA8" w:rsidRDefault="00305C75" w:rsidP="003A4462">
            <w:pPr>
              <w:jc w:val="center"/>
              <w:rPr>
                <w:color w:val="000000"/>
              </w:rPr>
            </w:pPr>
            <w:r w:rsidRPr="00004FA8">
              <w:rPr>
                <w:color w:val="000000"/>
              </w:rPr>
              <w:t>37,7</w:t>
            </w:r>
          </w:p>
        </w:tc>
        <w:tc>
          <w:tcPr>
            <w:tcW w:w="1800" w:type="dxa"/>
            <w:gridSpan w:val="2"/>
          </w:tcPr>
          <w:p w:rsidR="00305C75" w:rsidRPr="00004FA8" w:rsidRDefault="00305C75" w:rsidP="003A4462">
            <w:pPr>
              <w:jc w:val="center"/>
              <w:rPr>
                <w:color w:val="000000"/>
              </w:rPr>
            </w:pPr>
            <w:r w:rsidRPr="00004FA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004FA8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004FA8" w:rsidRDefault="00305C75" w:rsidP="003A4462">
            <w:pPr>
              <w:rPr>
                <w:color w:val="000000"/>
              </w:rPr>
            </w:pPr>
            <w:r w:rsidRPr="00004FA8">
              <w:rPr>
                <w:color w:val="000000"/>
              </w:rPr>
              <w:t xml:space="preserve">Дочь </w:t>
            </w:r>
          </w:p>
        </w:tc>
        <w:tc>
          <w:tcPr>
            <w:tcW w:w="2109" w:type="dxa"/>
            <w:gridSpan w:val="2"/>
          </w:tcPr>
          <w:p w:rsidR="00305C75" w:rsidRPr="00004FA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004FA8" w:rsidRDefault="00305C75" w:rsidP="0055180C">
            <w:pPr>
              <w:jc w:val="center"/>
              <w:rPr>
                <w:color w:val="000000"/>
              </w:rPr>
            </w:pPr>
            <w:r w:rsidRPr="00004FA8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004FA8" w:rsidRDefault="00305C75" w:rsidP="0055180C">
            <w:pPr>
              <w:jc w:val="center"/>
              <w:rPr>
                <w:color w:val="000000"/>
              </w:rPr>
            </w:pPr>
            <w:r w:rsidRPr="00004FA8">
              <w:rPr>
                <w:color w:val="000000"/>
              </w:rPr>
              <w:t>Квартира</w:t>
            </w:r>
          </w:p>
          <w:p w:rsidR="00305C75" w:rsidRPr="00004FA8" w:rsidRDefault="00305C75" w:rsidP="0055180C">
            <w:pPr>
              <w:jc w:val="center"/>
              <w:rPr>
                <w:color w:val="000000"/>
              </w:rPr>
            </w:pPr>
            <w:r w:rsidRPr="00004FA8">
              <w:rPr>
                <w:color w:val="000000"/>
              </w:rPr>
              <w:t>(</w:t>
            </w:r>
            <w:r>
              <w:rPr>
                <w:color w:val="000000"/>
              </w:rPr>
              <w:t>фактическое предоставление</w:t>
            </w:r>
            <w:r w:rsidRPr="00004FA8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004FA8" w:rsidRDefault="00305C75" w:rsidP="003A4462">
            <w:pPr>
              <w:jc w:val="center"/>
              <w:rPr>
                <w:color w:val="000000"/>
              </w:rPr>
            </w:pPr>
            <w:r w:rsidRPr="00004FA8">
              <w:rPr>
                <w:color w:val="000000"/>
              </w:rPr>
              <w:t>37,7</w:t>
            </w:r>
          </w:p>
        </w:tc>
        <w:tc>
          <w:tcPr>
            <w:tcW w:w="1800" w:type="dxa"/>
            <w:gridSpan w:val="2"/>
          </w:tcPr>
          <w:p w:rsidR="00305C75" w:rsidRPr="00004FA8" w:rsidRDefault="00305C75" w:rsidP="003A4462">
            <w:pPr>
              <w:jc w:val="center"/>
              <w:rPr>
                <w:color w:val="000000"/>
              </w:rPr>
            </w:pPr>
            <w:r w:rsidRPr="00004FA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004FA8" w:rsidRDefault="00305C75" w:rsidP="00C16817">
            <w:pPr>
              <w:jc w:val="center"/>
              <w:rPr>
                <w:color w:val="000000"/>
              </w:rPr>
            </w:pPr>
            <w:r w:rsidRPr="00004FA8">
              <w:rPr>
                <w:color w:val="000000"/>
              </w:rPr>
              <w:t>-</w:t>
            </w:r>
          </w:p>
        </w:tc>
      </w:tr>
      <w:tr w:rsidR="00305C75" w:rsidRPr="005B4772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C72AF8" w:rsidRDefault="00305C75" w:rsidP="005B4772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Галеев С.Ф.</w:t>
            </w:r>
          </w:p>
          <w:p w:rsidR="00305C75" w:rsidRPr="00C72AF8" w:rsidRDefault="00305C75" w:rsidP="005B4772">
            <w:pPr>
              <w:jc w:val="center"/>
              <w:rPr>
                <w:color w:val="000000"/>
              </w:rPr>
            </w:pPr>
          </w:p>
          <w:p w:rsidR="00305C75" w:rsidRPr="00C72AF8" w:rsidRDefault="00305C75" w:rsidP="005B4772">
            <w:pPr>
              <w:jc w:val="center"/>
              <w:rPr>
                <w:color w:val="000000"/>
              </w:rPr>
            </w:pPr>
          </w:p>
          <w:p w:rsidR="00305C75" w:rsidRPr="00C72AF8" w:rsidRDefault="00305C75" w:rsidP="005B4772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Pr="00C72AF8" w:rsidRDefault="00305C75" w:rsidP="0055180C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Начальник</w:t>
            </w:r>
          </w:p>
          <w:p w:rsidR="00305C75" w:rsidRPr="00C72AF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C72AF8">
              <w:rPr>
                <w:color w:val="000000"/>
              </w:rPr>
              <w:t>тдела</w:t>
            </w:r>
          </w:p>
          <w:p w:rsidR="00305C75" w:rsidRPr="00C72AF8" w:rsidRDefault="00305C75" w:rsidP="0055180C">
            <w:pPr>
              <w:jc w:val="center"/>
              <w:rPr>
                <w:color w:val="000000"/>
              </w:rPr>
            </w:pPr>
          </w:p>
          <w:p w:rsidR="00305C75" w:rsidRPr="00C72AF8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Pr="00C72AF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408201,43</w:t>
            </w:r>
          </w:p>
          <w:p w:rsidR="00305C75" w:rsidRPr="00C72AF8" w:rsidRDefault="00305C75" w:rsidP="0055180C">
            <w:pPr>
              <w:jc w:val="center"/>
              <w:rPr>
                <w:color w:val="000000"/>
              </w:rPr>
            </w:pPr>
          </w:p>
          <w:p w:rsidR="00305C75" w:rsidRPr="00C72AF8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C72AF8" w:rsidRDefault="00305C75" w:rsidP="0055180C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Земельный участок садовый</w:t>
            </w:r>
          </w:p>
          <w:p w:rsidR="00305C75" w:rsidRPr="00C72AF8" w:rsidRDefault="00305C75" w:rsidP="0055180C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C72AF8" w:rsidRDefault="00305C75" w:rsidP="005B4772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500</w:t>
            </w:r>
          </w:p>
        </w:tc>
        <w:tc>
          <w:tcPr>
            <w:tcW w:w="1800" w:type="dxa"/>
            <w:gridSpan w:val="2"/>
          </w:tcPr>
          <w:p w:rsidR="00305C75" w:rsidRPr="00C72AF8" w:rsidRDefault="00305C75" w:rsidP="005B4772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72AF8" w:rsidRDefault="00305C75" w:rsidP="00C16817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 xml:space="preserve">Автомобиль легковой – KIA </w:t>
            </w:r>
            <w:r w:rsidRPr="00C72AF8">
              <w:rPr>
                <w:color w:val="000000"/>
                <w:lang w:val="en-US"/>
              </w:rPr>
              <w:t>Ceed</w:t>
            </w:r>
          </w:p>
          <w:p w:rsidR="00305C75" w:rsidRPr="00C72AF8" w:rsidRDefault="00305C75" w:rsidP="00C16817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(индивидуальная)</w:t>
            </w:r>
          </w:p>
        </w:tc>
      </w:tr>
      <w:tr w:rsidR="00305C75" w:rsidRPr="005B4772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C72AF8" w:rsidRDefault="00305C75" w:rsidP="005B477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C72AF8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C72AF8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C72AF8" w:rsidRDefault="00305C75" w:rsidP="0055180C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Квартира</w:t>
            </w:r>
          </w:p>
          <w:p w:rsidR="00305C75" w:rsidRPr="00C72AF8" w:rsidRDefault="00305C75" w:rsidP="0055180C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C72AF8" w:rsidRDefault="00305C75" w:rsidP="005B4772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37,6</w:t>
            </w:r>
          </w:p>
        </w:tc>
        <w:tc>
          <w:tcPr>
            <w:tcW w:w="1800" w:type="dxa"/>
            <w:gridSpan w:val="2"/>
          </w:tcPr>
          <w:p w:rsidR="00305C75" w:rsidRPr="00C72AF8" w:rsidRDefault="00305C75" w:rsidP="005B4772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C72AF8" w:rsidRDefault="00305C75" w:rsidP="00C16817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Автоприцеп – ПО «Уралтрансмаш»</w:t>
            </w:r>
          </w:p>
          <w:p w:rsidR="00305C75" w:rsidRPr="00C72AF8" w:rsidRDefault="00305C75" w:rsidP="00C16817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(индивидуальная)</w:t>
            </w:r>
          </w:p>
        </w:tc>
      </w:tr>
      <w:tr w:rsidR="00305C75" w:rsidRPr="005B4772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5B4772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C72AF8" w:rsidRDefault="00305C75" w:rsidP="0055180C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Квартира</w:t>
            </w:r>
          </w:p>
          <w:p w:rsidR="00305C75" w:rsidRPr="00C72AF8" w:rsidRDefault="00305C75" w:rsidP="0055180C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C72AF8" w:rsidRDefault="00305C75" w:rsidP="005B4772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50</w:t>
            </w:r>
          </w:p>
        </w:tc>
        <w:tc>
          <w:tcPr>
            <w:tcW w:w="1800" w:type="dxa"/>
            <w:gridSpan w:val="2"/>
          </w:tcPr>
          <w:p w:rsidR="00305C75" w:rsidRPr="00C72AF8" w:rsidRDefault="00305C75" w:rsidP="005B4772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5B4772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5B4772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C72AF8" w:rsidRDefault="00305C75" w:rsidP="0055180C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Квартира</w:t>
            </w:r>
          </w:p>
          <w:p w:rsidR="00305C75" w:rsidRPr="00C72AF8" w:rsidRDefault="00305C75" w:rsidP="0055180C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C72AF8" w:rsidRDefault="00305C75" w:rsidP="005B47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44,5</w:t>
            </w:r>
          </w:p>
        </w:tc>
        <w:tc>
          <w:tcPr>
            <w:tcW w:w="1800" w:type="dxa"/>
            <w:gridSpan w:val="2"/>
          </w:tcPr>
          <w:p w:rsidR="00305C75" w:rsidRPr="00C72AF8" w:rsidRDefault="00305C75" w:rsidP="005B4772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5B4772">
        <w:trPr>
          <w:trHeight w:val="17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C72AF8" w:rsidRDefault="00305C75" w:rsidP="005B4772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C72AF8" w:rsidRDefault="00305C75" w:rsidP="0055180C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C72AF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538120,94</w:t>
            </w:r>
          </w:p>
        </w:tc>
        <w:tc>
          <w:tcPr>
            <w:tcW w:w="2880" w:type="dxa"/>
            <w:gridSpan w:val="3"/>
          </w:tcPr>
          <w:p w:rsidR="00305C75" w:rsidRPr="00C72AF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C72AF8" w:rsidRDefault="00305C75" w:rsidP="005B47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1109</w:t>
            </w:r>
          </w:p>
        </w:tc>
        <w:tc>
          <w:tcPr>
            <w:tcW w:w="1800" w:type="dxa"/>
            <w:gridSpan w:val="2"/>
          </w:tcPr>
          <w:p w:rsidR="00305C75" w:rsidRPr="00C72AF8" w:rsidRDefault="00305C75" w:rsidP="005B47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531260" w:rsidRDefault="00305C75" w:rsidP="00C16817">
            <w:pPr>
              <w:jc w:val="center"/>
              <w:rPr>
                <w:color w:val="000000"/>
              </w:rPr>
            </w:pPr>
            <w:r w:rsidRPr="00531260">
              <w:rPr>
                <w:color w:val="000000"/>
              </w:rPr>
              <w:t>-</w:t>
            </w:r>
          </w:p>
        </w:tc>
      </w:tr>
      <w:tr w:rsidR="00305C75" w:rsidRPr="005B4772">
        <w:trPr>
          <w:trHeight w:val="65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C72AF8" w:rsidRDefault="00305C75" w:rsidP="005B4772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C72AF8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C72AF8" w:rsidRDefault="00305C75" w:rsidP="0055180C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Default="00305C75" w:rsidP="005B4772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40</w:t>
            </w:r>
          </w:p>
        </w:tc>
        <w:tc>
          <w:tcPr>
            <w:tcW w:w="1800" w:type="dxa"/>
            <w:gridSpan w:val="2"/>
          </w:tcPr>
          <w:p w:rsidR="00305C75" w:rsidRDefault="00305C75" w:rsidP="005B4772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531260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5B4772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C72AF8" w:rsidRDefault="00305C75" w:rsidP="005B477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C72AF8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C72AF8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C72AF8" w:rsidRDefault="00305C75" w:rsidP="0055180C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квартира</w:t>
            </w:r>
          </w:p>
          <w:p w:rsidR="00305C75" w:rsidRPr="00C72AF8" w:rsidRDefault="00305C75" w:rsidP="0055180C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C72AF8" w:rsidRDefault="00305C75" w:rsidP="005B4772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50</w:t>
            </w:r>
          </w:p>
        </w:tc>
        <w:tc>
          <w:tcPr>
            <w:tcW w:w="1800" w:type="dxa"/>
            <w:gridSpan w:val="2"/>
          </w:tcPr>
          <w:p w:rsidR="00305C75" w:rsidRPr="00C72AF8" w:rsidRDefault="00305C75" w:rsidP="005B4772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531260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5B4772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C72AF8" w:rsidRDefault="00305C75" w:rsidP="005B4772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C72AF8" w:rsidRDefault="00305C75" w:rsidP="0055180C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C72AF8" w:rsidRDefault="00305C75" w:rsidP="0055180C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C72AF8" w:rsidRDefault="00305C75" w:rsidP="0055180C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Квартира</w:t>
            </w:r>
          </w:p>
          <w:p w:rsidR="00305C75" w:rsidRPr="00C72AF8" w:rsidRDefault="00305C75" w:rsidP="0055180C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C72AF8" w:rsidRDefault="00305C75" w:rsidP="005B4772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40</w:t>
            </w:r>
          </w:p>
        </w:tc>
        <w:tc>
          <w:tcPr>
            <w:tcW w:w="1800" w:type="dxa"/>
            <w:gridSpan w:val="2"/>
          </w:tcPr>
          <w:p w:rsidR="00305C75" w:rsidRPr="00C72AF8" w:rsidRDefault="00305C75" w:rsidP="005B4772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531260" w:rsidRDefault="00305C75" w:rsidP="00C16817">
            <w:pPr>
              <w:jc w:val="center"/>
              <w:rPr>
                <w:color w:val="000000"/>
              </w:rPr>
            </w:pPr>
            <w:r w:rsidRPr="00531260">
              <w:rPr>
                <w:color w:val="000000"/>
              </w:rPr>
              <w:t>-</w:t>
            </w:r>
          </w:p>
        </w:tc>
      </w:tr>
      <w:tr w:rsidR="00305C75" w:rsidRPr="005B4772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C72AF8" w:rsidRDefault="00305C75" w:rsidP="005B477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C72AF8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C72AF8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C72AF8" w:rsidRDefault="00305C75" w:rsidP="0055180C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Квартира</w:t>
            </w:r>
          </w:p>
          <w:p w:rsidR="00305C75" w:rsidRPr="00C72AF8" w:rsidRDefault="00305C75" w:rsidP="0055180C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C72AF8" w:rsidRDefault="00305C75" w:rsidP="005B4772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>50</w:t>
            </w:r>
          </w:p>
        </w:tc>
        <w:tc>
          <w:tcPr>
            <w:tcW w:w="1800" w:type="dxa"/>
            <w:gridSpan w:val="2"/>
          </w:tcPr>
          <w:p w:rsidR="00305C75" w:rsidRPr="00C72AF8" w:rsidRDefault="00305C75" w:rsidP="005B4772">
            <w:pPr>
              <w:jc w:val="center"/>
              <w:rPr>
                <w:color w:val="000000"/>
              </w:rPr>
            </w:pPr>
            <w:r w:rsidRPr="00C72AF8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5B4772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72AF8" w:rsidRDefault="00305C75" w:rsidP="005B4772">
            <w:pPr>
              <w:rPr>
                <w:color w:val="000000"/>
              </w:rPr>
            </w:pPr>
            <w:r>
              <w:rPr>
                <w:color w:val="000000"/>
              </w:rPr>
              <w:t>Гончарук Н.Н.</w:t>
            </w:r>
          </w:p>
        </w:tc>
        <w:tc>
          <w:tcPr>
            <w:tcW w:w="2109" w:type="dxa"/>
            <w:gridSpan w:val="2"/>
          </w:tcPr>
          <w:p w:rsidR="00305C75" w:rsidRPr="00C72AF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</w:tcPr>
          <w:p w:rsidR="00305C75" w:rsidRPr="00C72AF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435240,65</w:t>
            </w:r>
          </w:p>
        </w:tc>
        <w:tc>
          <w:tcPr>
            <w:tcW w:w="2880" w:type="dxa"/>
            <w:gridSpan w:val="3"/>
          </w:tcPr>
          <w:p w:rsidR="00305C75" w:rsidRPr="00C72AF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C72AF8" w:rsidRDefault="00305C75" w:rsidP="005B47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42,9</w:t>
            </w:r>
          </w:p>
        </w:tc>
        <w:tc>
          <w:tcPr>
            <w:tcW w:w="1800" w:type="dxa"/>
            <w:gridSpan w:val="2"/>
          </w:tcPr>
          <w:p w:rsidR="00305C75" w:rsidRPr="00C72AF8" w:rsidRDefault="00305C75" w:rsidP="005B47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876B9" w:rsidRDefault="00305C75" w:rsidP="00C16817">
            <w:pPr>
              <w:jc w:val="center"/>
              <w:rPr>
                <w:color w:val="000000"/>
              </w:rPr>
            </w:pPr>
            <w:r w:rsidRPr="003876B9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4F2209" w:rsidRDefault="00305C75" w:rsidP="004F2209">
            <w:pPr>
              <w:tabs>
                <w:tab w:val="right" w:pos="1724"/>
              </w:tabs>
              <w:rPr>
                <w:color w:val="000000"/>
              </w:rPr>
            </w:pPr>
            <w:r w:rsidRPr="004F2209">
              <w:rPr>
                <w:color w:val="000000"/>
              </w:rPr>
              <w:t>Даус О.А.</w:t>
            </w:r>
            <w:r w:rsidRPr="004F2209">
              <w:rPr>
                <w:color w:val="000000"/>
              </w:rPr>
              <w:tab/>
            </w:r>
          </w:p>
        </w:tc>
        <w:tc>
          <w:tcPr>
            <w:tcW w:w="2109" w:type="dxa"/>
            <w:gridSpan w:val="2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500238,41</w:t>
            </w:r>
          </w:p>
        </w:tc>
        <w:tc>
          <w:tcPr>
            <w:tcW w:w="2880" w:type="dxa"/>
            <w:gridSpan w:val="3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Квартира</w:t>
            </w:r>
          </w:p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4F2209" w:rsidRDefault="00305C75" w:rsidP="00EC36DE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75,8</w:t>
            </w:r>
          </w:p>
        </w:tc>
        <w:tc>
          <w:tcPr>
            <w:tcW w:w="1800" w:type="dxa"/>
            <w:gridSpan w:val="2"/>
          </w:tcPr>
          <w:p w:rsidR="00305C75" w:rsidRPr="004F2209" w:rsidRDefault="00305C75" w:rsidP="00EC36DE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4F2209" w:rsidRDefault="00305C75" w:rsidP="00C16817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4F2209" w:rsidRDefault="00305C75" w:rsidP="00EC36DE">
            <w:pPr>
              <w:rPr>
                <w:color w:val="000000"/>
              </w:rPr>
            </w:pPr>
            <w:r w:rsidRPr="004F2209">
              <w:rPr>
                <w:color w:val="000000"/>
              </w:rPr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103524,71</w:t>
            </w:r>
          </w:p>
        </w:tc>
        <w:tc>
          <w:tcPr>
            <w:tcW w:w="2880" w:type="dxa"/>
            <w:gridSpan w:val="3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Квартира</w:t>
            </w:r>
          </w:p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4F2209" w:rsidRDefault="00305C75" w:rsidP="00EC36DE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75,8</w:t>
            </w:r>
          </w:p>
        </w:tc>
        <w:tc>
          <w:tcPr>
            <w:tcW w:w="1800" w:type="dxa"/>
            <w:gridSpan w:val="2"/>
          </w:tcPr>
          <w:p w:rsidR="00305C75" w:rsidRPr="004F2209" w:rsidRDefault="00305C75" w:rsidP="00EC36DE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4F2209" w:rsidRDefault="00305C75" w:rsidP="00C16817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12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3C474B" w:rsidRDefault="00305C75" w:rsidP="003C474B">
            <w:pPr>
              <w:jc w:val="center"/>
              <w:rPr>
                <w:color w:val="000000"/>
              </w:rPr>
            </w:pPr>
            <w:r w:rsidRPr="003C474B">
              <w:rPr>
                <w:color w:val="000000"/>
              </w:rPr>
              <w:t>Еманов М.В.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3C474B" w:rsidRDefault="00305C75" w:rsidP="0055180C">
            <w:pPr>
              <w:jc w:val="center"/>
              <w:rPr>
                <w:color w:val="000000"/>
              </w:rPr>
            </w:pPr>
            <w:r w:rsidRPr="003C474B"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  <w:vMerge w:val="restart"/>
          </w:tcPr>
          <w:p w:rsidR="00305C75" w:rsidRPr="003C474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337207,92</w:t>
            </w:r>
          </w:p>
        </w:tc>
        <w:tc>
          <w:tcPr>
            <w:tcW w:w="2880" w:type="dxa"/>
            <w:gridSpan w:val="3"/>
          </w:tcPr>
          <w:p w:rsidR="00305C75" w:rsidRPr="003C474B" w:rsidRDefault="00305C75" w:rsidP="0055180C">
            <w:pPr>
              <w:jc w:val="center"/>
              <w:rPr>
                <w:color w:val="000000"/>
              </w:rPr>
            </w:pPr>
            <w:r w:rsidRPr="003C474B">
              <w:rPr>
                <w:color w:val="000000"/>
              </w:rPr>
              <w:t>Квартира</w:t>
            </w:r>
          </w:p>
          <w:p w:rsidR="00305C75" w:rsidRPr="003C474B" w:rsidRDefault="00305C75" w:rsidP="0055180C">
            <w:pPr>
              <w:jc w:val="center"/>
              <w:rPr>
                <w:color w:val="000000"/>
              </w:rPr>
            </w:pPr>
            <w:r w:rsidRPr="003C474B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3C474B" w:rsidRDefault="00305C75" w:rsidP="003C474B">
            <w:pPr>
              <w:jc w:val="center"/>
              <w:rPr>
                <w:color w:val="000000"/>
              </w:rPr>
            </w:pPr>
            <w:r w:rsidRPr="003C474B">
              <w:rPr>
                <w:color w:val="000000"/>
              </w:rPr>
              <w:t>48,8</w:t>
            </w:r>
          </w:p>
        </w:tc>
        <w:tc>
          <w:tcPr>
            <w:tcW w:w="1800" w:type="dxa"/>
            <w:gridSpan w:val="2"/>
          </w:tcPr>
          <w:p w:rsidR="00305C75" w:rsidRPr="003C474B" w:rsidRDefault="00305C75" w:rsidP="003C474B">
            <w:pPr>
              <w:jc w:val="center"/>
              <w:rPr>
                <w:color w:val="000000"/>
              </w:rPr>
            </w:pPr>
            <w:r w:rsidRPr="003C474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4A2A9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ИЖ 2715-016-01 (индивидуальная)</w:t>
            </w:r>
          </w:p>
        </w:tc>
      </w:tr>
      <w:tr w:rsidR="00305C75" w:rsidRPr="00607B10">
        <w:trPr>
          <w:trHeight w:val="33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3C474B" w:rsidRDefault="00305C75" w:rsidP="003C474B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3C474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3C474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(аренда)</w:t>
            </w:r>
          </w:p>
        </w:tc>
        <w:tc>
          <w:tcPr>
            <w:tcW w:w="1080" w:type="dxa"/>
          </w:tcPr>
          <w:p w:rsidR="00305C75" w:rsidRPr="003C474B" w:rsidRDefault="00305C75" w:rsidP="003C47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30,1</w:t>
            </w:r>
          </w:p>
        </w:tc>
        <w:tc>
          <w:tcPr>
            <w:tcW w:w="1800" w:type="dxa"/>
            <w:gridSpan w:val="2"/>
          </w:tcPr>
          <w:p w:rsidR="00305C75" w:rsidRPr="003C474B" w:rsidRDefault="00305C75" w:rsidP="003C47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3C474B" w:rsidRDefault="00305C75" w:rsidP="003C47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3C474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149031,88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Гаражный бокс (индивидуальная)</w:t>
            </w:r>
          </w:p>
        </w:tc>
        <w:tc>
          <w:tcPr>
            <w:tcW w:w="1080" w:type="dxa"/>
          </w:tcPr>
          <w:p w:rsidR="00305C75" w:rsidRDefault="00305C75" w:rsidP="003C47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17,7</w:t>
            </w:r>
          </w:p>
        </w:tc>
        <w:tc>
          <w:tcPr>
            <w:tcW w:w="1800" w:type="dxa"/>
            <w:gridSpan w:val="2"/>
          </w:tcPr>
          <w:p w:rsidR="00305C75" w:rsidRDefault="00305C75" w:rsidP="003C47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ВАЗ-21102 (индивидуальная)</w:t>
            </w: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3C474B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C47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40,10</w:t>
            </w:r>
          </w:p>
        </w:tc>
        <w:tc>
          <w:tcPr>
            <w:tcW w:w="1800" w:type="dxa"/>
            <w:gridSpan w:val="2"/>
          </w:tcPr>
          <w:p w:rsidR="00305C75" w:rsidRDefault="00305C75" w:rsidP="003C47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3C474B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(аренда)</w:t>
            </w:r>
          </w:p>
        </w:tc>
        <w:tc>
          <w:tcPr>
            <w:tcW w:w="1080" w:type="dxa"/>
          </w:tcPr>
          <w:p w:rsidR="00305C75" w:rsidRDefault="00305C75" w:rsidP="003C47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30,10</w:t>
            </w:r>
          </w:p>
        </w:tc>
        <w:tc>
          <w:tcPr>
            <w:tcW w:w="1800" w:type="dxa"/>
            <w:gridSpan w:val="2"/>
          </w:tcPr>
          <w:p w:rsidR="00305C75" w:rsidRDefault="00305C75" w:rsidP="003C47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5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A85554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Жарков Н.Н.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  <w:vMerge w:val="restart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496305,40</w:t>
            </w:r>
          </w:p>
        </w:tc>
        <w:tc>
          <w:tcPr>
            <w:tcW w:w="2880" w:type="dxa"/>
            <w:gridSpan w:val="3"/>
            <w:vMerge w:val="restart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  <w:vMerge w:val="restart"/>
          </w:tcPr>
          <w:p w:rsidR="00305C75" w:rsidRPr="00A85554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800" w:type="dxa"/>
            <w:gridSpan w:val="2"/>
            <w:vMerge w:val="restart"/>
          </w:tcPr>
          <w:p w:rsidR="00305C75" w:rsidRPr="00A85554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8555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21213 (индивидуальная)</w:t>
            </w:r>
          </w:p>
        </w:tc>
      </w:tr>
      <w:tr w:rsidR="00305C75" w:rsidRPr="00607B10">
        <w:trPr>
          <w:trHeight w:val="19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21102 (индивидуальная)</w:t>
            </w:r>
          </w:p>
        </w:tc>
      </w:tr>
      <w:tr w:rsidR="00305C75" w:rsidRPr="00607B10">
        <w:trPr>
          <w:trHeight w:val="46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ВАЗ2112 (индивидуальная)</w:t>
            </w:r>
          </w:p>
        </w:tc>
      </w:tr>
      <w:tr w:rsidR="00305C75" w:rsidRPr="00607B10">
        <w:trPr>
          <w:trHeight w:val="27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18710D" w:rsidRDefault="00305C75" w:rsidP="00CF2F78">
            <w:pPr>
              <w:rPr>
                <w:color w:val="000000"/>
              </w:rPr>
            </w:pPr>
            <w:r w:rsidRPr="0018710D">
              <w:rPr>
                <w:color w:val="000000"/>
              </w:rPr>
              <w:t>Жизневский С.А.</w:t>
            </w:r>
          </w:p>
        </w:tc>
        <w:tc>
          <w:tcPr>
            <w:tcW w:w="2109" w:type="dxa"/>
            <w:gridSpan w:val="2"/>
          </w:tcPr>
          <w:p w:rsidR="00305C75" w:rsidRPr="0018710D" w:rsidRDefault="00305C75" w:rsidP="0055180C">
            <w:pPr>
              <w:tabs>
                <w:tab w:val="left" w:pos="448"/>
                <w:tab w:val="center" w:pos="946"/>
              </w:tabs>
              <w:jc w:val="center"/>
              <w:rPr>
                <w:color w:val="000000"/>
              </w:rPr>
            </w:pPr>
            <w:r w:rsidRPr="0018710D"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</w:tcPr>
          <w:p w:rsidR="00305C75" w:rsidRPr="0018710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421226,32</w:t>
            </w:r>
          </w:p>
        </w:tc>
        <w:tc>
          <w:tcPr>
            <w:tcW w:w="2880" w:type="dxa"/>
            <w:gridSpan w:val="3"/>
          </w:tcPr>
          <w:p w:rsidR="00305C75" w:rsidRPr="0018710D" w:rsidRDefault="00305C75" w:rsidP="0055180C">
            <w:pPr>
              <w:jc w:val="center"/>
              <w:rPr>
                <w:color w:val="000000"/>
              </w:rPr>
            </w:pPr>
            <w:r w:rsidRPr="0018710D">
              <w:rPr>
                <w:color w:val="000000"/>
              </w:rPr>
              <w:t>Квартира</w:t>
            </w:r>
          </w:p>
          <w:p w:rsidR="00305C75" w:rsidRPr="0018710D" w:rsidRDefault="00305C75" w:rsidP="0055180C">
            <w:pPr>
              <w:jc w:val="center"/>
              <w:rPr>
                <w:color w:val="000000"/>
              </w:rPr>
            </w:pPr>
            <w:r w:rsidRPr="0018710D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18710D" w:rsidRDefault="00305C75" w:rsidP="00CF2F78">
            <w:pPr>
              <w:jc w:val="center"/>
              <w:rPr>
                <w:color w:val="000000"/>
              </w:rPr>
            </w:pPr>
            <w:r w:rsidRPr="0018710D">
              <w:rPr>
                <w:color w:val="000000"/>
              </w:rPr>
              <w:t>49,3</w:t>
            </w:r>
          </w:p>
        </w:tc>
        <w:tc>
          <w:tcPr>
            <w:tcW w:w="1800" w:type="dxa"/>
            <w:gridSpan w:val="2"/>
          </w:tcPr>
          <w:p w:rsidR="00305C75" w:rsidRPr="0018710D" w:rsidRDefault="00305C75" w:rsidP="00CF2F78">
            <w:pPr>
              <w:jc w:val="center"/>
              <w:rPr>
                <w:color w:val="000000"/>
              </w:rPr>
            </w:pPr>
            <w:r w:rsidRPr="0018710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8710D" w:rsidRDefault="00305C75" w:rsidP="00C16817">
            <w:pPr>
              <w:jc w:val="center"/>
              <w:rPr>
                <w:color w:val="000000"/>
              </w:rPr>
            </w:pPr>
            <w:r w:rsidRPr="0018710D">
              <w:rPr>
                <w:color w:val="000000"/>
              </w:rPr>
              <w:t xml:space="preserve">Автомобиль легковой </w:t>
            </w:r>
            <w:r>
              <w:rPr>
                <w:color w:val="000000"/>
              </w:rPr>
              <w:t xml:space="preserve">- </w:t>
            </w:r>
            <w:r w:rsidRPr="0018710D">
              <w:rPr>
                <w:color w:val="000000"/>
              </w:rPr>
              <w:t>Хонда Цивик</w:t>
            </w:r>
          </w:p>
          <w:p w:rsidR="00305C75" w:rsidRPr="0018710D" w:rsidRDefault="00305C75" w:rsidP="00C16817">
            <w:pPr>
              <w:jc w:val="center"/>
              <w:rPr>
                <w:color w:val="000000"/>
              </w:rPr>
            </w:pPr>
            <w:r w:rsidRPr="0018710D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1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18710D" w:rsidRDefault="00305C75" w:rsidP="00CF2F78">
            <w:pPr>
              <w:rPr>
                <w:color w:val="000000"/>
              </w:rPr>
            </w:pPr>
            <w:r w:rsidRPr="0018710D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18710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645DE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434143,95</w:t>
            </w:r>
          </w:p>
        </w:tc>
        <w:tc>
          <w:tcPr>
            <w:tcW w:w="2880" w:type="dxa"/>
            <w:gridSpan w:val="3"/>
          </w:tcPr>
          <w:p w:rsidR="00305C75" w:rsidRPr="0018710D" w:rsidRDefault="00305C75" w:rsidP="0055180C">
            <w:pPr>
              <w:jc w:val="center"/>
              <w:rPr>
                <w:color w:val="000000"/>
              </w:rPr>
            </w:pPr>
            <w:r w:rsidRPr="0018710D"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Pr="0018710D" w:rsidRDefault="00305C75" w:rsidP="00CF2F78">
            <w:pPr>
              <w:jc w:val="center"/>
              <w:rPr>
                <w:color w:val="000000"/>
              </w:rPr>
            </w:pPr>
            <w:r w:rsidRPr="0018710D">
              <w:rPr>
                <w:color w:val="000000"/>
              </w:rPr>
              <w:t>34,7</w:t>
            </w:r>
          </w:p>
        </w:tc>
        <w:tc>
          <w:tcPr>
            <w:tcW w:w="1800" w:type="dxa"/>
            <w:gridSpan w:val="2"/>
          </w:tcPr>
          <w:p w:rsidR="00305C75" w:rsidRPr="0018710D" w:rsidRDefault="00305C75" w:rsidP="00CF2F78">
            <w:pPr>
              <w:jc w:val="center"/>
              <w:rPr>
                <w:color w:val="000000"/>
              </w:rPr>
            </w:pPr>
            <w:r w:rsidRPr="0018710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18710D" w:rsidRDefault="00305C75" w:rsidP="00C16817">
            <w:pPr>
              <w:jc w:val="center"/>
              <w:rPr>
                <w:color w:val="000000"/>
              </w:rPr>
            </w:pPr>
          </w:p>
          <w:p w:rsidR="00305C75" w:rsidRPr="0018710D" w:rsidRDefault="00305C75" w:rsidP="00C16817">
            <w:pPr>
              <w:jc w:val="center"/>
              <w:rPr>
                <w:color w:val="000000"/>
              </w:rPr>
            </w:pPr>
            <w:r w:rsidRPr="0018710D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18710D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18710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18710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18710D" w:rsidRDefault="00305C75" w:rsidP="0055180C">
            <w:pPr>
              <w:jc w:val="center"/>
              <w:rPr>
                <w:color w:val="000000"/>
              </w:rPr>
            </w:pPr>
            <w:r w:rsidRPr="0018710D">
              <w:rPr>
                <w:color w:val="000000"/>
              </w:rPr>
              <w:t>Квартира</w:t>
            </w:r>
          </w:p>
          <w:p w:rsidR="00305C75" w:rsidRPr="0018710D" w:rsidRDefault="00305C75" w:rsidP="0055180C">
            <w:pPr>
              <w:jc w:val="center"/>
              <w:rPr>
                <w:color w:val="000000"/>
              </w:rPr>
            </w:pPr>
            <w:r w:rsidRPr="0018710D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18710D" w:rsidRDefault="00305C75" w:rsidP="00D05149">
            <w:pPr>
              <w:jc w:val="center"/>
              <w:rPr>
                <w:color w:val="000000"/>
              </w:rPr>
            </w:pPr>
            <w:r w:rsidRPr="0018710D">
              <w:rPr>
                <w:color w:val="000000"/>
              </w:rPr>
              <w:t>49,3</w:t>
            </w:r>
          </w:p>
        </w:tc>
        <w:tc>
          <w:tcPr>
            <w:tcW w:w="1800" w:type="dxa"/>
            <w:gridSpan w:val="2"/>
          </w:tcPr>
          <w:p w:rsidR="00305C75" w:rsidRPr="0018710D" w:rsidRDefault="00305C75" w:rsidP="00D05149">
            <w:pPr>
              <w:jc w:val="center"/>
              <w:rPr>
                <w:color w:val="000000"/>
              </w:rPr>
            </w:pPr>
            <w:r w:rsidRPr="0018710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18710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18710D" w:rsidRDefault="00305C75" w:rsidP="00CF2F78">
            <w:pPr>
              <w:rPr>
                <w:color w:val="000000"/>
              </w:rPr>
            </w:pPr>
            <w:r w:rsidRPr="0018710D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18710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18710D" w:rsidRDefault="00305C75" w:rsidP="0055180C">
            <w:pPr>
              <w:jc w:val="center"/>
              <w:rPr>
                <w:color w:val="000000"/>
              </w:rPr>
            </w:pPr>
            <w:r w:rsidRPr="0018710D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18710D" w:rsidRDefault="00305C75" w:rsidP="0055180C">
            <w:pPr>
              <w:jc w:val="center"/>
              <w:rPr>
                <w:color w:val="000000"/>
              </w:rPr>
            </w:pPr>
            <w:r w:rsidRPr="0018710D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18710D" w:rsidRDefault="00305C75" w:rsidP="00CF2F78">
            <w:pPr>
              <w:jc w:val="center"/>
              <w:rPr>
                <w:color w:val="000000"/>
              </w:rPr>
            </w:pPr>
            <w:r w:rsidRPr="0018710D">
              <w:rPr>
                <w:color w:val="000000"/>
              </w:rPr>
              <w:t>49,3</w:t>
            </w:r>
          </w:p>
        </w:tc>
        <w:tc>
          <w:tcPr>
            <w:tcW w:w="1800" w:type="dxa"/>
            <w:gridSpan w:val="2"/>
          </w:tcPr>
          <w:p w:rsidR="00305C75" w:rsidRPr="0018710D" w:rsidRDefault="00305C75" w:rsidP="00CF2F78">
            <w:pPr>
              <w:jc w:val="center"/>
              <w:rPr>
                <w:color w:val="000000"/>
              </w:rPr>
            </w:pPr>
            <w:r w:rsidRPr="0018710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8710D" w:rsidRDefault="00305C75" w:rsidP="00C16817">
            <w:pPr>
              <w:jc w:val="center"/>
              <w:rPr>
                <w:color w:val="000000"/>
              </w:rPr>
            </w:pPr>
            <w:r w:rsidRPr="0018710D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6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18710D" w:rsidRDefault="00305C75" w:rsidP="00CF2F78">
            <w:pPr>
              <w:rPr>
                <w:color w:val="000000"/>
              </w:rPr>
            </w:pPr>
            <w:r w:rsidRPr="0018710D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18710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18710D" w:rsidRDefault="00305C75" w:rsidP="0055180C">
            <w:pPr>
              <w:jc w:val="center"/>
              <w:rPr>
                <w:color w:val="000000"/>
              </w:rPr>
            </w:pPr>
            <w:r w:rsidRPr="0018710D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18710D" w:rsidRDefault="00305C75" w:rsidP="0055180C">
            <w:pPr>
              <w:jc w:val="center"/>
              <w:rPr>
                <w:color w:val="000000"/>
              </w:rPr>
            </w:pPr>
            <w:r w:rsidRPr="0018710D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18710D" w:rsidRDefault="00305C75" w:rsidP="00CF2F78">
            <w:pPr>
              <w:jc w:val="center"/>
              <w:rPr>
                <w:color w:val="000000"/>
              </w:rPr>
            </w:pPr>
            <w:r w:rsidRPr="0018710D">
              <w:rPr>
                <w:color w:val="000000"/>
              </w:rPr>
              <w:t>49,3</w:t>
            </w:r>
          </w:p>
        </w:tc>
        <w:tc>
          <w:tcPr>
            <w:tcW w:w="1800" w:type="dxa"/>
            <w:gridSpan w:val="2"/>
          </w:tcPr>
          <w:p w:rsidR="00305C75" w:rsidRPr="0018710D" w:rsidRDefault="00305C75" w:rsidP="00CF2F78">
            <w:pPr>
              <w:jc w:val="center"/>
              <w:rPr>
                <w:color w:val="000000"/>
              </w:rPr>
            </w:pPr>
            <w:r w:rsidRPr="0018710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8710D" w:rsidRDefault="00305C75" w:rsidP="00C16817">
            <w:pPr>
              <w:jc w:val="center"/>
              <w:rPr>
                <w:color w:val="000000"/>
              </w:rPr>
            </w:pPr>
            <w:r w:rsidRPr="0018710D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0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AE680D" w:rsidRDefault="00305C75" w:rsidP="00AE680D">
            <w:pPr>
              <w:rPr>
                <w:color w:val="000000"/>
              </w:rPr>
            </w:pPr>
            <w:r>
              <w:rPr>
                <w:color w:val="000000"/>
              </w:rPr>
              <w:t>Калинкин С.В.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AE680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  <w:vMerge w:val="restart"/>
          </w:tcPr>
          <w:p w:rsidR="00305C75" w:rsidRPr="00AE680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446009,29</w:t>
            </w:r>
          </w:p>
        </w:tc>
        <w:tc>
          <w:tcPr>
            <w:tcW w:w="2880" w:type="dxa"/>
            <w:gridSpan w:val="3"/>
          </w:tcPr>
          <w:p w:rsidR="00305C75" w:rsidRPr="00AE680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(общая долевая)</w:t>
            </w:r>
          </w:p>
        </w:tc>
        <w:tc>
          <w:tcPr>
            <w:tcW w:w="1080" w:type="dxa"/>
          </w:tcPr>
          <w:p w:rsidR="00305C75" w:rsidRPr="00AE680D" w:rsidRDefault="00305C75" w:rsidP="00F225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2157,5</w:t>
            </w:r>
          </w:p>
        </w:tc>
        <w:tc>
          <w:tcPr>
            <w:tcW w:w="1800" w:type="dxa"/>
            <w:gridSpan w:val="2"/>
          </w:tcPr>
          <w:p w:rsidR="00305C75" w:rsidRDefault="00305C75" w:rsidP="00F225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AE680D" w:rsidRDefault="00305C75" w:rsidP="00F22537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AE680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E680D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(найм)</w:t>
            </w:r>
          </w:p>
        </w:tc>
        <w:tc>
          <w:tcPr>
            <w:tcW w:w="1080" w:type="dxa"/>
          </w:tcPr>
          <w:p w:rsidR="00305C75" w:rsidRDefault="00305C75" w:rsidP="00F225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32,8</w:t>
            </w:r>
          </w:p>
        </w:tc>
        <w:tc>
          <w:tcPr>
            <w:tcW w:w="1800" w:type="dxa"/>
            <w:gridSpan w:val="2"/>
          </w:tcPr>
          <w:p w:rsidR="00305C75" w:rsidRDefault="00305C75" w:rsidP="00F225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AE680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E680D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(найм)</w:t>
            </w:r>
          </w:p>
        </w:tc>
        <w:tc>
          <w:tcPr>
            <w:tcW w:w="1080" w:type="dxa"/>
          </w:tcPr>
          <w:p w:rsidR="00305C75" w:rsidRDefault="00305C75" w:rsidP="00F225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800" w:type="dxa"/>
            <w:gridSpan w:val="2"/>
          </w:tcPr>
          <w:p w:rsidR="00305C75" w:rsidRDefault="00305C75" w:rsidP="00F225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AE680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AE680D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80238,92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(найм)</w:t>
            </w:r>
          </w:p>
        </w:tc>
        <w:tc>
          <w:tcPr>
            <w:tcW w:w="1080" w:type="dxa"/>
          </w:tcPr>
          <w:p w:rsidR="00305C75" w:rsidRDefault="00305C75" w:rsidP="00AE68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32,8</w:t>
            </w:r>
          </w:p>
        </w:tc>
        <w:tc>
          <w:tcPr>
            <w:tcW w:w="1800" w:type="dxa"/>
            <w:gridSpan w:val="2"/>
          </w:tcPr>
          <w:p w:rsidR="00305C75" w:rsidRDefault="00305C75" w:rsidP="00AE68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AE680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1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E680D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E68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00" w:type="dxa"/>
            <w:gridSpan w:val="2"/>
          </w:tcPr>
          <w:p w:rsidR="00305C75" w:rsidRDefault="00305C75" w:rsidP="00AE68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AE680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F754FE">
            <w:pPr>
              <w:jc w:val="center"/>
            </w:pPr>
            <w:r w:rsidRPr="00D13AC5">
              <w:t xml:space="preserve">Кондусов А.В. 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Начальник отдела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>
              <w:t>545425,</w:t>
            </w:r>
            <w:r w:rsidRPr="00D13AC5">
              <w:t>00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</w:t>
            </w:r>
          </w:p>
          <w:p w:rsidR="00305C75" w:rsidRPr="00D13AC5" w:rsidRDefault="00305C75" w:rsidP="0055180C">
            <w:pPr>
              <w:jc w:val="center"/>
            </w:pPr>
            <w:r w:rsidRPr="00D13AC5">
              <w:t>(социальный наем)</w:t>
            </w:r>
          </w:p>
        </w:tc>
        <w:tc>
          <w:tcPr>
            <w:tcW w:w="1080" w:type="dxa"/>
          </w:tcPr>
          <w:p w:rsidR="00305C75" w:rsidRPr="00D13AC5" w:rsidRDefault="00305C75" w:rsidP="00F754FE">
            <w:pPr>
              <w:jc w:val="center"/>
            </w:pPr>
            <w:r w:rsidRPr="00D13AC5">
              <w:t>37,5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F754FE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11317F">
        <w:trPr>
          <w:trHeight w:val="23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6430E" w:rsidRDefault="00305C75" w:rsidP="0011317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Коростелев М.В.</w:t>
            </w:r>
          </w:p>
        </w:tc>
        <w:tc>
          <w:tcPr>
            <w:tcW w:w="2109" w:type="dxa"/>
            <w:gridSpan w:val="2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445550,28</w:t>
            </w: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Жилой дом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B6430E" w:rsidRDefault="00305C75" w:rsidP="0011317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183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11317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11317F">
        <w:trPr>
          <w:trHeight w:val="34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6430E" w:rsidRDefault="00305C75" w:rsidP="0011317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729472,75</w:t>
            </w: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Жилой дом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B6430E" w:rsidRDefault="00305C75" w:rsidP="0011317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183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11317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11317F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6430E" w:rsidRDefault="00305C75" w:rsidP="0011317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Жилой дом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B6430E" w:rsidRDefault="00305C75" w:rsidP="0011317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183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11317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FA458A" w:rsidRDefault="00305C75" w:rsidP="00607B10">
            <w:pPr>
              <w:rPr>
                <w:color w:val="000000"/>
              </w:rPr>
            </w:pPr>
            <w:r w:rsidRPr="00FA458A">
              <w:rPr>
                <w:color w:val="000000"/>
              </w:rPr>
              <w:t>Костромин В.Н.</w:t>
            </w:r>
          </w:p>
          <w:p w:rsidR="00305C75" w:rsidRPr="00FA458A" w:rsidRDefault="00305C75" w:rsidP="00FA458A">
            <w:pPr>
              <w:jc w:val="right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  <w:vMerge w:val="restart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442393,02</w:t>
            </w:r>
          </w:p>
        </w:tc>
        <w:tc>
          <w:tcPr>
            <w:tcW w:w="2880" w:type="dxa"/>
            <w:gridSpan w:val="3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Земельный участок</w:t>
            </w:r>
          </w:p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(аренда)</w:t>
            </w:r>
          </w:p>
        </w:tc>
        <w:tc>
          <w:tcPr>
            <w:tcW w:w="1080" w:type="dxa"/>
          </w:tcPr>
          <w:p w:rsidR="00305C75" w:rsidRPr="00FA458A" w:rsidRDefault="00305C75" w:rsidP="00D05149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1000</w:t>
            </w:r>
          </w:p>
          <w:p w:rsidR="00305C75" w:rsidRPr="00FA458A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Pr="00FA458A" w:rsidRDefault="00305C75" w:rsidP="00D05149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FA458A" w:rsidRDefault="00305C75" w:rsidP="00C16817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-</w:t>
            </w:r>
          </w:p>
          <w:p w:rsidR="00305C75" w:rsidRPr="00FA458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FA458A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Квартира</w:t>
            </w:r>
          </w:p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FA458A" w:rsidRDefault="00305C75" w:rsidP="00D05149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73,4</w:t>
            </w:r>
          </w:p>
        </w:tc>
        <w:tc>
          <w:tcPr>
            <w:tcW w:w="1800" w:type="dxa"/>
            <w:gridSpan w:val="2"/>
          </w:tcPr>
          <w:p w:rsidR="00305C75" w:rsidRPr="00FA458A" w:rsidRDefault="00305C75" w:rsidP="00D05149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FA458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FA458A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Комната</w:t>
            </w:r>
          </w:p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FA458A" w:rsidRDefault="00305C75" w:rsidP="00D05149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15</w:t>
            </w:r>
          </w:p>
        </w:tc>
        <w:tc>
          <w:tcPr>
            <w:tcW w:w="1800" w:type="dxa"/>
            <w:gridSpan w:val="2"/>
          </w:tcPr>
          <w:p w:rsidR="00305C75" w:rsidRPr="00FA458A" w:rsidRDefault="00305C75" w:rsidP="00D05149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FA458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FA458A" w:rsidRDefault="00305C75" w:rsidP="00607B10">
            <w:pPr>
              <w:rPr>
                <w:color w:val="000000"/>
              </w:rPr>
            </w:pPr>
            <w:r w:rsidRPr="00FA458A">
              <w:rPr>
                <w:color w:val="000000"/>
              </w:rPr>
              <w:t xml:space="preserve">Супруга </w:t>
            </w:r>
          </w:p>
          <w:p w:rsidR="00305C75" w:rsidRPr="00FA458A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436969,00</w:t>
            </w:r>
          </w:p>
        </w:tc>
        <w:tc>
          <w:tcPr>
            <w:tcW w:w="2880" w:type="dxa"/>
            <w:gridSpan w:val="3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Квартира</w:t>
            </w:r>
          </w:p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FA458A" w:rsidRDefault="00305C75" w:rsidP="00D05149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42,3</w:t>
            </w:r>
          </w:p>
        </w:tc>
        <w:tc>
          <w:tcPr>
            <w:tcW w:w="1800" w:type="dxa"/>
            <w:gridSpan w:val="2"/>
          </w:tcPr>
          <w:p w:rsidR="00305C75" w:rsidRPr="00FA458A" w:rsidRDefault="00305C75" w:rsidP="00D05149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FA458A" w:rsidRDefault="00305C75" w:rsidP="00C16817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FA458A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Квартира</w:t>
            </w:r>
          </w:p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FA458A" w:rsidRDefault="00305C75" w:rsidP="00D05149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73,4</w:t>
            </w:r>
          </w:p>
        </w:tc>
        <w:tc>
          <w:tcPr>
            <w:tcW w:w="1800" w:type="dxa"/>
            <w:gridSpan w:val="2"/>
          </w:tcPr>
          <w:p w:rsidR="00305C75" w:rsidRPr="00FA458A" w:rsidRDefault="00305C75" w:rsidP="00D05149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FA458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70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FA458A" w:rsidRDefault="00305C75" w:rsidP="00607B10">
            <w:pPr>
              <w:rPr>
                <w:color w:val="000000"/>
              </w:rPr>
            </w:pPr>
            <w:r w:rsidRPr="00FA458A">
              <w:rPr>
                <w:color w:val="000000"/>
              </w:rPr>
              <w:t xml:space="preserve">Дочь 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Комната (индивидуальная)</w:t>
            </w:r>
          </w:p>
          <w:p w:rsidR="00305C75" w:rsidRPr="00FA458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FA458A" w:rsidRDefault="00305C75" w:rsidP="00D05149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15</w:t>
            </w:r>
          </w:p>
        </w:tc>
        <w:tc>
          <w:tcPr>
            <w:tcW w:w="1800" w:type="dxa"/>
            <w:gridSpan w:val="2"/>
          </w:tcPr>
          <w:p w:rsidR="00305C75" w:rsidRPr="00FA458A" w:rsidRDefault="00305C75" w:rsidP="00D05149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FA458A" w:rsidRDefault="00305C75" w:rsidP="00C16817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0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FA458A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Квартира</w:t>
            </w:r>
          </w:p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FA458A" w:rsidRDefault="00305C75" w:rsidP="00DF03E9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73,4</w:t>
            </w:r>
          </w:p>
        </w:tc>
        <w:tc>
          <w:tcPr>
            <w:tcW w:w="1800" w:type="dxa"/>
            <w:gridSpan w:val="2"/>
          </w:tcPr>
          <w:p w:rsidR="00305C75" w:rsidRPr="00FA458A" w:rsidRDefault="00305C75" w:rsidP="00DF03E9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FA458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9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67439B" w:rsidRDefault="00305C75" w:rsidP="00793DBE">
            <w:pPr>
              <w:rPr>
                <w:color w:val="000000"/>
              </w:rPr>
            </w:pPr>
            <w:r w:rsidRPr="0067439B">
              <w:rPr>
                <w:color w:val="000000"/>
              </w:rPr>
              <w:t>Коротких С.А.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  <w:vMerge w:val="restart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1432636,7</w:t>
            </w:r>
          </w:p>
        </w:tc>
        <w:tc>
          <w:tcPr>
            <w:tcW w:w="2880" w:type="dxa"/>
            <w:gridSpan w:val="3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(общая долевая)</w:t>
            </w:r>
          </w:p>
        </w:tc>
        <w:tc>
          <w:tcPr>
            <w:tcW w:w="1080" w:type="dxa"/>
          </w:tcPr>
          <w:p w:rsidR="00305C75" w:rsidRPr="0067439B" w:rsidRDefault="00305C75" w:rsidP="00793D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1016</w:t>
            </w:r>
          </w:p>
        </w:tc>
        <w:tc>
          <w:tcPr>
            <w:tcW w:w="1800" w:type="dxa"/>
            <w:gridSpan w:val="2"/>
          </w:tcPr>
          <w:p w:rsidR="00305C75" w:rsidRPr="0067439B" w:rsidRDefault="00305C75" w:rsidP="00793D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67439B" w:rsidRDefault="00305C75" w:rsidP="00C16817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 xml:space="preserve">Автомобиль легковой - </w:t>
            </w:r>
            <w:r w:rsidRPr="0067439B">
              <w:rPr>
                <w:color w:val="000000"/>
                <w:lang w:val="en-US"/>
              </w:rPr>
              <w:t>Suzuki</w:t>
            </w:r>
            <w:r w:rsidRPr="0067439B">
              <w:rPr>
                <w:color w:val="000000"/>
              </w:rPr>
              <w:t xml:space="preserve"> </w:t>
            </w:r>
            <w:r w:rsidRPr="0067439B">
              <w:rPr>
                <w:color w:val="000000"/>
                <w:lang w:val="en-US"/>
              </w:rPr>
              <w:t>Grand</w:t>
            </w:r>
            <w:r w:rsidRPr="0067439B">
              <w:rPr>
                <w:color w:val="000000"/>
              </w:rPr>
              <w:t xml:space="preserve"> </w:t>
            </w:r>
            <w:r w:rsidRPr="0067439B">
              <w:rPr>
                <w:color w:val="000000"/>
                <w:lang w:val="en-US"/>
              </w:rPr>
              <w:t>Vitara</w:t>
            </w:r>
            <w:r w:rsidRPr="0067439B">
              <w:rPr>
                <w:color w:val="000000"/>
              </w:rPr>
              <w:t xml:space="preserve"> (индивидуальная)</w:t>
            </w:r>
          </w:p>
        </w:tc>
      </w:tr>
      <w:tr w:rsidR="00305C75" w:rsidRPr="00607B10">
        <w:trPr>
          <w:trHeight w:val="63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67439B" w:rsidRDefault="00305C75" w:rsidP="00793DB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</w:t>
            </w:r>
            <w:r w:rsidRPr="0067439B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Default="00305C75" w:rsidP="00793D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56,1</w:t>
            </w:r>
          </w:p>
        </w:tc>
        <w:tc>
          <w:tcPr>
            <w:tcW w:w="1800" w:type="dxa"/>
            <w:gridSpan w:val="2"/>
          </w:tcPr>
          <w:p w:rsidR="00305C75" w:rsidRDefault="00305C75" w:rsidP="00793DBE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Pr="0067439B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67439B" w:rsidRDefault="00305C75" w:rsidP="00793DB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Квартира</w:t>
            </w:r>
          </w:p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67439B" w:rsidRDefault="00305C75" w:rsidP="00793DBE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60</w:t>
            </w:r>
          </w:p>
        </w:tc>
        <w:tc>
          <w:tcPr>
            <w:tcW w:w="1800" w:type="dxa"/>
            <w:gridSpan w:val="2"/>
          </w:tcPr>
          <w:p w:rsidR="00305C75" w:rsidRPr="0067439B" w:rsidRDefault="00305C75" w:rsidP="00793DBE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Pr="0067439B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67439B" w:rsidRDefault="00305C75" w:rsidP="00793DB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Гараж</w:t>
            </w:r>
          </w:p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67439B" w:rsidRDefault="00305C75" w:rsidP="00793DBE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35,5</w:t>
            </w:r>
          </w:p>
        </w:tc>
        <w:tc>
          <w:tcPr>
            <w:tcW w:w="1800" w:type="dxa"/>
            <w:gridSpan w:val="2"/>
          </w:tcPr>
          <w:p w:rsidR="00305C75" w:rsidRPr="0067439B" w:rsidRDefault="00305C75" w:rsidP="00793DBE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Pr="0067439B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4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67439B" w:rsidRDefault="00305C75" w:rsidP="00793DBE">
            <w:pPr>
              <w:rPr>
                <w:color w:val="000000"/>
              </w:rPr>
            </w:pPr>
            <w:r w:rsidRPr="0067439B">
              <w:rPr>
                <w:color w:val="000000"/>
              </w:rPr>
              <w:t xml:space="preserve">Супруга 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1385110</w:t>
            </w:r>
          </w:p>
        </w:tc>
        <w:tc>
          <w:tcPr>
            <w:tcW w:w="2880" w:type="dxa"/>
            <w:gridSpan w:val="3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</w:t>
            </w:r>
            <w:r w:rsidRPr="0067439B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67439B" w:rsidRDefault="00305C75" w:rsidP="00793D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1016</w:t>
            </w:r>
          </w:p>
        </w:tc>
        <w:tc>
          <w:tcPr>
            <w:tcW w:w="1800" w:type="dxa"/>
            <w:gridSpan w:val="2"/>
          </w:tcPr>
          <w:p w:rsidR="00305C75" w:rsidRPr="0067439B" w:rsidRDefault="00305C75" w:rsidP="00793DBE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67439B" w:rsidRDefault="00305C75" w:rsidP="00C16817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 xml:space="preserve">Автомобиль легковой - </w:t>
            </w:r>
            <w:r w:rsidRPr="0067439B">
              <w:rPr>
                <w:color w:val="000000"/>
                <w:lang w:val="en-US"/>
              </w:rPr>
              <w:t>Skoda</w:t>
            </w:r>
            <w:r w:rsidRPr="0067439B">
              <w:rPr>
                <w:color w:val="000000"/>
              </w:rPr>
              <w:t xml:space="preserve"> </w:t>
            </w:r>
            <w:r w:rsidRPr="0067439B">
              <w:rPr>
                <w:color w:val="000000"/>
                <w:lang w:val="en-US"/>
              </w:rPr>
              <w:t>Fabia</w:t>
            </w:r>
            <w:r w:rsidRPr="0067439B">
              <w:rPr>
                <w:color w:val="000000"/>
              </w:rPr>
              <w:t xml:space="preserve"> (индивидуальная)</w:t>
            </w:r>
          </w:p>
        </w:tc>
      </w:tr>
      <w:tr w:rsidR="00305C75" w:rsidRPr="00607B10">
        <w:trPr>
          <w:trHeight w:val="28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67439B" w:rsidRDefault="00305C75" w:rsidP="00793DB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</w:t>
            </w:r>
            <w:r w:rsidRPr="0067439B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Default="00305C75" w:rsidP="006743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56,1</w:t>
            </w:r>
          </w:p>
        </w:tc>
        <w:tc>
          <w:tcPr>
            <w:tcW w:w="1800" w:type="dxa"/>
            <w:gridSpan w:val="2"/>
          </w:tcPr>
          <w:p w:rsidR="00305C75" w:rsidRDefault="00305C75" w:rsidP="0067439B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Pr="0067439B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67439B" w:rsidRDefault="00305C75" w:rsidP="00793DB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Квартира</w:t>
            </w:r>
          </w:p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67439B" w:rsidRDefault="00305C75" w:rsidP="00793DBE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60</w:t>
            </w:r>
          </w:p>
        </w:tc>
        <w:tc>
          <w:tcPr>
            <w:tcW w:w="1800" w:type="dxa"/>
            <w:gridSpan w:val="2"/>
          </w:tcPr>
          <w:p w:rsidR="00305C75" w:rsidRPr="0067439B" w:rsidRDefault="00305C75" w:rsidP="00793DBE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Pr="0067439B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7439B" w:rsidRDefault="00305C75" w:rsidP="00793DBE">
            <w:pPr>
              <w:rPr>
                <w:color w:val="000000"/>
              </w:rPr>
            </w:pPr>
            <w:r w:rsidRPr="0067439B">
              <w:rPr>
                <w:color w:val="000000"/>
              </w:rP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Квартира</w:t>
            </w:r>
          </w:p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67439B" w:rsidRDefault="00305C75" w:rsidP="00793DBE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60</w:t>
            </w:r>
          </w:p>
        </w:tc>
        <w:tc>
          <w:tcPr>
            <w:tcW w:w="1800" w:type="dxa"/>
            <w:gridSpan w:val="2"/>
          </w:tcPr>
          <w:p w:rsidR="00305C75" w:rsidRPr="0067439B" w:rsidRDefault="00305C75" w:rsidP="00793DBE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67439B" w:rsidRDefault="00305C75" w:rsidP="00C16817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7439B" w:rsidRDefault="00305C75" w:rsidP="00793DBE">
            <w:pPr>
              <w:rPr>
                <w:color w:val="000000"/>
              </w:rPr>
            </w:pPr>
            <w:r w:rsidRPr="0067439B">
              <w:rPr>
                <w:color w:val="000000"/>
              </w:rPr>
              <w:t xml:space="preserve">Дочь </w:t>
            </w:r>
          </w:p>
        </w:tc>
        <w:tc>
          <w:tcPr>
            <w:tcW w:w="2109" w:type="dxa"/>
            <w:gridSpan w:val="2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Квартира</w:t>
            </w:r>
          </w:p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67439B" w:rsidRDefault="00305C75" w:rsidP="00793DBE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60</w:t>
            </w:r>
          </w:p>
        </w:tc>
        <w:tc>
          <w:tcPr>
            <w:tcW w:w="1800" w:type="dxa"/>
            <w:gridSpan w:val="2"/>
          </w:tcPr>
          <w:p w:rsidR="00305C75" w:rsidRPr="0067439B" w:rsidRDefault="00305C75" w:rsidP="00793DBE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67439B" w:rsidRDefault="00305C75" w:rsidP="00C16817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2778B" w:rsidRDefault="00305C75" w:rsidP="00E40E0A">
            <w:pPr>
              <w:rPr>
                <w:color w:val="000000"/>
              </w:rPr>
            </w:pPr>
            <w:r w:rsidRPr="0062778B">
              <w:rPr>
                <w:color w:val="000000"/>
              </w:rPr>
              <w:t>Кузнецов А.В.</w:t>
            </w:r>
          </w:p>
        </w:tc>
        <w:tc>
          <w:tcPr>
            <w:tcW w:w="2109" w:type="dxa"/>
            <w:gridSpan w:val="2"/>
          </w:tcPr>
          <w:p w:rsidR="00305C75" w:rsidRPr="0062778B" w:rsidRDefault="00305C75" w:rsidP="0055180C">
            <w:pPr>
              <w:jc w:val="center"/>
              <w:rPr>
                <w:color w:val="000000"/>
              </w:rPr>
            </w:pPr>
            <w:r w:rsidRPr="0062778B"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</w:tcPr>
          <w:p w:rsidR="00305C75" w:rsidRPr="0062778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422273,55</w:t>
            </w:r>
          </w:p>
        </w:tc>
        <w:tc>
          <w:tcPr>
            <w:tcW w:w="2880" w:type="dxa"/>
            <w:gridSpan w:val="3"/>
          </w:tcPr>
          <w:p w:rsidR="00305C75" w:rsidRPr="0062778B" w:rsidRDefault="00305C75" w:rsidP="0055180C">
            <w:pPr>
              <w:jc w:val="center"/>
              <w:rPr>
                <w:color w:val="000000"/>
              </w:rPr>
            </w:pPr>
            <w:r w:rsidRPr="0062778B">
              <w:rPr>
                <w:color w:val="000000"/>
              </w:rPr>
              <w:t>Квартира</w:t>
            </w:r>
          </w:p>
          <w:p w:rsidR="00305C75" w:rsidRPr="0062778B" w:rsidRDefault="00305C75" w:rsidP="0055180C">
            <w:pPr>
              <w:jc w:val="center"/>
              <w:rPr>
                <w:color w:val="000000"/>
              </w:rPr>
            </w:pPr>
            <w:r w:rsidRPr="0062778B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62778B" w:rsidRDefault="00305C75" w:rsidP="00E40E0A">
            <w:pPr>
              <w:jc w:val="center"/>
              <w:rPr>
                <w:color w:val="000000"/>
              </w:rPr>
            </w:pPr>
            <w:r w:rsidRPr="0062778B">
              <w:rPr>
                <w:color w:val="000000"/>
              </w:rPr>
              <w:t>44,7</w:t>
            </w:r>
          </w:p>
        </w:tc>
        <w:tc>
          <w:tcPr>
            <w:tcW w:w="1800" w:type="dxa"/>
            <w:gridSpan w:val="2"/>
          </w:tcPr>
          <w:p w:rsidR="00305C75" w:rsidRPr="0062778B" w:rsidRDefault="00305C75" w:rsidP="00E40E0A">
            <w:pPr>
              <w:jc w:val="center"/>
              <w:rPr>
                <w:color w:val="000000"/>
              </w:rPr>
            </w:pPr>
            <w:r w:rsidRPr="0062778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2778B" w:rsidRDefault="00305C75" w:rsidP="00C16817">
            <w:pPr>
              <w:jc w:val="center"/>
              <w:rPr>
                <w:color w:val="000000"/>
              </w:rPr>
            </w:pPr>
            <w:r w:rsidRPr="0062778B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2778B" w:rsidRDefault="00305C75" w:rsidP="00E40E0A">
            <w:pPr>
              <w:rPr>
                <w:color w:val="000000"/>
              </w:rPr>
            </w:pPr>
            <w:r w:rsidRPr="0062778B">
              <w:rPr>
                <w:color w:val="000000"/>
              </w:rP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Pr="0062778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62778B" w:rsidRDefault="00305C75" w:rsidP="0055180C">
            <w:pPr>
              <w:jc w:val="center"/>
              <w:rPr>
                <w:color w:val="000000"/>
              </w:rPr>
            </w:pPr>
            <w:r w:rsidRPr="0062778B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62778B" w:rsidRDefault="00305C75" w:rsidP="0055180C">
            <w:pPr>
              <w:jc w:val="center"/>
              <w:rPr>
                <w:color w:val="000000"/>
              </w:rPr>
            </w:pPr>
            <w:r w:rsidRPr="0062778B">
              <w:rPr>
                <w:color w:val="000000"/>
              </w:rPr>
              <w:t>Квартира</w:t>
            </w:r>
          </w:p>
          <w:p w:rsidR="00305C75" w:rsidRPr="0062778B" w:rsidRDefault="00305C75" w:rsidP="0055180C">
            <w:pPr>
              <w:jc w:val="center"/>
              <w:rPr>
                <w:color w:val="000000"/>
              </w:rPr>
            </w:pPr>
            <w:r w:rsidRPr="0062778B">
              <w:rPr>
                <w:color w:val="000000"/>
              </w:rPr>
              <w:t>(</w:t>
            </w:r>
            <w:r>
              <w:rPr>
                <w:color w:val="000000"/>
              </w:rPr>
              <w:t>фактическое предоставление</w:t>
            </w:r>
            <w:r w:rsidRPr="0062778B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62778B" w:rsidRDefault="00305C75" w:rsidP="00F82AA8">
            <w:pPr>
              <w:jc w:val="center"/>
              <w:rPr>
                <w:color w:val="000000"/>
              </w:rPr>
            </w:pPr>
            <w:r w:rsidRPr="0062778B">
              <w:rPr>
                <w:color w:val="000000"/>
              </w:rPr>
              <w:t>44,7</w:t>
            </w:r>
          </w:p>
        </w:tc>
        <w:tc>
          <w:tcPr>
            <w:tcW w:w="1800" w:type="dxa"/>
            <w:gridSpan w:val="2"/>
          </w:tcPr>
          <w:p w:rsidR="00305C75" w:rsidRPr="0062778B" w:rsidRDefault="00305C75" w:rsidP="00F82AA8">
            <w:pPr>
              <w:jc w:val="center"/>
              <w:rPr>
                <w:color w:val="000000"/>
              </w:rPr>
            </w:pPr>
            <w:r w:rsidRPr="0062778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2778B" w:rsidRDefault="00305C75" w:rsidP="00C16817">
            <w:pPr>
              <w:jc w:val="center"/>
              <w:rPr>
                <w:color w:val="000000"/>
              </w:rPr>
            </w:pPr>
            <w:r w:rsidRPr="0062778B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7646AF" w:rsidRDefault="00305C75" w:rsidP="00607B10">
            <w:pPr>
              <w:rPr>
                <w:color w:val="000000"/>
              </w:rPr>
            </w:pPr>
            <w:r w:rsidRPr="007646AF">
              <w:rPr>
                <w:color w:val="000000"/>
              </w:rPr>
              <w:t>Кушков Д.С.</w:t>
            </w:r>
          </w:p>
        </w:tc>
        <w:tc>
          <w:tcPr>
            <w:tcW w:w="2109" w:type="dxa"/>
            <w:gridSpan w:val="2"/>
          </w:tcPr>
          <w:p w:rsidR="00305C75" w:rsidRPr="007646AF" w:rsidRDefault="00305C75" w:rsidP="0055180C">
            <w:pPr>
              <w:jc w:val="center"/>
              <w:rPr>
                <w:color w:val="000000"/>
              </w:rPr>
            </w:pPr>
            <w:r w:rsidRPr="007646AF"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</w:tcPr>
          <w:p w:rsidR="00305C75" w:rsidRPr="007646A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579672,97</w:t>
            </w:r>
          </w:p>
        </w:tc>
        <w:tc>
          <w:tcPr>
            <w:tcW w:w="2880" w:type="dxa"/>
            <w:gridSpan w:val="3"/>
          </w:tcPr>
          <w:p w:rsidR="00305C75" w:rsidRPr="007646AF" w:rsidRDefault="00305C75" w:rsidP="0055180C">
            <w:pPr>
              <w:jc w:val="center"/>
              <w:rPr>
                <w:color w:val="000000"/>
              </w:rPr>
            </w:pPr>
            <w:r w:rsidRPr="007646AF">
              <w:rPr>
                <w:color w:val="000000"/>
              </w:rPr>
              <w:t>2 комнаты в общежитии (найм)</w:t>
            </w:r>
          </w:p>
        </w:tc>
        <w:tc>
          <w:tcPr>
            <w:tcW w:w="1080" w:type="dxa"/>
          </w:tcPr>
          <w:p w:rsidR="00305C75" w:rsidRPr="007646AF" w:rsidRDefault="00305C75" w:rsidP="00D05149">
            <w:pPr>
              <w:jc w:val="center"/>
              <w:rPr>
                <w:color w:val="000000"/>
              </w:rPr>
            </w:pPr>
            <w:r w:rsidRPr="007646AF">
              <w:rPr>
                <w:color w:val="000000"/>
              </w:rPr>
              <w:t>34</w:t>
            </w:r>
          </w:p>
        </w:tc>
        <w:tc>
          <w:tcPr>
            <w:tcW w:w="1800" w:type="dxa"/>
            <w:gridSpan w:val="2"/>
          </w:tcPr>
          <w:p w:rsidR="00305C75" w:rsidRPr="007646AF" w:rsidRDefault="00305C75" w:rsidP="00D05149">
            <w:pPr>
              <w:jc w:val="center"/>
              <w:rPr>
                <w:color w:val="000000"/>
              </w:rPr>
            </w:pPr>
            <w:r w:rsidRPr="007646A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7646AF" w:rsidRDefault="00305C75" w:rsidP="00C16817">
            <w:pPr>
              <w:jc w:val="center"/>
              <w:rPr>
                <w:color w:val="000000"/>
              </w:rPr>
            </w:pPr>
            <w:r w:rsidRPr="007646AF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7646AF" w:rsidRDefault="00305C75" w:rsidP="00607B10">
            <w:pPr>
              <w:rPr>
                <w:color w:val="000000"/>
              </w:rPr>
            </w:pPr>
            <w:r w:rsidRPr="007646AF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7646A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7646A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136506,39</w:t>
            </w:r>
          </w:p>
        </w:tc>
        <w:tc>
          <w:tcPr>
            <w:tcW w:w="2880" w:type="dxa"/>
            <w:gridSpan w:val="3"/>
          </w:tcPr>
          <w:p w:rsidR="00305C75" w:rsidRPr="007646AF" w:rsidRDefault="00305C75" w:rsidP="0055180C">
            <w:pPr>
              <w:jc w:val="center"/>
              <w:rPr>
                <w:color w:val="000000"/>
              </w:rPr>
            </w:pPr>
            <w:r w:rsidRPr="007646AF">
              <w:rPr>
                <w:color w:val="000000"/>
              </w:rPr>
              <w:t>2 комнаты в общежитии (найм)</w:t>
            </w:r>
          </w:p>
        </w:tc>
        <w:tc>
          <w:tcPr>
            <w:tcW w:w="1080" w:type="dxa"/>
          </w:tcPr>
          <w:p w:rsidR="00305C75" w:rsidRPr="007646AF" w:rsidRDefault="00305C75" w:rsidP="00D05149">
            <w:pPr>
              <w:jc w:val="center"/>
              <w:rPr>
                <w:color w:val="000000"/>
              </w:rPr>
            </w:pPr>
            <w:r w:rsidRPr="007646AF">
              <w:rPr>
                <w:color w:val="000000"/>
              </w:rPr>
              <w:t>34</w:t>
            </w:r>
          </w:p>
        </w:tc>
        <w:tc>
          <w:tcPr>
            <w:tcW w:w="1800" w:type="dxa"/>
            <w:gridSpan w:val="2"/>
          </w:tcPr>
          <w:p w:rsidR="00305C75" w:rsidRPr="007646AF" w:rsidRDefault="00305C75" w:rsidP="00D05149">
            <w:pPr>
              <w:jc w:val="center"/>
              <w:rPr>
                <w:color w:val="000000"/>
              </w:rPr>
            </w:pPr>
            <w:r w:rsidRPr="007646A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7646AF" w:rsidRDefault="00305C75" w:rsidP="00C16817">
            <w:pPr>
              <w:jc w:val="center"/>
              <w:rPr>
                <w:color w:val="000000"/>
              </w:rPr>
            </w:pPr>
            <w:r w:rsidRPr="007646AF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7646AF" w:rsidRDefault="00305C75" w:rsidP="00607B10">
            <w:pPr>
              <w:rPr>
                <w:color w:val="000000"/>
              </w:rPr>
            </w:pPr>
            <w:r w:rsidRPr="007646AF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7646A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7646AF" w:rsidRDefault="00305C75" w:rsidP="0055180C">
            <w:pPr>
              <w:jc w:val="center"/>
              <w:rPr>
                <w:color w:val="000000"/>
              </w:rPr>
            </w:pPr>
            <w:r w:rsidRPr="007646AF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7646AF" w:rsidRDefault="00305C75" w:rsidP="0055180C">
            <w:pPr>
              <w:jc w:val="center"/>
              <w:rPr>
                <w:color w:val="000000"/>
              </w:rPr>
            </w:pPr>
            <w:r w:rsidRPr="007646AF">
              <w:rPr>
                <w:color w:val="000000"/>
              </w:rPr>
              <w:t>2 комнаты в общежитии (найм)</w:t>
            </w:r>
          </w:p>
        </w:tc>
        <w:tc>
          <w:tcPr>
            <w:tcW w:w="1080" w:type="dxa"/>
          </w:tcPr>
          <w:p w:rsidR="00305C75" w:rsidRPr="007646AF" w:rsidRDefault="00305C75" w:rsidP="00D05149">
            <w:pPr>
              <w:jc w:val="center"/>
              <w:rPr>
                <w:color w:val="000000"/>
              </w:rPr>
            </w:pPr>
            <w:r w:rsidRPr="007646AF">
              <w:rPr>
                <w:color w:val="000000"/>
              </w:rPr>
              <w:t>34</w:t>
            </w:r>
          </w:p>
        </w:tc>
        <w:tc>
          <w:tcPr>
            <w:tcW w:w="1800" w:type="dxa"/>
            <w:gridSpan w:val="2"/>
          </w:tcPr>
          <w:p w:rsidR="00305C75" w:rsidRPr="007646AF" w:rsidRDefault="00305C75" w:rsidP="00D05149">
            <w:pPr>
              <w:jc w:val="center"/>
              <w:rPr>
                <w:color w:val="000000"/>
              </w:rPr>
            </w:pPr>
            <w:r w:rsidRPr="007646A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7646AF" w:rsidRDefault="00305C75" w:rsidP="00C16817">
            <w:pPr>
              <w:jc w:val="center"/>
              <w:rPr>
                <w:color w:val="000000"/>
              </w:rPr>
            </w:pPr>
            <w:r w:rsidRPr="007646AF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7646AF" w:rsidRDefault="00305C75" w:rsidP="00607B10">
            <w:pPr>
              <w:rPr>
                <w:color w:val="000000"/>
              </w:rPr>
            </w:pPr>
            <w:r w:rsidRPr="007646AF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7646A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7646AF" w:rsidRDefault="00305C75" w:rsidP="0055180C">
            <w:pPr>
              <w:jc w:val="center"/>
              <w:rPr>
                <w:color w:val="000000"/>
              </w:rPr>
            </w:pPr>
            <w:r w:rsidRPr="007646AF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7646AF" w:rsidRDefault="00305C75" w:rsidP="0055180C">
            <w:pPr>
              <w:jc w:val="center"/>
              <w:rPr>
                <w:color w:val="000000"/>
              </w:rPr>
            </w:pPr>
            <w:r w:rsidRPr="007646AF">
              <w:rPr>
                <w:color w:val="000000"/>
              </w:rPr>
              <w:t>2 комнаты в общежитии (найм)</w:t>
            </w:r>
          </w:p>
        </w:tc>
        <w:tc>
          <w:tcPr>
            <w:tcW w:w="1080" w:type="dxa"/>
          </w:tcPr>
          <w:p w:rsidR="00305C75" w:rsidRPr="007646AF" w:rsidRDefault="00305C75" w:rsidP="00D05149">
            <w:pPr>
              <w:jc w:val="center"/>
              <w:rPr>
                <w:color w:val="000000"/>
              </w:rPr>
            </w:pPr>
            <w:r w:rsidRPr="007646AF">
              <w:rPr>
                <w:color w:val="000000"/>
              </w:rPr>
              <w:t>34</w:t>
            </w:r>
          </w:p>
        </w:tc>
        <w:tc>
          <w:tcPr>
            <w:tcW w:w="1800" w:type="dxa"/>
            <w:gridSpan w:val="2"/>
          </w:tcPr>
          <w:p w:rsidR="00305C75" w:rsidRPr="007646AF" w:rsidRDefault="00305C75" w:rsidP="00D05149">
            <w:pPr>
              <w:jc w:val="center"/>
              <w:rPr>
                <w:color w:val="000000"/>
              </w:rPr>
            </w:pPr>
            <w:r w:rsidRPr="007646A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7646AF" w:rsidRDefault="00305C75" w:rsidP="00C16817">
            <w:pPr>
              <w:jc w:val="center"/>
              <w:rPr>
                <w:color w:val="000000"/>
              </w:rPr>
            </w:pPr>
            <w:r w:rsidRPr="007646AF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1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7646AF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Леталова О.А.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7646A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  <w:vMerge w:val="restart"/>
          </w:tcPr>
          <w:p w:rsidR="00305C75" w:rsidRPr="007646A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435345,91</w:t>
            </w:r>
          </w:p>
        </w:tc>
        <w:tc>
          <w:tcPr>
            <w:tcW w:w="2880" w:type="dxa"/>
            <w:gridSpan w:val="3"/>
          </w:tcPr>
          <w:p w:rsidR="00305C75" w:rsidRPr="007646A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7646AF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7646AF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7646A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5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117,9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Pr="007646A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4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18,5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Pr="007646A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9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139800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557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Микроавтобус Хундай Старекс (индивидуальная)</w:t>
            </w:r>
          </w:p>
          <w:p w:rsidR="00305C75" w:rsidRPr="007646A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8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 w:rsidP="00C91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42,1</w:t>
            </w:r>
          </w:p>
        </w:tc>
        <w:tc>
          <w:tcPr>
            <w:tcW w:w="1800" w:type="dxa"/>
            <w:gridSpan w:val="2"/>
          </w:tcPr>
          <w:p w:rsidR="00305C75" w:rsidRDefault="00305C75" w:rsidP="00C91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C91CD3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Pr="007646A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Гаражный бокс (индивидуальная)</w:t>
            </w:r>
          </w:p>
        </w:tc>
        <w:tc>
          <w:tcPr>
            <w:tcW w:w="1080" w:type="dxa"/>
          </w:tcPr>
          <w:p w:rsidR="00305C75" w:rsidRDefault="00305C75" w:rsidP="00C91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16,9</w:t>
            </w:r>
          </w:p>
        </w:tc>
        <w:tc>
          <w:tcPr>
            <w:tcW w:w="1800" w:type="dxa"/>
            <w:gridSpan w:val="2"/>
          </w:tcPr>
          <w:p w:rsidR="00305C75" w:rsidRDefault="00305C75" w:rsidP="00C91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7646A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91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117,9</w:t>
            </w:r>
          </w:p>
        </w:tc>
        <w:tc>
          <w:tcPr>
            <w:tcW w:w="1800" w:type="dxa"/>
            <w:gridSpan w:val="2"/>
          </w:tcPr>
          <w:p w:rsidR="00305C75" w:rsidRDefault="00305C75" w:rsidP="00C91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7646A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91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117,9</w:t>
            </w:r>
          </w:p>
        </w:tc>
        <w:tc>
          <w:tcPr>
            <w:tcW w:w="1800" w:type="dxa"/>
            <w:gridSpan w:val="2"/>
          </w:tcPr>
          <w:p w:rsidR="00305C75" w:rsidRDefault="00305C75" w:rsidP="00C91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7646A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732FDD" w:rsidRDefault="00305C75" w:rsidP="00607B10">
            <w:pPr>
              <w:rPr>
                <w:color w:val="000000"/>
              </w:rPr>
            </w:pPr>
            <w:r w:rsidRPr="00732FDD">
              <w:rPr>
                <w:color w:val="000000"/>
              </w:rPr>
              <w:t>Логинов В.Д.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732FDD" w:rsidRDefault="00305C75" w:rsidP="0055180C">
            <w:pPr>
              <w:jc w:val="center"/>
              <w:rPr>
                <w:color w:val="000000"/>
              </w:rPr>
            </w:pPr>
            <w:r w:rsidRPr="00732FDD"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  <w:vMerge w:val="restart"/>
          </w:tcPr>
          <w:p w:rsidR="00305C75" w:rsidRPr="00732FD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654152,82</w:t>
            </w:r>
          </w:p>
        </w:tc>
        <w:tc>
          <w:tcPr>
            <w:tcW w:w="2880" w:type="dxa"/>
            <w:gridSpan w:val="3"/>
          </w:tcPr>
          <w:p w:rsidR="00305C75" w:rsidRPr="00732FDD" w:rsidRDefault="00305C75" w:rsidP="0055180C">
            <w:pPr>
              <w:jc w:val="center"/>
              <w:rPr>
                <w:color w:val="000000"/>
              </w:rPr>
            </w:pPr>
            <w:r w:rsidRPr="00732FDD">
              <w:rPr>
                <w:color w:val="000000"/>
              </w:rPr>
              <w:t>земельный участок (</w:t>
            </w:r>
            <w:r>
              <w:rPr>
                <w:color w:val="000000"/>
              </w:rPr>
              <w:t>общ</w:t>
            </w:r>
            <w:r w:rsidRPr="00732FDD">
              <w:rPr>
                <w:color w:val="000000"/>
              </w:rPr>
              <w:t>ая</w:t>
            </w:r>
            <w:r>
              <w:rPr>
                <w:color w:val="000000"/>
              </w:rPr>
              <w:t xml:space="preserve"> долевая</w:t>
            </w:r>
            <w:r w:rsidRPr="00732FDD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732FDD" w:rsidRDefault="00305C75" w:rsidP="00D05149">
            <w:pPr>
              <w:jc w:val="center"/>
              <w:rPr>
                <w:color w:val="000000"/>
              </w:rPr>
            </w:pPr>
            <w:r w:rsidRPr="00732FDD">
              <w:rPr>
                <w:color w:val="000000"/>
              </w:rPr>
              <w:t>8</w:t>
            </w:r>
            <w:r>
              <w:rPr>
                <w:color w:val="000000"/>
              </w:rPr>
              <w:t>00</w:t>
            </w:r>
          </w:p>
        </w:tc>
        <w:tc>
          <w:tcPr>
            <w:tcW w:w="1800" w:type="dxa"/>
            <w:gridSpan w:val="2"/>
          </w:tcPr>
          <w:p w:rsidR="00305C75" w:rsidRPr="00732FDD" w:rsidRDefault="00305C75" w:rsidP="00D05149">
            <w:pPr>
              <w:jc w:val="center"/>
              <w:rPr>
                <w:color w:val="000000"/>
              </w:rPr>
            </w:pPr>
            <w:r w:rsidRPr="00732FD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732FDD" w:rsidRDefault="00305C75" w:rsidP="00C16817">
            <w:pPr>
              <w:jc w:val="center"/>
              <w:rPr>
                <w:color w:val="000000"/>
              </w:rPr>
            </w:pPr>
            <w:r w:rsidRPr="00732FDD">
              <w:rPr>
                <w:color w:val="000000"/>
              </w:rPr>
              <w:t>автомобиль легковой – ВАЗ 21099</w:t>
            </w:r>
          </w:p>
          <w:p w:rsidR="00305C75" w:rsidRPr="00732FDD" w:rsidRDefault="00305C75" w:rsidP="00C16817">
            <w:pPr>
              <w:jc w:val="center"/>
              <w:rPr>
                <w:color w:val="000000"/>
              </w:rPr>
            </w:pPr>
            <w:r w:rsidRPr="00732FDD">
              <w:rPr>
                <w:color w:val="000000"/>
              </w:rPr>
              <w:t>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732FDD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732FD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732FD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732FD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</w:t>
            </w:r>
            <w:r w:rsidRPr="00732FDD">
              <w:rPr>
                <w:color w:val="000000"/>
              </w:rPr>
              <w:t>я)</w:t>
            </w:r>
          </w:p>
        </w:tc>
        <w:tc>
          <w:tcPr>
            <w:tcW w:w="1080" w:type="dxa"/>
          </w:tcPr>
          <w:p w:rsidR="00305C75" w:rsidRPr="00732FDD" w:rsidRDefault="00305C75" w:rsidP="00D05149">
            <w:pPr>
              <w:jc w:val="center"/>
              <w:rPr>
                <w:color w:val="000000"/>
              </w:rPr>
            </w:pPr>
            <w:r w:rsidRPr="00732FDD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</w:p>
        </w:tc>
        <w:tc>
          <w:tcPr>
            <w:tcW w:w="1800" w:type="dxa"/>
            <w:gridSpan w:val="2"/>
          </w:tcPr>
          <w:p w:rsidR="00305C75" w:rsidRPr="00732FDD" w:rsidRDefault="00305C75" w:rsidP="00D05149">
            <w:pPr>
              <w:jc w:val="center"/>
              <w:rPr>
                <w:color w:val="000000"/>
              </w:rPr>
            </w:pPr>
            <w:r w:rsidRPr="00732FD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732FD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732FDD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732FD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732FD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732FDD" w:rsidRDefault="00305C75" w:rsidP="0055180C">
            <w:pPr>
              <w:jc w:val="center"/>
              <w:rPr>
                <w:color w:val="000000"/>
              </w:rPr>
            </w:pPr>
            <w:r w:rsidRPr="00732FDD">
              <w:rPr>
                <w:color w:val="000000"/>
              </w:rPr>
              <w:t>Квартира</w:t>
            </w:r>
          </w:p>
          <w:p w:rsidR="00305C75" w:rsidRPr="00732FDD" w:rsidRDefault="00305C75" w:rsidP="0055180C">
            <w:pPr>
              <w:jc w:val="center"/>
              <w:rPr>
                <w:color w:val="000000"/>
              </w:rPr>
            </w:pPr>
            <w:r w:rsidRPr="00732FDD">
              <w:rPr>
                <w:color w:val="000000"/>
              </w:rPr>
              <w:t>(</w:t>
            </w:r>
            <w:r>
              <w:rPr>
                <w:color w:val="000000"/>
              </w:rPr>
              <w:t>фактическое предоставление</w:t>
            </w:r>
            <w:r w:rsidRPr="00732FDD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732FDD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800" w:type="dxa"/>
            <w:gridSpan w:val="2"/>
          </w:tcPr>
          <w:p w:rsidR="00305C75" w:rsidRPr="00732FDD" w:rsidRDefault="00305C75" w:rsidP="00D05149">
            <w:pPr>
              <w:jc w:val="center"/>
              <w:rPr>
                <w:color w:val="000000"/>
              </w:rPr>
            </w:pPr>
            <w:r w:rsidRPr="00732FD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732FD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3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732FDD" w:rsidRDefault="00305C75" w:rsidP="00607B10">
            <w:pPr>
              <w:rPr>
                <w:color w:val="000000"/>
              </w:rPr>
            </w:pPr>
            <w:r w:rsidRPr="00732FDD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732FD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732FD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158200,00</w:t>
            </w:r>
          </w:p>
        </w:tc>
        <w:tc>
          <w:tcPr>
            <w:tcW w:w="2880" w:type="dxa"/>
            <w:gridSpan w:val="3"/>
          </w:tcPr>
          <w:p w:rsidR="00305C75" w:rsidRPr="00732FD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(общая долевая</w:t>
            </w:r>
            <w:r w:rsidRPr="00732FDD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732FDD" w:rsidRDefault="00305C75" w:rsidP="00D05149">
            <w:pPr>
              <w:jc w:val="center"/>
              <w:rPr>
                <w:color w:val="000000"/>
              </w:rPr>
            </w:pPr>
            <w:r w:rsidRPr="00732FDD">
              <w:rPr>
                <w:color w:val="000000"/>
              </w:rPr>
              <w:t>8</w:t>
            </w:r>
            <w:r>
              <w:rPr>
                <w:color w:val="000000"/>
              </w:rPr>
              <w:t>00</w:t>
            </w:r>
          </w:p>
        </w:tc>
        <w:tc>
          <w:tcPr>
            <w:tcW w:w="1800" w:type="dxa"/>
            <w:gridSpan w:val="2"/>
          </w:tcPr>
          <w:p w:rsidR="00305C75" w:rsidRPr="00732FDD" w:rsidRDefault="00305C75" w:rsidP="00D05149">
            <w:pPr>
              <w:jc w:val="center"/>
              <w:rPr>
                <w:color w:val="000000"/>
              </w:rPr>
            </w:pPr>
            <w:r w:rsidRPr="00732FD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732FD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732FDD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732FD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732FDD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800" w:type="dxa"/>
            <w:gridSpan w:val="2"/>
          </w:tcPr>
          <w:p w:rsidR="00305C75" w:rsidRPr="00732FDD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732FD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732FDD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732FD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732FD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732FD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(совместная</w:t>
            </w:r>
            <w:r w:rsidRPr="00732FDD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732FDD" w:rsidRDefault="00305C75" w:rsidP="00D05149">
            <w:pPr>
              <w:jc w:val="center"/>
              <w:rPr>
                <w:color w:val="000000"/>
              </w:rPr>
            </w:pPr>
            <w:r w:rsidRPr="00732FDD">
              <w:rPr>
                <w:color w:val="000000"/>
              </w:rPr>
              <w:t>21</w:t>
            </w:r>
          </w:p>
        </w:tc>
        <w:tc>
          <w:tcPr>
            <w:tcW w:w="1800" w:type="dxa"/>
            <w:gridSpan w:val="2"/>
          </w:tcPr>
          <w:p w:rsidR="00305C75" w:rsidRPr="00732FDD" w:rsidRDefault="00305C75" w:rsidP="00D05149">
            <w:pPr>
              <w:jc w:val="center"/>
              <w:rPr>
                <w:color w:val="000000"/>
              </w:rPr>
            </w:pPr>
            <w:r w:rsidRPr="00732FD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732FD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1098D" w:rsidRDefault="00305C75" w:rsidP="00A1098D">
            <w:pPr>
              <w:rPr>
                <w:color w:val="000000"/>
              </w:rPr>
            </w:pPr>
            <w:r w:rsidRPr="00A1098D">
              <w:rPr>
                <w:color w:val="000000"/>
              </w:rPr>
              <w:t>Новиков В.М.</w:t>
            </w:r>
          </w:p>
        </w:tc>
        <w:tc>
          <w:tcPr>
            <w:tcW w:w="2109" w:type="dxa"/>
            <w:gridSpan w:val="2"/>
          </w:tcPr>
          <w:p w:rsidR="00305C75" w:rsidRPr="00A1098D" w:rsidRDefault="00305C75" w:rsidP="0055180C">
            <w:pPr>
              <w:jc w:val="center"/>
              <w:rPr>
                <w:color w:val="000000"/>
              </w:rPr>
            </w:pPr>
            <w:r w:rsidRPr="00A1098D">
              <w:rPr>
                <w:color w:val="000000"/>
              </w:rPr>
              <w:t xml:space="preserve">Начальник </w:t>
            </w:r>
            <w:r>
              <w:rPr>
                <w:color w:val="000000"/>
              </w:rPr>
              <w:t>отдела</w:t>
            </w:r>
          </w:p>
        </w:tc>
        <w:tc>
          <w:tcPr>
            <w:tcW w:w="2160" w:type="dxa"/>
          </w:tcPr>
          <w:p w:rsidR="00305C75" w:rsidRPr="00A1098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433475,21</w:t>
            </w:r>
          </w:p>
        </w:tc>
        <w:tc>
          <w:tcPr>
            <w:tcW w:w="2880" w:type="dxa"/>
            <w:gridSpan w:val="3"/>
          </w:tcPr>
          <w:p w:rsidR="00305C75" w:rsidRPr="00A1098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  <w:r w:rsidRPr="00A1098D">
              <w:rPr>
                <w:color w:val="000000"/>
              </w:rPr>
              <w:t xml:space="preserve"> (фактическое предоставление)</w:t>
            </w:r>
          </w:p>
        </w:tc>
        <w:tc>
          <w:tcPr>
            <w:tcW w:w="1080" w:type="dxa"/>
          </w:tcPr>
          <w:p w:rsidR="00305C75" w:rsidRPr="00A1098D" w:rsidRDefault="00305C75" w:rsidP="00A109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800" w:type="dxa"/>
            <w:gridSpan w:val="2"/>
          </w:tcPr>
          <w:p w:rsidR="00305C75" w:rsidRPr="00A1098D" w:rsidRDefault="00305C75" w:rsidP="00A1098D">
            <w:pPr>
              <w:jc w:val="center"/>
              <w:rPr>
                <w:color w:val="000000"/>
              </w:rPr>
            </w:pPr>
            <w:r w:rsidRPr="00A1098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1098D" w:rsidRDefault="00305C75" w:rsidP="00C16817">
            <w:pPr>
              <w:jc w:val="center"/>
              <w:rPr>
                <w:color w:val="000000"/>
              </w:rPr>
            </w:pPr>
            <w:r w:rsidRPr="00A1098D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 w:rsidRPr="007A0F60">
              <w:rPr>
                <w:color w:val="000000"/>
              </w:rPr>
              <w:t>Павлюков В.П.</w:t>
            </w: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Pr="007A0F60" w:rsidRDefault="00305C75" w:rsidP="00607B10">
            <w:pPr>
              <w:rPr>
                <w:color w:val="000000"/>
              </w:rPr>
            </w:pPr>
          </w:p>
        </w:tc>
        <w:tc>
          <w:tcPr>
            <w:tcW w:w="2072" w:type="dxa"/>
            <w:vMerge w:val="restart"/>
          </w:tcPr>
          <w:p w:rsidR="00305C75" w:rsidRPr="007A0F60" w:rsidRDefault="00305C75" w:rsidP="0055180C">
            <w:pPr>
              <w:jc w:val="center"/>
              <w:rPr>
                <w:color w:val="000000"/>
              </w:rPr>
            </w:pPr>
            <w:r w:rsidRPr="007A0F60">
              <w:rPr>
                <w:color w:val="000000"/>
              </w:rPr>
              <w:t>Начальник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7A0F60">
              <w:rPr>
                <w:color w:val="000000"/>
              </w:rPr>
              <w:t>тдела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7A0F60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472861,15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7A0F60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</w:tcPr>
          <w:p w:rsidR="00305C75" w:rsidRPr="007A0F60" w:rsidRDefault="00305C75" w:rsidP="00D05149">
            <w:pPr>
              <w:jc w:val="center"/>
              <w:rPr>
                <w:color w:val="000000"/>
              </w:rPr>
            </w:pPr>
            <w:r w:rsidRPr="007A0F60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7A0F60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844" w:type="dxa"/>
            <w:gridSpan w:val="3"/>
          </w:tcPr>
          <w:p w:rsidR="00305C75" w:rsidRPr="007A0F60" w:rsidRDefault="00305C75" w:rsidP="00D05149">
            <w:pPr>
              <w:jc w:val="center"/>
              <w:rPr>
                <w:color w:val="000000"/>
              </w:rPr>
            </w:pPr>
            <w:r w:rsidRPr="007A0F60">
              <w:rPr>
                <w:color w:val="000000"/>
              </w:rPr>
              <w:t>Россия</w:t>
            </w:r>
          </w:p>
        </w:tc>
        <w:tc>
          <w:tcPr>
            <w:tcW w:w="2207" w:type="dxa"/>
            <w:vMerge w:val="restart"/>
          </w:tcPr>
          <w:p w:rsidR="00305C75" w:rsidRPr="007A0F60" w:rsidRDefault="00305C75" w:rsidP="00C16817">
            <w:pPr>
              <w:jc w:val="center"/>
              <w:rPr>
                <w:color w:val="000000"/>
              </w:rPr>
            </w:pPr>
            <w:r w:rsidRPr="007A0F60">
              <w:rPr>
                <w:color w:val="000000"/>
              </w:rPr>
              <w:t>Автомобиль легковой-</w:t>
            </w:r>
          </w:p>
          <w:p w:rsidR="00305C75" w:rsidRPr="007A0F60" w:rsidRDefault="00305C75" w:rsidP="00C16817">
            <w:pPr>
              <w:jc w:val="center"/>
              <w:rPr>
                <w:color w:val="000000"/>
              </w:rPr>
            </w:pPr>
            <w:r w:rsidRPr="007A0F60">
              <w:rPr>
                <w:color w:val="000000"/>
              </w:rPr>
              <w:t>Нисан Ноте  (индивидуальная)</w:t>
            </w:r>
          </w:p>
        </w:tc>
      </w:tr>
      <w:tr w:rsidR="00305C75" w:rsidRPr="00607B10">
        <w:trPr>
          <w:trHeight w:val="58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7A0F60" w:rsidRDefault="00305C75" w:rsidP="00607B10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Pr="007A0F60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Pr="007A0F60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  <w:vMerge w:val="restart"/>
          </w:tcPr>
          <w:p w:rsidR="00305C75" w:rsidRPr="007A0F60" w:rsidRDefault="00305C75" w:rsidP="00D05149">
            <w:pPr>
              <w:jc w:val="center"/>
              <w:rPr>
                <w:color w:val="000000"/>
              </w:rPr>
            </w:pPr>
            <w:r w:rsidRPr="007A0F60">
              <w:rPr>
                <w:color w:val="000000"/>
              </w:rPr>
              <w:t>общежитие (фактическое предоставление)</w:t>
            </w:r>
          </w:p>
        </w:tc>
        <w:tc>
          <w:tcPr>
            <w:tcW w:w="1080" w:type="dxa"/>
            <w:vMerge w:val="restart"/>
          </w:tcPr>
          <w:p w:rsidR="00305C75" w:rsidRPr="007A0F60" w:rsidRDefault="00305C75" w:rsidP="00D05149">
            <w:pPr>
              <w:jc w:val="center"/>
              <w:rPr>
                <w:color w:val="000000"/>
              </w:rPr>
            </w:pPr>
            <w:r w:rsidRPr="007A0F60">
              <w:rPr>
                <w:color w:val="000000"/>
              </w:rPr>
              <w:t>0</w:t>
            </w:r>
          </w:p>
        </w:tc>
        <w:tc>
          <w:tcPr>
            <w:tcW w:w="1844" w:type="dxa"/>
            <w:gridSpan w:val="3"/>
            <w:vMerge w:val="restart"/>
          </w:tcPr>
          <w:p w:rsidR="00305C75" w:rsidRPr="007A0F60" w:rsidRDefault="00305C75" w:rsidP="00D05149">
            <w:pPr>
              <w:jc w:val="center"/>
              <w:rPr>
                <w:color w:val="000000"/>
              </w:rPr>
            </w:pPr>
            <w:r w:rsidRPr="007A0F60"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Pr="007A0F60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7A0F60" w:rsidRDefault="00305C75" w:rsidP="00607B10">
            <w:pPr>
              <w:rPr>
                <w:color w:val="000000"/>
              </w:rPr>
            </w:pPr>
          </w:p>
        </w:tc>
        <w:tc>
          <w:tcPr>
            <w:tcW w:w="2072" w:type="dxa"/>
            <w:vMerge/>
          </w:tcPr>
          <w:p w:rsidR="00305C75" w:rsidRPr="007A0F60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238" w:type="dxa"/>
            <w:gridSpan w:val="3"/>
            <w:vMerge/>
          </w:tcPr>
          <w:p w:rsidR="00305C75" w:rsidRPr="007A0F60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39" w:type="dxa"/>
            <w:gridSpan w:val="2"/>
            <w:vMerge/>
          </w:tcPr>
          <w:p w:rsidR="00305C75" w:rsidRPr="007A0F60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Pr="007A0F60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1844" w:type="dxa"/>
            <w:gridSpan w:val="3"/>
            <w:vMerge/>
          </w:tcPr>
          <w:p w:rsidR="00305C75" w:rsidRPr="007A0F60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07" w:type="dxa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Тойота Королла (индивидуальная)</w:t>
            </w:r>
          </w:p>
          <w:p w:rsidR="00305C75" w:rsidRPr="007A0F60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7A0F60" w:rsidRDefault="00305C75" w:rsidP="00607B10">
            <w:pPr>
              <w:rPr>
                <w:color w:val="000000"/>
              </w:rPr>
            </w:pPr>
            <w:r w:rsidRPr="007A0F60">
              <w:rPr>
                <w:color w:val="000000"/>
              </w:rPr>
              <w:t xml:space="preserve">Супруга </w:t>
            </w:r>
          </w:p>
        </w:tc>
        <w:tc>
          <w:tcPr>
            <w:tcW w:w="2072" w:type="dxa"/>
          </w:tcPr>
          <w:p w:rsidR="00305C75" w:rsidRPr="007A0F6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</w:tcPr>
          <w:p w:rsidR="00305C75" w:rsidRPr="007A0F6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353406,00</w:t>
            </w:r>
          </w:p>
        </w:tc>
        <w:tc>
          <w:tcPr>
            <w:tcW w:w="2839" w:type="dxa"/>
            <w:gridSpan w:val="2"/>
          </w:tcPr>
          <w:p w:rsidR="00305C75" w:rsidRPr="007A0F60" w:rsidRDefault="00305C75" w:rsidP="00D05149">
            <w:pPr>
              <w:jc w:val="center"/>
              <w:rPr>
                <w:color w:val="000000"/>
              </w:rPr>
            </w:pPr>
            <w:r w:rsidRPr="007A0F60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7A0F60" w:rsidRDefault="00305C75" w:rsidP="00D05149">
            <w:pPr>
              <w:jc w:val="center"/>
              <w:rPr>
                <w:color w:val="000000"/>
              </w:rPr>
            </w:pPr>
            <w:r w:rsidRPr="007A0F60">
              <w:rPr>
                <w:color w:val="000000"/>
              </w:rPr>
              <w:t>43</w:t>
            </w:r>
          </w:p>
        </w:tc>
        <w:tc>
          <w:tcPr>
            <w:tcW w:w="1844" w:type="dxa"/>
            <w:gridSpan w:val="3"/>
          </w:tcPr>
          <w:p w:rsidR="00305C75" w:rsidRPr="007A0F60" w:rsidRDefault="00305C75" w:rsidP="00D05149">
            <w:pPr>
              <w:jc w:val="center"/>
              <w:rPr>
                <w:color w:val="000000"/>
              </w:rPr>
            </w:pPr>
            <w:r w:rsidRPr="007A0F60"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Pr="007A0F60" w:rsidRDefault="00305C75" w:rsidP="00C16817">
            <w:pPr>
              <w:jc w:val="center"/>
              <w:rPr>
                <w:color w:val="000000"/>
              </w:rPr>
            </w:pPr>
            <w:r w:rsidRPr="007A0F60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7A0F60" w:rsidRDefault="00305C75" w:rsidP="00607B10">
            <w:pPr>
              <w:rPr>
                <w:color w:val="000000"/>
              </w:rPr>
            </w:pPr>
            <w:r w:rsidRPr="007A0F60">
              <w:rPr>
                <w:color w:val="000000"/>
              </w:rPr>
              <w:t xml:space="preserve">Дочь </w:t>
            </w:r>
          </w:p>
        </w:tc>
        <w:tc>
          <w:tcPr>
            <w:tcW w:w="2072" w:type="dxa"/>
          </w:tcPr>
          <w:p w:rsidR="00305C75" w:rsidRPr="007A0F6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38" w:type="dxa"/>
            <w:gridSpan w:val="3"/>
          </w:tcPr>
          <w:p w:rsidR="00305C75" w:rsidRPr="007A0F60" w:rsidRDefault="00305C75" w:rsidP="0055180C">
            <w:pPr>
              <w:jc w:val="center"/>
              <w:rPr>
                <w:color w:val="000000"/>
              </w:rPr>
            </w:pPr>
            <w:r w:rsidRPr="007A0F60">
              <w:rPr>
                <w:color w:val="000000"/>
              </w:rPr>
              <w:t>-</w:t>
            </w:r>
          </w:p>
        </w:tc>
        <w:tc>
          <w:tcPr>
            <w:tcW w:w="2839" w:type="dxa"/>
            <w:gridSpan w:val="2"/>
          </w:tcPr>
          <w:p w:rsidR="00305C75" w:rsidRPr="007A0F60" w:rsidRDefault="00305C75" w:rsidP="00D05149">
            <w:pPr>
              <w:jc w:val="center"/>
              <w:rPr>
                <w:color w:val="000000"/>
              </w:rPr>
            </w:pPr>
            <w:r w:rsidRPr="007A0F60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7A0F60" w:rsidRDefault="00305C75" w:rsidP="00D05149">
            <w:pPr>
              <w:jc w:val="center"/>
              <w:rPr>
                <w:color w:val="000000"/>
              </w:rPr>
            </w:pPr>
            <w:r w:rsidRPr="007A0F60">
              <w:rPr>
                <w:color w:val="000000"/>
              </w:rPr>
              <w:t>43</w:t>
            </w:r>
          </w:p>
        </w:tc>
        <w:tc>
          <w:tcPr>
            <w:tcW w:w="1844" w:type="dxa"/>
            <w:gridSpan w:val="3"/>
          </w:tcPr>
          <w:p w:rsidR="00305C75" w:rsidRPr="007A0F60" w:rsidRDefault="00305C75" w:rsidP="00D05149">
            <w:pPr>
              <w:jc w:val="center"/>
              <w:rPr>
                <w:color w:val="000000"/>
              </w:rPr>
            </w:pPr>
            <w:r w:rsidRPr="007A0F60"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Pr="007A0F60" w:rsidRDefault="00305C75" w:rsidP="00C16817">
            <w:pPr>
              <w:jc w:val="center"/>
              <w:rPr>
                <w:color w:val="000000"/>
              </w:rPr>
            </w:pPr>
            <w:r w:rsidRPr="007A0F60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8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Подоксенова Е.М. </w:t>
            </w:r>
          </w:p>
        </w:tc>
        <w:tc>
          <w:tcPr>
            <w:tcW w:w="2072" w:type="dxa"/>
          </w:tcPr>
          <w:p w:rsidR="00305C75" w:rsidRPr="00D13AC5" w:rsidRDefault="00305C75" w:rsidP="0055180C">
            <w:pPr>
              <w:jc w:val="center"/>
            </w:pPr>
            <w:r w:rsidRPr="00D13AC5">
              <w:t>Начальник отдела</w:t>
            </w:r>
          </w:p>
        </w:tc>
        <w:tc>
          <w:tcPr>
            <w:tcW w:w="2238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419427,77</w:t>
            </w:r>
          </w:p>
        </w:tc>
        <w:tc>
          <w:tcPr>
            <w:tcW w:w="2839" w:type="dxa"/>
            <w:gridSpan w:val="2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Квартира (фактичекое предоставление) 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>63,5</w:t>
            </w:r>
          </w:p>
        </w:tc>
        <w:tc>
          <w:tcPr>
            <w:tcW w:w="1844" w:type="dxa"/>
            <w:gridSpan w:val="3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07" w:type="dxa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супруг </w:t>
            </w:r>
          </w:p>
        </w:tc>
        <w:tc>
          <w:tcPr>
            <w:tcW w:w="2072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238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317000,00</w:t>
            </w:r>
          </w:p>
        </w:tc>
        <w:tc>
          <w:tcPr>
            <w:tcW w:w="2839" w:type="dxa"/>
            <w:gridSpan w:val="2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Квартира (индивидуальная) 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>63,5</w:t>
            </w:r>
          </w:p>
        </w:tc>
        <w:tc>
          <w:tcPr>
            <w:tcW w:w="1844" w:type="dxa"/>
            <w:gridSpan w:val="3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07" w:type="dxa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5770A6">
            <w:pPr>
              <w:jc w:val="center"/>
            </w:pPr>
            <w:r w:rsidRPr="00D13AC5">
              <w:t xml:space="preserve">Половников С.А. 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Начальник отдела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486550, 62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в служебном помещении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5770A6">
            <w:pPr>
              <w:jc w:val="center"/>
            </w:pPr>
            <w:r w:rsidRPr="00D13AC5">
              <w:t>17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5770A6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Автомобиль легковой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Киа Сид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(индивидуальная)</w:t>
            </w:r>
          </w:p>
        </w:tc>
      </w:tr>
      <w:tr w:rsidR="00305C75" w:rsidRPr="00607B10">
        <w:trPr>
          <w:trHeight w:val="47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334FCA" w:rsidRDefault="00305C75" w:rsidP="00235547">
            <w:pPr>
              <w:rPr>
                <w:color w:val="000000"/>
              </w:rPr>
            </w:pPr>
            <w:r>
              <w:rPr>
                <w:color w:val="000000"/>
              </w:rPr>
              <w:t>Пономарева К.А.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334FC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  <w:vMerge w:val="restart"/>
          </w:tcPr>
          <w:p w:rsidR="00305C75" w:rsidRPr="00334FC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428354,61</w:t>
            </w:r>
          </w:p>
        </w:tc>
        <w:tc>
          <w:tcPr>
            <w:tcW w:w="2880" w:type="dxa"/>
            <w:gridSpan w:val="3"/>
          </w:tcPr>
          <w:p w:rsidR="00305C75" w:rsidRPr="00334FC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334FCA" w:rsidRDefault="00305C75" w:rsidP="002355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989</w:t>
            </w:r>
          </w:p>
        </w:tc>
        <w:tc>
          <w:tcPr>
            <w:tcW w:w="1800" w:type="dxa"/>
            <w:gridSpan w:val="2"/>
          </w:tcPr>
          <w:p w:rsidR="00305C75" w:rsidRDefault="00305C75" w:rsidP="002355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334FCA" w:rsidRDefault="00305C75" w:rsidP="00235547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334FC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2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23554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355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800" w:type="dxa"/>
            <w:gridSpan w:val="2"/>
          </w:tcPr>
          <w:p w:rsidR="00305C75" w:rsidRDefault="00305C75" w:rsidP="002355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235547">
            <w:pPr>
              <w:jc w:val="center"/>
              <w:rPr>
                <w:color w:val="000000"/>
              </w:rPr>
            </w:pPr>
          </w:p>
          <w:p w:rsidR="00305C75" w:rsidRDefault="00305C75" w:rsidP="00235547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Pr="00334FC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23554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355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800" w:type="dxa"/>
            <w:gridSpan w:val="2"/>
          </w:tcPr>
          <w:p w:rsidR="00305C75" w:rsidRDefault="00305C75" w:rsidP="002355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34FC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7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235547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249285,34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2355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800" w:type="dxa"/>
            <w:gridSpan w:val="2"/>
          </w:tcPr>
          <w:p w:rsidR="00305C75" w:rsidRDefault="00305C75" w:rsidP="002355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235547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334FC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Вольксваген Туарег (индивидуальная)</w:t>
            </w: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23554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2355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800" w:type="dxa"/>
            <w:gridSpan w:val="2"/>
          </w:tcPr>
          <w:p w:rsidR="00305C75" w:rsidRDefault="00305C75" w:rsidP="002355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34FC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235547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  <w:p w:rsidR="00305C75" w:rsidRDefault="00305C75" w:rsidP="00235547">
            <w:pPr>
              <w:rPr>
                <w:color w:val="000000"/>
              </w:rPr>
            </w:pPr>
          </w:p>
          <w:p w:rsidR="00305C75" w:rsidRDefault="00305C75" w:rsidP="0023554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334F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  <w:p w:rsidR="00305C75" w:rsidRDefault="00305C75" w:rsidP="00334FCA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334F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334FCA">
            <w:pPr>
              <w:jc w:val="center"/>
              <w:rPr>
                <w:color w:val="000000"/>
              </w:rPr>
            </w:pPr>
          </w:p>
          <w:p w:rsidR="00305C75" w:rsidRDefault="00305C75" w:rsidP="00334FCA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Pr="00334FC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6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23554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34F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800" w:type="dxa"/>
            <w:gridSpan w:val="2"/>
          </w:tcPr>
          <w:p w:rsidR="00305C75" w:rsidRDefault="00305C75" w:rsidP="00334F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34FC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 w:rsidRPr="005413CF">
              <w:rPr>
                <w:color w:val="000000"/>
              </w:rPr>
              <w:t>Пшеницын А.Л.</w:t>
            </w: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Pr="005413CF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 w:rsidRPr="005413CF">
              <w:rPr>
                <w:color w:val="000000"/>
              </w:rPr>
              <w:t>Начальник отдела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5413C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533359,79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5413C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5413CF" w:rsidRDefault="00305C75" w:rsidP="0055180C">
            <w:pPr>
              <w:jc w:val="center"/>
              <w:rPr>
                <w:color w:val="000000"/>
              </w:rPr>
            </w:pPr>
            <w:r w:rsidRPr="005413CF">
              <w:rPr>
                <w:color w:val="000000"/>
              </w:rPr>
              <w:t>земельный участок</w:t>
            </w:r>
          </w:p>
          <w:p w:rsidR="00305C75" w:rsidRPr="005413CF" w:rsidRDefault="00305C75" w:rsidP="0055180C">
            <w:pPr>
              <w:jc w:val="center"/>
              <w:rPr>
                <w:color w:val="000000"/>
              </w:rPr>
            </w:pPr>
            <w:r w:rsidRPr="005413CF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5413CF" w:rsidRDefault="00305C75" w:rsidP="00D05149">
            <w:pPr>
              <w:jc w:val="center"/>
              <w:rPr>
                <w:color w:val="000000"/>
              </w:rPr>
            </w:pPr>
            <w:r w:rsidRPr="005413CF">
              <w:rPr>
                <w:color w:val="000000"/>
              </w:rPr>
              <w:t>500</w:t>
            </w:r>
          </w:p>
        </w:tc>
        <w:tc>
          <w:tcPr>
            <w:tcW w:w="1800" w:type="dxa"/>
            <w:gridSpan w:val="2"/>
          </w:tcPr>
          <w:p w:rsidR="00305C75" w:rsidRPr="005413CF" w:rsidRDefault="00305C75" w:rsidP="00D05149">
            <w:pPr>
              <w:jc w:val="center"/>
              <w:rPr>
                <w:color w:val="000000"/>
              </w:rPr>
            </w:pPr>
            <w:r w:rsidRPr="005413C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Водный транспорт - </w:t>
            </w:r>
            <w:r w:rsidRPr="005413CF">
              <w:rPr>
                <w:color w:val="000000"/>
              </w:rPr>
              <w:t>Лодка «Краб» 310 (индивидуальная)</w:t>
            </w:r>
          </w:p>
          <w:p w:rsidR="00305C75" w:rsidRPr="005413C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Лодочный мотор Тохатсу 9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5413CF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5413C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5413C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5413CF" w:rsidRDefault="00305C75" w:rsidP="0055180C">
            <w:pPr>
              <w:jc w:val="center"/>
              <w:rPr>
                <w:color w:val="000000"/>
              </w:rPr>
            </w:pPr>
            <w:r w:rsidRPr="005413CF">
              <w:rPr>
                <w:color w:val="000000"/>
              </w:rPr>
              <w:t>Жилой дом (общая долевая)</w:t>
            </w:r>
          </w:p>
        </w:tc>
        <w:tc>
          <w:tcPr>
            <w:tcW w:w="1080" w:type="dxa"/>
          </w:tcPr>
          <w:p w:rsidR="00305C75" w:rsidRPr="005413CF" w:rsidRDefault="00305C75" w:rsidP="00D05149">
            <w:pPr>
              <w:jc w:val="center"/>
              <w:rPr>
                <w:color w:val="000000"/>
              </w:rPr>
            </w:pPr>
            <w:r w:rsidRPr="005413CF">
              <w:rPr>
                <w:color w:val="000000"/>
              </w:rPr>
              <w:t>20</w:t>
            </w:r>
          </w:p>
        </w:tc>
        <w:tc>
          <w:tcPr>
            <w:tcW w:w="1800" w:type="dxa"/>
            <w:gridSpan w:val="2"/>
          </w:tcPr>
          <w:p w:rsidR="00305C75" w:rsidRPr="005413CF" w:rsidRDefault="00305C75" w:rsidP="00D05149">
            <w:pPr>
              <w:jc w:val="center"/>
              <w:rPr>
                <w:color w:val="000000"/>
              </w:rPr>
            </w:pPr>
            <w:r w:rsidRPr="005413C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5413C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5413CF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5413C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5413C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5413CF" w:rsidRDefault="00305C75" w:rsidP="0055180C">
            <w:pPr>
              <w:jc w:val="center"/>
              <w:rPr>
                <w:color w:val="000000"/>
              </w:rPr>
            </w:pPr>
            <w:r w:rsidRPr="005413CF">
              <w:rPr>
                <w:color w:val="000000"/>
              </w:rPr>
              <w:t>Квартира</w:t>
            </w:r>
          </w:p>
          <w:p w:rsidR="00305C75" w:rsidRPr="005413CF" w:rsidRDefault="00305C75" w:rsidP="0055180C">
            <w:pPr>
              <w:jc w:val="center"/>
              <w:rPr>
                <w:color w:val="000000"/>
              </w:rPr>
            </w:pPr>
            <w:r w:rsidRPr="005413CF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5413CF" w:rsidRDefault="00305C75" w:rsidP="00D05149">
            <w:pPr>
              <w:jc w:val="center"/>
              <w:rPr>
                <w:color w:val="000000"/>
              </w:rPr>
            </w:pPr>
            <w:r w:rsidRPr="005413CF">
              <w:rPr>
                <w:color w:val="000000"/>
              </w:rPr>
              <w:t>64,3</w:t>
            </w:r>
          </w:p>
        </w:tc>
        <w:tc>
          <w:tcPr>
            <w:tcW w:w="1800" w:type="dxa"/>
            <w:gridSpan w:val="2"/>
          </w:tcPr>
          <w:p w:rsidR="00305C75" w:rsidRPr="005413CF" w:rsidRDefault="00305C75" w:rsidP="00D05149">
            <w:pPr>
              <w:jc w:val="center"/>
              <w:rPr>
                <w:color w:val="000000"/>
              </w:rPr>
            </w:pPr>
            <w:r w:rsidRPr="005413C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5413C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5413CF" w:rsidRDefault="00305C75" w:rsidP="00607B10">
            <w:pPr>
              <w:rPr>
                <w:color w:val="000000"/>
              </w:rPr>
            </w:pPr>
            <w:r w:rsidRPr="005413CF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5413C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5413C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148727,34</w:t>
            </w:r>
          </w:p>
        </w:tc>
        <w:tc>
          <w:tcPr>
            <w:tcW w:w="2880" w:type="dxa"/>
            <w:gridSpan w:val="3"/>
          </w:tcPr>
          <w:p w:rsidR="00305C75" w:rsidRPr="005413CF" w:rsidRDefault="00305C75" w:rsidP="0055180C">
            <w:pPr>
              <w:jc w:val="center"/>
              <w:rPr>
                <w:color w:val="000000"/>
              </w:rPr>
            </w:pPr>
            <w:r w:rsidRPr="005413CF">
              <w:rPr>
                <w:color w:val="000000"/>
              </w:rPr>
              <w:t>Квартира</w:t>
            </w:r>
          </w:p>
          <w:p w:rsidR="00305C75" w:rsidRPr="005413CF" w:rsidRDefault="00305C75" w:rsidP="0055180C">
            <w:pPr>
              <w:jc w:val="center"/>
              <w:rPr>
                <w:color w:val="000000"/>
              </w:rPr>
            </w:pPr>
            <w:r w:rsidRPr="005413CF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5413CF" w:rsidRDefault="00305C75" w:rsidP="00D05149">
            <w:pPr>
              <w:jc w:val="center"/>
              <w:rPr>
                <w:color w:val="000000"/>
              </w:rPr>
            </w:pPr>
            <w:r w:rsidRPr="005413CF">
              <w:rPr>
                <w:color w:val="000000"/>
              </w:rPr>
              <w:t>64,3</w:t>
            </w:r>
          </w:p>
        </w:tc>
        <w:tc>
          <w:tcPr>
            <w:tcW w:w="1800" w:type="dxa"/>
            <w:gridSpan w:val="2"/>
          </w:tcPr>
          <w:p w:rsidR="00305C75" w:rsidRPr="005413CF" w:rsidRDefault="00305C75" w:rsidP="00D05149">
            <w:pPr>
              <w:jc w:val="center"/>
              <w:rPr>
                <w:color w:val="000000"/>
              </w:rPr>
            </w:pPr>
            <w:r w:rsidRPr="005413C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413CF" w:rsidRDefault="00305C75" w:rsidP="00C16817">
            <w:pPr>
              <w:jc w:val="center"/>
              <w:rPr>
                <w:color w:val="000000"/>
              </w:rPr>
            </w:pPr>
            <w:r w:rsidRPr="005413CF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4B6121">
            <w:r>
              <w:t>Ракульцев А.Г.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Начальник отдела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490510,00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4B6121">
            <w:pPr>
              <w:jc w:val="center"/>
            </w:pPr>
            <w:r>
              <w:t>31,1</w:t>
            </w:r>
          </w:p>
        </w:tc>
        <w:tc>
          <w:tcPr>
            <w:tcW w:w="1800" w:type="dxa"/>
            <w:gridSpan w:val="2"/>
          </w:tcPr>
          <w:p w:rsidR="00305C75" w:rsidRDefault="00305C75" w:rsidP="004B6121">
            <w:pPr>
              <w:jc w:val="center"/>
            </w:pPr>
            <w:r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 Шевроле Лачетти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4B6121">
            <w:r>
              <w:t xml:space="preserve">Супруга 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370517,00</w:t>
            </w:r>
          </w:p>
        </w:tc>
        <w:tc>
          <w:tcPr>
            <w:tcW w:w="2880" w:type="dxa"/>
            <w:gridSpan w:val="3"/>
          </w:tcPr>
          <w:p w:rsidR="00305C75" w:rsidRPr="00F0380E" w:rsidRDefault="00305C75" w:rsidP="0055180C">
            <w:pPr>
              <w:jc w:val="center"/>
              <w:rPr>
                <w:color w:val="000000"/>
              </w:rPr>
            </w:pPr>
            <w:r w:rsidRPr="00F0380E">
              <w:rPr>
                <w:color w:val="000000"/>
              </w:rPr>
              <w:t>Квартира</w:t>
            </w:r>
          </w:p>
          <w:p w:rsidR="00305C75" w:rsidRPr="00F0380E" w:rsidRDefault="00305C75" w:rsidP="0055180C">
            <w:pPr>
              <w:jc w:val="center"/>
              <w:rPr>
                <w:color w:val="000000"/>
              </w:rPr>
            </w:pPr>
            <w:r w:rsidRPr="00F0380E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F0380E" w:rsidRDefault="00305C75" w:rsidP="004B6121">
            <w:pPr>
              <w:jc w:val="center"/>
              <w:rPr>
                <w:color w:val="000000"/>
              </w:rPr>
            </w:pPr>
            <w:r w:rsidRPr="00F0380E">
              <w:rPr>
                <w:color w:val="000000"/>
              </w:rPr>
              <w:t>43,8</w:t>
            </w:r>
          </w:p>
        </w:tc>
        <w:tc>
          <w:tcPr>
            <w:tcW w:w="1800" w:type="dxa"/>
            <w:gridSpan w:val="2"/>
          </w:tcPr>
          <w:p w:rsidR="00305C75" w:rsidRPr="00F0380E" w:rsidRDefault="00305C75" w:rsidP="004B6121">
            <w:pPr>
              <w:jc w:val="center"/>
              <w:rPr>
                <w:color w:val="000000"/>
              </w:rPr>
            </w:pPr>
            <w:r w:rsidRPr="00F0380E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4B6121"/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 w:rsidP="004B6121">
            <w:pPr>
              <w:jc w:val="center"/>
            </w:pPr>
            <w:r>
              <w:t>1435</w:t>
            </w:r>
          </w:p>
        </w:tc>
        <w:tc>
          <w:tcPr>
            <w:tcW w:w="1800" w:type="dxa"/>
            <w:gridSpan w:val="2"/>
          </w:tcPr>
          <w:p w:rsidR="00305C75" w:rsidRDefault="00305C75" w:rsidP="004B6121">
            <w:pPr>
              <w:jc w:val="center"/>
            </w:pPr>
            <w:r>
              <w:t>Россия</w:t>
            </w:r>
          </w:p>
          <w:p w:rsidR="00305C75" w:rsidRDefault="00305C75" w:rsidP="004B6121">
            <w:pPr>
              <w:jc w:val="center"/>
            </w:pPr>
          </w:p>
          <w:p w:rsidR="00305C75" w:rsidRDefault="00305C75" w:rsidP="004B6121">
            <w:pPr>
              <w:jc w:val="center"/>
            </w:pPr>
          </w:p>
        </w:tc>
        <w:tc>
          <w:tcPr>
            <w:tcW w:w="2251" w:type="dxa"/>
            <w:gridSpan w:val="2"/>
            <w:vMerge/>
            <w:vAlign w:val="center"/>
          </w:tcPr>
          <w:p w:rsidR="00305C75" w:rsidRDefault="00305C75" w:rsidP="00C16817">
            <w:pPr>
              <w:jc w:val="center"/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4B6121"/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4B6121">
            <w:pPr>
              <w:jc w:val="center"/>
            </w:pPr>
            <w:r>
              <w:t>31,1</w:t>
            </w:r>
          </w:p>
        </w:tc>
        <w:tc>
          <w:tcPr>
            <w:tcW w:w="1800" w:type="dxa"/>
            <w:gridSpan w:val="2"/>
          </w:tcPr>
          <w:p w:rsidR="00305C75" w:rsidRDefault="00305C75" w:rsidP="004B6121">
            <w:pPr>
              <w:jc w:val="center"/>
            </w:pPr>
            <w:r>
              <w:t>Россия</w:t>
            </w:r>
          </w:p>
          <w:p w:rsidR="00305C75" w:rsidRDefault="00305C75" w:rsidP="004B6121">
            <w:pPr>
              <w:jc w:val="center"/>
            </w:pPr>
          </w:p>
        </w:tc>
        <w:tc>
          <w:tcPr>
            <w:tcW w:w="2251" w:type="dxa"/>
            <w:gridSpan w:val="2"/>
            <w:vMerge/>
            <w:vAlign w:val="center"/>
          </w:tcPr>
          <w:p w:rsidR="00305C75" w:rsidRDefault="00305C75" w:rsidP="00C16817">
            <w:pPr>
              <w:jc w:val="center"/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4B6121">
            <w: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4B6121">
            <w:pPr>
              <w:jc w:val="center"/>
            </w:pPr>
            <w:r>
              <w:t>31,1</w:t>
            </w:r>
          </w:p>
        </w:tc>
        <w:tc>
          <w:tcPr>
            <w:tcW w:w="1800" w:type="dxa"/>
            <w:gridSpan w:val="2"/>
          </w:tcPr>
          <w:p w:rsidR="00305C75" w:rsidRDefault="00305C75" w:rsidP="004B6121">
            <w:pPr>
              <w:jc w:val="center"/>
            </w:pPr>
            <w:r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 w:rsidRPr="00607B10">
        <w:trPr>
          <w:trHeight w:val="28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18491F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Рыбаков Н.И.</w:t>
            </w:r>
          </w:p>
        </w:tc>
        <w:tc>
          <w:tcPr>
            <w:tcW w:w="2109" w:type="dxa"/>
            <w:gridSpan w:val="2"/>
          </w:tcPr>
          <w:p w:rsidR="00305C75" w:rsidRPr="0018491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</w:tcPr>
          <w:p w:rsidR="00305C75" w:rsidRPr="0018491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713711,52</w:t>
            </w:r>
          </w:p>
        </w:tc>
        <w:tc>
          <w:tcPr>
            <w:tcW w:w="2880" w:type="dxa"/>
            <w:gridSpan w:val="3"/>
          </w:tcPr>
          <w:p w:rsidR="00305C75" w:rsidRPr="0018491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(найм)</w:t>
            </w:r>
          </w:p>
        </w:tc>
        <w:tc>
          <w:tcPr>
            <w:tcW w:w="1080" w:type="dxa"/>
          </w:tcPr>
          <w:p w:rsidR="00305C75" w:rsidRPr="0018491F" w:rsidRDefault="00305C75" w:rsidP="005C4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100,4</w:t>
            </w:r>
          </w:p>
        </w:tc>
        <w:tc>
          <w:tcPr>
            <w:tcW w:w="1800" w:type="dxa"/>
            <w:gridSpan w:val="2"/>
          </w:tcPr>
          <w:p w:rsidR="00305C75" w:rsidRPr="0018491F" w:rsidRDefault="00305C75" w:rsidP="005C4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8491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568806,76</w:t>
            </w:r>
          </w:p>
        </w:tc>
        <w:tc>
          <w:tcPr>
            <w:tcW w:w="2880" w:type="dxa"/>
            <w:gridSpan w:val="3"/>
          </w:tcPr>
          <w:p w:rsidR="00305C75" w:rsidRPr="0018491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(найм)</w:t>
            </w:r>
          </w:p>
        </w:tc>
        <w:tc>
          <w:tcPr>
            <w:tcW w:w="1080" w:type="dxa"/>
          </w:tcPr>
          <w:p w:rsidR="00305C75" w:rsidRPr="0018491F" w:rsidRDefault="00305C75" w:rsidP="001849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100,4</w:t>
            </w:r>
          </w:p>
        </w:tc>
        <w:tc>
          <w:tcPr>
            <w:tcW w:w="1800" w:type="dxa"/>
            <w:gridSpan w:val="2"/>
          </w:tcPr>
          <w:p w:rsidR="00305C75" w:rsidRPr="0018491F" w:rsidRDefault="00305C75" w:rsidP="001849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8491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07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Сизиков А.Н. 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Начальник отдела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463545,69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>46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Автомобиль легковой Тойота Эстима (индивидуальная)</w:t>
            </w:r>
          </w:p>
        </w:tc>
      </w:tr>
      <w:tr w:rsidR="00305C75" w:rsidRPr="00607B1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A83BDB">
            <w:pPr>
              <w:jc w:val="center"/>
            </w:pPr>
            <w:r w:rsidRPr="00D13AC5">
              <w:t>супруга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(общая долевая)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>46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 xml:space="preserve">Автомобиль легковой Мерседес </w:t>
            </w:r>
            <w:r w:rsidRPr="00D13AC5">
              <w:rPr>
                <w:lang w:val="en-US"/>
              </w:rPr>
              <w:t>SLK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(индивидуальная)</w:t>
            </w:r>
          </w:p>
        </w:tc>
      </w:tr>
      <w:tr w:rsidR="00305C75" w:rsidRPr="00607B10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A83BDB">
            <w:pPr>
              <w:jc w:val="center"/>
            </w:pPr>
            <w:r w:rsidRPr="00D13AC5">
              <w:t>дочь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>46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42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A83BDB">
            <w:pPr>
              <w:jc w:val="center"/>
            </w:pPr>
            <w:r w:rsidRPr="00D13AC5">
              <w:t>дочь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>46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00737D" w:rsidRDefault="00305C75" w:rsidP="00607B10">
            <w:pPr>
              <w:rPr>
                <w:color w:val="000000"/>
              </w:rPr>
            </w:pPr>
            <w:r w:rsidRPr="0000737D">
              <w:rPr>
                <w:color w:val="000000"/>
              </w:rPr>
              <w:t>Смирнова М.Э.</w:t>
            </w:r>
          </w:p>
        </w:tc>
        <w:tc>
          <w:tcPr>
            <w:tcW w:w="2109" w:type="dxa"/>
            <w:gridSpan w:val="2"/>
          </w:tcPr>
          <w:p w:rsidR="00305C75" w:rsidRPr="0000737D" w:rsidRDefault="00305C75" w:rsidP="0055180C">
            <w:pPr>
              <w:jc w:val="center"/>
              <w:rPr>
                <w:color w:val="000000"/>
              </w:rPr>
            </w:pPr>
            <w:r w:rsidRPr="0000737D"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</w:tcPr>
          <w:p w:rsidR="00305C75" w:rsidRPr="0000737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503720,59</w:t>
            </w:r>
          </w:p>
        </w:tc>
        <w:tc>
          <w:tcPr>
            <w:tcW w:w="2880" w:type="dxa"/>
            <w:gridSpan w:val="3"/>
          </w:tcPr>
          <w:p w:rsidR="00305C75" w:rsidRPr="0000737D" w:rsidRDefault="00305C75" w:rsidP="0055180C">
            <w:pPr>
              <w:jc w:val="center"/>
              <w:rPr>
                <w:color w:val="000000"/>
              </w:rPr>
            </w:pPr>
            <w:r w:rsidRPr="0000737D">
              <w:rPr>
                <w:color w:val="000000"/>
              </w:rPr>
              <w:t>Квартира</w:t>
            </w:r>
          </w:p>
          <w:p w:rsidR="00305C75" w:rsidRPr="0000737D" w:rsidRDefault="00305C75" w:rsidP="0055180C">
            <w:pPr>
              <w:jc w:val="center"/>
              <w:rPr>
                <w:color w:val="000000"/>
              </w:rPr>
            </w:pPr>
            <w:r w:rsidRPr="0000737D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00737D" w:rsidRDefault="00305C75" w:rsidP="00D05149">
            <w:pPr>
              <w:jc w:val="center"/>
              <w:rPr>
                <w:color w:val="000000"/>
              </w:rPr>
            </w:pPr>
            <w:r w:rsidRPr="0000737D">
              <w:rPr>
                <w:color w:val="000000"/>
              </w:rPr>
              <w:t>40,8</w:t>
            </w:r>
          </w:p>
        </w:tc>
        <w:tc>
          <w:tcPr>
            <w:tcW w:w="1800" w:type="dxa"/>
            <w:gridSpan w:val="2"/>
          </w:tcPr>
          <w:p w:rsidR="00305C75" w:rsidRPr="0000737D" w:rsidRDefault="00305C75" w:rsidP="00D05149">
            <w:pPr>
              <w:jc w:val="center"/>
              <w:rPr>
                <w:color w:val="000000"/>
              </w:rPr>
            </w:pPr>
            <w:r w:rsidRPr="0000737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00737D" w:rsidRDefault="00305C75" w:rsidP="00C16817">
            <w:pPr>
              <w:jc w:val="center"/>
              <w:rPr>
                <w:color w:val="000000"/>
              </w:rPr>
            </w:pPr>
            <w:r w:rsidRPr="0000737D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07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94069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Сутягин А.Г.</w:t>
            </w:r>
          </w:p>
        </w:tc>
        <w:tc>
          <w:tcPr>
            <w:tcW w:w="2109" w:type="dxa"/>
            <w:gridSpan w:val="2"/>
          </w:tcPr>
          <w:p w:rsidR="00305C75" w:rsidRPr="00F9406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</w:tcPr>
          <w:p w:rsidR="00305C75" w:rsidRPr="00F9406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437498,38</w:t>
            </w:r>
          </w:p>
        </w:tc>
        <w:tc>
          <w:tcPr>
            <w:tcW w:w="2880" w:type="dxa"/>
            <w:gridSpan w:val="3"/>
          </w:tcPr>
          <w:p w:rsidR="00305C75" w:rsidRPr="00F94069" w:rsidRDefault="00305C75" w:rsidP="0055180C">
            <w:pPr>
              <w:jc w:val="center"/>
              <w:rPr>
                <w:color w:val="000000"/>
              </w:rPr>
            </w:pPr>
            <w:r w:rsidRPr="00F94069">
              <w:rPr>
                <w:color w:val="000000"/>
              </w:rPr>
              <w:t>Квартира</w:t>
            </w:r>
          </w:p>
          <w:p w:rsidR="00305C75" w:rsidRPr="00F94069" w:rsidRDefault="00305C75" w:rsidP="0055180C">
            <w:pPr>
              <w:jc w:val="center"/>
              <w:rPr>
                <w:color w:val="000000"/>
              </w:rPr>
            </w:pPr>
            <w:r w:rsidRPr="00F94069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F94069" w:rsidRDefault="00305C75" w:rsidP="00F940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43,6</w:t>
            </w:r>
          </w:p>
        </w:tc>
        <w:tc>
          <w:tcPr>
            <w:tcW w:w="1800" w:type="dxa"/>
            <w:gridSpan w:val="2"/>
          </w:tcPr>
          <w:p w:rsidR="00305C75" w:rsidRPr="00F94069" w:rsidRDefault="00305C75" w:rsidP="00F94069">
            <w:pPr>
              <w:jc w:val="center"/>
              <w:rPr>
                <w:color w:val="000000"/>
              </w:rPr>
            </w:pPr>
            <w:r w:rsidRPr="00F9406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F9406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Хонда Фит (индивидуальная)</w:t>
            </w:r>
          </w:p>
        </w:tc>
      </w:tr>
      <w:tr w:rsidR="00305C75" w:rsidRPr="00607B10">
        <w:trPr>
          <w:trHeight w:val="50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230520,00</w:t>
            </w:r>
          </w:p>
        </w:tc>
        <w:tc>
          <w:tcPr>
            <w:tcW w:w="2880" w:type="dxa"/>
            <w:gridSpan w:val="3"/>
          </w:tcPr>
          <w:p w:rsidR="00305C75" w:rsidRPr="00F9406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F940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31,9</w:t>
            </w:r>
          </w:p>
        </w:tc>
        <w:tc>
          <w:tcPr>
            <w:tcW w:w="1800" w:type="dxa"/>
            <w:gridSpan w:val="2"/>
          </w:tcPr>
          <w:p w:rsidR="00305C75" w:rsidRDefault="00305C75" w:rsidP="00F940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F94069" w:rsidRDefault="00305C75" w:rsidP="00F9406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1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F94069" w:rsidRDefault="00305C75" w:rsidP="0055180C">
            <w:pPr>
              <w:jc w:val="center"/>
              <w:rPr>
                <w:color w:val="000000"/>
              </w:rPr>
            </w:pPr>
            <w:r w:rsidRPr="00F94069">
              <w:rPr>
                <w:color w:val="000000"/>
              </w:rPr>
              <w:t>Квартира</w:t>
            </w:r>
          </w:p>
          <w:p w:rsidR="00305C75" w:rsidRPr="00F94069" w:rsidRDefault="00305C75" w:rsidP="0055180C">
            <w:pPr>
              <w:jc w:val="center"/>
              <w:rPr>
                <w:color w:val="000000"/>
              </w:rPr>
            </w:pPr>
            <w:r w:rsidRPr="00F94069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F94069" w:rsidRDefault="00305C75" w:rsidP="00F940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43,6</w:t>
            </w:r>
          </w:p>
        </w:tc>
        <w:tc>
          <w:tcPr>
            <w:tcW w:w="1800" w:type="dxa"/>
            <w:gridSpan w:val="2"/>
          </w:tcPr>
          <w:p w:rsidR="00305C75" w:rsidRPr="00F94069" w:rsidRDefault="00305C75" w:rsidP="00F94069">
            <w:pPr>
              <w:jc w:val="center"/>
              <w:rPr>
                <w:color w:val="000000"/>
              </w:rPr>
            </w:pPr>
            <w:r w:rsidRPr="00F9406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F94069" w:rsidRDefault="00305C75" w:rsidP="0055180C">
            <w:pPr>
              <w:jc w:val="center"/>
              <w:rPr>
                <w:color w:val="000000"/>
              </w:rPr>
            </w:pPr>
            <w:r w:rsidRPr="00F94069">
              <w:rPr>
                <w:color w:val="000000"/>
              </w:rPr>
              <w:t>Квартира</w:t>
            </w:r>
          </w:p>
          <w:p w:rsidR="00305C75" w:rsidRPr="00F94069" w:rsidRDefault="00305C75" w:rsidP="0055180C">
            <w:pPr>
              <w:jc w:val="center"/>
              <w:rPr>
                <w:color w:val="000000"/>
              </w:rPr>
            </w:pPr>
            <w:r w:rsidRPr="00F94069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F94069" w:rsidRDefault="00305C75" w:rsidP="00F940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43,6</w:t>
            </w:r>
          </w:p>
        </w:tc>
        <w:tc>
          <w:tcPr>
            <w:tcW w:w="1800" w:type="dxa"/>
            <w:gridSpan w:val="2"/>
          </w:tcPr>
          <w:p w:rsidR="00305C75" w:rsidRPr="00F94069" w:rsidRDefault="00305C75" w:rsidP="00F94069">
            <w:pPr>
              <w:jc w:val="center"/>
              <w:rPr>
                <w:color w:val="000000"/>
              </w:rPr>
            </w:pPr>
            <w:r w:rsidRPr="00F9406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D13AC5" w:rsidRDefault="00305C75" w:rsidP="000A699C">
            <w:pPr>
              <w:jc w:val="center"/>
            </w:pPr>
            <w:r w:rsidRPr="00D13AC5">
              <w:t>Тимофеева М.А.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Начальник отдела</w:t>
            </w:r>
          </w:p>
        </w:tc>
        <w:tc>
          <w:tcPr>
            <w:tcW w:w="2160" w:type="dxa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451043, 26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в служебном помещении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0A699C">
            <w:pPr>
              <w:jc w:val="center"/>
            </w:pPr>
            <w:r w:rsidRPr="00D13AC5">
              <w:t>32,74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0A699C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  <w:p w:rsidR="00305C75" w:rsidRPr="00D13AC5" w:rsidRDefault="00305C75" w:rsidP="00C16817">
            <w:pPr>
              <w:jc w:val="center"/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F944AD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E5374D" w:rsidRDefault="00305C75" w:rsidP="0055180C">
            <w:pPr>
              <w:jc w:val="center"/>
              <w:rPr>
                <w:color w:val="000000"/>
              </w:rPr>
            </w:pPr>
            <w:r w:rsidRPr="00E5374D">
              <w:rPr>
                <w:color w:val="000000"/>
              </w:rPr>
              <w:t>Земельный участок</w:t>
            </w:r>
          </w:p>
          <w:p w:rsidR="00305C75" w:rsidRPr="00E5374D" w:rsidRDefault="00305C75" w:rsidP="0055180C">
            <w:pPr>
              <w:jc w:val="center"/>
              <w:rPr>
                <w:color w:val="000000"/>
              </w:rPr>
            </w:pPr>
            <w:r w:rsidRPr="00E5374D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E5374D" w:rsidRDefault="00305C75" w:rsidP="00F944AD">
            <w:pPr>
              <w:jc w:val="center"/>
              <w:rPr>
                <w:color w:val="000000"/>
              </w:rPr>
            </w:pPr>
            <w:r w:rsidRPr="00E5374D">
              <w:rPr>
                <w:color w:val="000000"/>
              </w:rPr>
              <w:t>400</w:t>
            </w:r>
          </w:p>
        </w:tc>
        <w:tc>
          <w:tcPr>
            <w:tcW w:w="1800" w:type="dxa"/>
            <w:gridSpan w:val="2"/>
          </w:tcPr>
          <w:p w:rsidR="00305C75" w:rsidRPr="00E5374D" w:rsidRDefault="00305C75" w:rsidP="00F944AD">
            <w:pPr>
              <w:jc w:val="center"/>
              <w:rPr>
                <w:color w:val="000000"/>
              </w:rPr>
            </w:pPr>
            <w:r w:rsidRPr="00E5374D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rPr>
          <w:trHeight w:val="58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E5374D" w:rsidRDefault="00305C75" w:rsidP="00F944AD">
            <w:pPr>
              <w:rPr>
                <w:color w:val="000000"/>
              </w:rPr>
            </w:pPr>
            <w:r>
              <w:rPr>
                <w:color w:val="000000"/>
              </w:rPr>
              <w:t>Тихонов Н.Г.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E5374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  <w:vMerge w:val="restart"/>
          </w:tcPr>
          <w:p w:rsidR="00305C75" w:rsidRPr="00E5374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1005337</w:t>
            </w:r>
          </w:p>
        </w:tc>
        <w:tc>
          <w:tcPr>
            <w:tcW w:w="2880" w:type="dxa"/>
            <w:gridSpan w:val="3"/>
          </w:tcPr>
          <w:p w:rsidR="00305C75" w:rsidRPr="00E5374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E5374D" w:rsidRDefault="00305C75" w:rsidP="00F944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92,9</w:t>
            </w:r>
          </w:p>
        </w:tc>
        <w:tc>
          <w:tcPr>
            <w:tcW w:w="1800" w:type="dxa"/>
            <w:gridSpan w:val="2"/>
          </w:tcPr>
          <w:p w:rsidR="00305C75" w:rsidRDefault="00305C75" w:rsidP="00F944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E5374D" w:rsidRDefault="00305C75" w:rsidP="00F944AD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Митсубиси Паджеро (индивидулаьная)</w:t>
            </w:r>
          </w:p>
          <w:p w:rsidR="00305C75" w:rsidRPr="00E5374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3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F944AD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Гаражный бокс (индивидуальная)</w:t>
            </w:r>
          </w:p>
        </w:tc>
        <w:tc>
          <w:tcPr>
            <w:tcW w:w="1080" w:type="dxa"/>
          </w:tcPr>
          <w:p w:rsidR="00305C75" w:rsidRDefault="00305C75" w:rsidP="00F944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19,6</w:t>
            </w:r>
          </w:p>
        </w:tc>
        <w:tc>
          <w:tcPr>
            <w:tcW w:w="1800" w:type="dxa"/>
            <w:gridSpan w:val="2"/>
          </w:tcPr>
          <w:p w:rsidR="00305C75" w:rsidRDefault="00305C75" w:rsidP="00F944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E5374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0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F944AD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Гаражный бокс (индивидуальная)</w:t>
            </w:r>
          </w:p>
        </w:tc>
        <w:tc>
          <w:tcPr>
            <w:tcW w:w="1080" w:type="dxa"/>
          </w:tcPr>
          <w:p w:rsidR="00305C75" w:rsidRDefault="00305C75" w:rsidP="00F944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17,4</w:t>
            </w:r>
          </w:p>
        </w:tc>
        <w:tc>
          <w:tcPr>
            <w:tcW w:w="1800" w:type="dxa"/>
            <w:gridSpan w:val="2"/>
          </w:tcPr>
          <w:p w:rsidR="00305C75" w:rsidRDefault="00305C75" w:rsidP="00F944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E5374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8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F944AD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681159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Садовый участок (индивидуальная)</w:t>
            </w:r>
          </w:p>
        </w:tc>
        <w:tc>
          <w:tcPr>
            <w:tcW w:w="1080" w:type="dxa"/>
          </w:tcPr>
          <w:p w:rsidR="00305C75" w:rsidRDefault="00305C75" w:rsidP="00F944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4,95</w:t>
            </w:r>
          </w:p>
        </w:tc>
        <w:tc>
          <w:tcPr>
            <w:tcW w:w="1800" w:type="dxa"/>
            <w:gridSpan w:val="2"/>
          </w:tcPr>
          <w:p w:rsidR="00305C75" w:rsidRDefault="00305C75" w:rsidP="00F944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E5374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F944AD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F944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92,9</w:t>
            </w:r>
          </w:p>
        </w:tc>
        <w:tc>
          <w:tcPr>
            <w:tcW w:w="1800" w:type="dxa"/>
            <w:gridSpan w:val="2"/>
          </w:tcPr>
          <w:p w:rsidR="00305C75" w:rsidRDefault="00305C75" w:rsidP="00F944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E5374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5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F944AD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F944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33,3</w:t>
            </w:r>
          </w:p>
        </w:tc>
        <w:tc>
          <w:tcPr>
            <w:tcW w:w="1800" w:type="dxa"/>
            <w:gridSpan w:val="2"/>
          </w:tcPr>
          <w:p w:rsidR="00305C75" w:rsidRDefault="00305C75" w:rsidP="00F944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E5374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2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942BDA" w:rsidRDefault="00305C75" w:rsidP="00607B10">
            <w:pPr>
              <w:rPr>
                <w:color w:val="000000"/>
              </w:rPr>
            </w:pPr>
            <w:r w:rsidRPr="00942BDA">
              <w:rPr>
                <w:color w:val="000000"/>
              </w:rPr>
              <w:t>Упорова Н.А.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942BDA" w:rsidRDefault="00305C75" w:rsidP="0055180C">
            <w:pPr>
              <w:jc w:val="center"/>
              <w:rPr>
                <w:color w:val="000000"/>
              </w:rPr>
            </w:pPr>
            <w:r w:rsidRPr="00942BDA"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  <w:vMerge w:val="restart"/>
          </w:tcPr>
          <w:p w:rsidR="00305C75" w:rsidRPr="00942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643915,44</w:t>
            </w:r>
          </w:p>
        </w:tc>
        <w:tc>
          <w:tcPr>
            <w:tcW w:w="2880" w:type="dxa"/>
            <w:gridSpan w:val="3"/>
          </w:tcPr>
          <w:p w:rsidR="00305C75" w:rsidRPr="00942BDA" w:rsidRDefault="00305C75" w:rsidP="0055180C">
            <w:pPr>
              <w:jc w:val="center"/>
              <w:rPr>
                <w:color w:val="000000"/>
              </w:rPr>
            </w:pPr>
            <w:r w:rsidRPr="00942BDA">
              <w:rPr>
                <w:color w:val="000000"/>
              </w:rPr>
              <w:t>Комната (</w:t>
            </w:r>
            <w:r>
              <w:rPr>
                <w:color w:val="000000"/>
              </w:rPr>
              <w:t>найм)</w:t>
            </w:r>
          </w:p>
        </w:tc>
        <w:tc>
          <w:tcPr>
            <w:tcW w:w="1080" w:type="dxa"/>
          </w:tcPr>
          <w:p w:rsidR="00305C75" w:rsidRPr="00942BDA" w:rsidRDefault="00305C75" w:rsidP="00D05149">
            <w:pPr>
              <w:jc w:val="center"/>
              <w:rPr>
                <w:color w:val="000000"/>
              </w:rPr>
            </w:pPr>
            <w:r w:rsidRPr="00942BDA">
              <w:rPr>
                <w:color w:val="000000"/>
              </w:rPr>
              <w:t>17,9</w:t>
            </w:r>
          </w:p>
        </w:tc>
        <w:tc>
          <w:tcPr>
            <w:tcW w:w="1800" w:type="dxa"/>
            <w:gridSpan w:val="2"/>
          </w:tcPr>
          <w:p w:rsidR="00305C75" w:rsidRPr="00942BDA" w:rsidRDefault="00305C75" w:rsidP="00D05149">
            <w:pPr>
              <w:jc w:val="center"/>
              <w:rPr>
                <w:color w:val="000000"/>
              </w:rPr>
            </w:pPr>
            <w:r w:rsidRPr="00942BD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942BDA" w:rsidRDefault="00305C75" w:rsidP="00C16817">
            <w:pPr>
              <w:jc w:val="center"/>
              <w:rPr>
                <w:color w:val="000000"/>
              </w:rPr>
            </w:pPr>
            <w:r w:rsidRPr="00942BDA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0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942BDA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942BD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942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(найм)</w:t>
            </w:r>
          </w:p>
        </w:tc>
        <w:tc>
          <w:tcPr>
            <w:tcW w:w="1080" w:type="dxa"/>
          </w:tcPr>
          <w:p w:rsidR="00305C75" w:rsidRPr="00942BDA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67,0</w:t>
            </w:r>
          </w:p>
        </w:tc>
        <w:tc>
          <w:tcPr>
            <w:tcW w:w="1800" w:type="dxa"/>
            <w:gridSpan w:val="2"/>
          </w:tcPr>
          <w:p w:rsidR="00305C75" w:rsidRPr="00942BDA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942BD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6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942BDA" w:rsidRDefault="00305C75" w:rsidP="00607B10">
            <w:pPr>
              <w:rPr>
                <w:color w:val="000000"/>
              </w:rPr>
            </w:pPr>
            <w:r w:rsidRPr="00942BDA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942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942BDA" w:rsidRDefault="00305C75" w:rsidP="0055180C">
            <w:pPr>
              <w:jc w:val="center"/>
              <w:rPr>
                <w:color w:val="000000"/>
              </w:rPr>
            </w:pPr>
            <w:r w:rsidRPr="00942BDA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942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(найм</w:t>
            </w:r>
            <w:r w:rsidRPr="00942BDA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942BDA" w:rsidRDefault="00305C75" w:rsidP="00D05149">
            <w:pPr>
              <w:jc w:val="center"/>
              <w:rPr>
                <w:color w:val="000000"/>
              </w:rPr>
            </w:pPr>
            <w:r w:rsidRPr="00942BDA">
              <w:rPr>
                <w:color w:val="000000"/>
              </w:rPr>
              <w:t>17,9</w:t>
            </w:r>
          </w:p>
        </w:tc>
        <w:tc>
          <w:tcPr>
            <w:tcW w:w="1800" w:type="dxa"/>
            <w:gridSpan w:val="2"/>
          </w:tcPr>
          <w:p w:rsidR="00305C75" w:rsidRPr="00942BDA" w:rsidRDefault="00305C75" w:rsidP="00D05149">
            <w:pPr>
              <w:jc w:val="center"/>
              <w:rPr>
                <w:color w:val="000000"/>
              </w:rPr>
            </w:pPr>
            <w:r w:rsidRPr="00942BD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942BDA" w:rsidRDefault="00305C75" w:rsidP="00C16817">
            <w:pPr>
              <w:jc w:val="center"/>
              <w:rPr>
                <w:color w:val="000000"/>
              </w:rPr>
            </w:pPr>
            <w:r w:rsidRPr="00942BDA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942BDA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942BD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942BD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942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(найм)</w:t>
            </w:r>
          </w:p>
        </w:tc>
        <w:tc>
          <w:tcPr>
            <w:tcW w:w="1080" w:type="dxa"/>
          </w:tcPr>
          <w:p w:rsidR="00305C75" w:rsidRPr="00942BDA" w:rsidRDefault="00305C75" w:rsidP="00942B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67,0</w:t>
            </w:r>
          </w:p>
        </w:tc>
        <w:tc>
          <w:tcPr>
            <w:tcW w:w="1800" w:type="dxa"/>
            <w:gridSpan w:val="2"/>
          </w:tcPr>
          <w:p w:rsidR="00305C75" w:rsidRPr="00942BDA" w:rsidRDefault="00305C75" w:rsidP="00942B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942BD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7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 w:rsidRPr="007E25A2">
              <w:rPr>
                <w:color w:val="000000"/>
              </w:rPr>
              <w:t>Устинов А.А.</w:t>
            </w: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Pr="007E25A2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 w:rsidRPr="007E25A2">
              <w:rPr>
                <w:color w:val="000000"/>
              </w:rPr>
              <w:t>начальник отдела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7E25A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Pr="007E25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647547,79</w:t>
            </w:r>
          </w:p>
        </w:tc>
        <w:tc>
          <w:tcPr>
            <w:tcW w:w="2880" w:type="dxa"/>
            <w:gridSpan w:val="3"/>
          </w:tcPr>
          <w:p w:rsidR="00305C75" w:rsidRPr="007E25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7E25A2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2053</w:t>
            </w:r>
          </w:p>
        </w:tc>
        <w:tc>
          <w:tcPr>
            <w:tcW w:w="1800" w:type="dxa"/>
            <w:gridSpan w:val="2"/>
          </w:tcPr>
          <w:p w:rsidR="00305C75" w:rsidRPr="007E25A2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7E25A2" w:rsidRDefault="00305C75" w:rsidP="00C16817">
            <w:pPr>
              <w:jc w:val="center"/>
              <w:rPr>
                <w:color w:val="000000"/>
              </w:rPr>
            </w:pPr>
            <w:r w:rsidRPr="007E25A2">
              <w:rPr>
                <w:color w:val="000000"/>
              </w:rPr>
              <w:t>Автомобиль легковой ВАЗ-21074</w:t>
            </w:r>
          </w:p>
          <w:p w:rsidR="00305C75" w:rsidRPr="007E25A2" w:rsidRDefault="00305C75" w:rsidP="00C16817">
            <w:pPr>
              <w:jc w:val="center"/>
              <w:rPr>
                <w:color w:val="000000"/>
              </w:rPr>
            </w:pPr>
            <w:r w:rsidRPr="007E25A2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42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7E25A2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7E25A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27,30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7E25A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77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7E25A2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7E25A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7E25A2" w:rsidRDefault="00305C75" w:rsidP="0055180C">
            <w:pPr>
              <w:jc w:val="center"/>
              <w:rPr>
                <w:color w:val="000000"/>
              </w:rPr>
            </w:pPr>
            <w:r w:rsidRPr="007E25A2"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 w:rsidRPr="007E25A2">
              <w:rPr>
                <w:color w:val="000000"/>
              </w:rPr>
              <w:t>(служебный найм)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 w:rsidRPr="007E25A2">
              <w:rPr>
                <w:color w:val="000000"/>
              </w:rPr>
              <w:t>42,3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 w:rsidRPr="007E25A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7E25A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7E25A2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7E25A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7E25A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7E25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  <w:p w:rsidR="00305C75" w:rsidRPr="007E25A2" w:rsidRDefault="00305C75" w:rsidP="0055180C">
            <w:pPr>
              <w:jc w:val="center"/>
              <w:rPr>
                <w:color w:val="000000"/>
              </w:rPr>
            </w:pPr>
            <w:r w:rsidRPr="007E25A2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7E25A2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136,1</w:t>
            </w:r>
          </w:p>
        </w:tc>
        <w:tc>
          <w:tcPr>
            <w:tcW w:w="1800" w:type="dxa"/>
            <w:gridSpan w:val="2"/>
          </w:tcPr>
          <w:p w:rsidR="00305C75" w:rsidRPr="007E25A2" w:rsidRDefault="00305C75" w:rsidP="00D05149">
            <w:pPr>
              <w:jc w:val="center"/>
              <w:rPr>
                <w:color w:val="000000"/>
              </w:rPr>
            </w:pPr>
            <w:r w:rsidRPr="007E25A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7E25A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8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7E25A2" w:rsidRDefault="00305C75" w:rsidP="00607B10">
            <w:pPr>
              <w:rPr>
                <w:color w:val="000000"/>
              </w:rPr>
            </w:pPr>
            <w:r w:rsidRPr="007E25A2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7E25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7E25A2" w:rsidRDefault="00305C75" w:rsidP="0055180C">
            <w:pPr>
              <w:jc w:val="center"/>
              <w:rPr>
                <w:color w:val="000000"/>
              </w:rPr>
            </w:pPr>
            <w:r w:rsidRPr="007E25A2">
              <w:rPr>
                <w:color w:val="000000"/>
              </w:rPr>
              <w:t>8780,64</w:t>
            </w:r>
          </w:p>
        </w:tc>
        <w:tc>
          <w:tcPr>
            <w:tcW w:w="2880" w:type="dxa"/>
            <w:gridSpan w:val="3"/>
          </w:tcPr>
          <w:p w:rsidR="00305C75" w:rsidRPr="0000737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Pr="0000737D" w:rsidRDefault="00305C75" w:rsidP="008A08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46,6</w:t>
            </w:r>
          </w:p>
        </w:tc>
        <w:tc>
          <w:tcPr>
            <w:tcW w:w="1800" w:type="dxa"/>
            <w:gridSpan w:val="2"/>
          </w:tcPr>
          <w:p w:rsidR="00305C75" w:rsidRPr="0000737D" w:rsidRDefault="00305C75" w:rsidP="008A08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7E25A2" w:rsidRDefault="00305C75" w:rsidP="00C16817">
            <w:pPr>
              <w:jc w:val="center"/>
              <w:rPr>
                <w:color w:val="000000"/>
              </w:rPr>
            </w:pPr>
            <w:r w:rsidRPr="007E25A2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7E25A2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7E25A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7E25A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7E25A2" w:rsidRDefault="00305C75" w:rsidP="0055180C">
            <w:pPr>
              <w:jc w:val="center"/>
              <w:rPr>
                <w:color w:val="000000"/>
              </w:rPr>
            </w:pPr>
            <w:r w:rsidRPr="007E25A2">
              <w:rPr>
                <w:color w:val="000000"/>
              </w:rPr>
              <w:t>Квартира</w:t>
            </w:r>
          </w:p>
          <w:p w:rsidR="00305C75" w:rsidRPr="007E25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7E25A2">
              <w:rPr>
                <w:color w:val="000000"/>
              </w:rPr>
              <w:t>найм)</w:t>
            </w:r>
          </w:p>
        </w:tc>
        <w:tc>
          <w:tcPr>
            <w:tcW w:w="1080" w:type="dxa"/>
          </w:tcPr>
          <w:p w:rsidR="00305C75" w:rsidRPr="007E25A2" w:rsidRDefault="00305C75" w:rsidP="008A088D">
            <w:pPr>
              <w:jc w:val="center"/>
              <w:rPr>
                <w:color w:val="000000"/>
              </w:rPr>
            </w:pPr>
            <w:r w:rsidRPr="007E25A2">
              <w:rPr>
                <w:color w:val="000000"/>
              </w:rPr>
              <w:t>42,3</w:t>
            </w:r>
          </w:p>
        </w:tc>
        <w:tc>
          <w:tcPr>
            <w:tcW w:w="1800" w:type="dxa"/>
            <w:gridSpan w:val="2"/>
          </w:tcPr>
          <w:p w:rsidR="00305C75" w:rsidRPr="007E25A2" w:rsidRDefault="00305C75" w:rsidP="008A088D">
            <w:pPr>
              <w:jc w:val="center"/>
              <w:rPr>
                <w:color w:val="000000"/>
              </w:rPr>
            </w:pPr>
            <w:r w:rsidRPr="007E25A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7E25A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7E25A2" w:rsidRDefault="00305C75" w:rsidP="00607B10">
            <w:pPr>
              <w:rPr>
                <w:color w:val="000000"/>
              </w:rPr>
            </w:pPr>
            <w:r w:rsidRPr="007E25A2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7E25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7E25A2" w:rsidRDefault="00305C75" w:rsidP="0055180C">
            <w:pPr>
              <w:jc w:val="center"/>
              <w:rPr>
                <w:color w:val="000000"/>
              </w:rPr>
            </w:pPr>
            <w:r w:rsidRPr="007E25A2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7E25A2" w:rsidRDefault="00305C75" w:rsidP="0055180C">
            <w:pPr>
              <w:jc w:val="center"/>
              <w:rPr>
                <w:color w:val="000000"/>
              </w:rPr>
            </w:pPr>
            <w:r w:rsidRPr="007E25A2">
              <w:rPr>
                <w:color w:val="000000"/>
              </w:rPr>
              <w:t>Квартира</w:t>
            </w:r>
          </w:p>
          <w:p w:rsidR="00305C75" w:rsidRPr="007E25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7E25A2">
              <w:rPr>
                <w:color w:val="000000"/>
              </w:rPr>
              <w:t>найм)</w:t>
            </w:r>
          </w:p>
        </w:tc>
        <w:tc>
          <w:tcPr>
            <w:tcW w:w="1080" w:type="dxa"/>
          </w:tcPr>
          <w:p w:rsidR="00305C75" w:rsidRPr="007E25A2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42,3</w:t>
            </w:r>
          </w:p>
        </w:tc>
        <w:tc>
          <w:tcPr>
            <w:tcW w:w="1800" w:type="dxa"/>
            <w:gridSpan w:val="2"/>
          </w:tcPr>
          <w:p w:rsidR="00305C75" w:rsidRPr="007E25A2" w:rsidRDefault="00305C75" w:rsidP="00D05149">
            <w:pPr>
              <w:jc w:val="center"/>
              <w:rPr>
                <w:color w:val="000000"/>
              </w:rPr>
            </w:pPr>
            <w:r w:rsidRPr="007E25A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7E25A2" w:rsidRDefault="00305C75" w:rsidP="00C16817">
            <w:pPr>
              <w:jc w:val="center"/>
              <w:rPr>
                <w:color w:val="000000"/>
              </w:rPr>
            </w:pPr>
            <w:r w:rsidRPr="007E25A2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7E25A2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7E25A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7E25A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7E25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  <w:p w:rsidR="00305C75" w:rsidRPr="007E25A2" w:rsidRDefault="00305C75" w:rsidP="0055180C">
            <w:pPr>
              <w:jc w:val="center"/>
              <w:rPr>
                <w:color w:val="000000"/>
              </w:rPr>
            </w:pPr>
            <w:r w:rsidRPr="007E25A2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7E25A2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136,1</w:t>
            </w:r>
          </w:p>
        </w:tc>
        <w:tc>
          <w:tcPr>
            <w:tcW w:w="1800" w:type="dxa"/>
            <w:gridSpan w:val="2"/>
          </w:tcPr>
          <w:p w:rsidR="00305C75" w:rsidRPr="007E25A2" w:rsidRDefault="00305C75" w:rsidP="00D05149">
            <w:pPr>
              <w:jc w:val="center"/>
              <w:rPr>
                <w:color w:val="000000"/>
              </w:rPr>
            </w:pPr>
            <w:r w:rsidRPr="007E25A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7E25A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7E25A2" w:rsidRDefault="00305C75" w:rsidP="00607B10">
            <w:pPr>
              <w:rPr>
                <w:color w:val="000000"/>
              </w:rPr>
            </w:pPr>
            <w:r w:rsidRPr="007E25A2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7E25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7E25A2" w:rsidRDefault="00305C75" w:rsidP="0055180C">
            <w:pPr>
              <w:jc w:val="center"/>
              <w:rPr>
                <w:color w:val="000000"/>
              </w:rPr>
            </w:pPr>
            <w:r w:rsidRPr="007E25A2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00737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Pr="0000737D" w:rsidRDefault="00305C75" w:rsidP="008A08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46,6</w:t>
            </w:r>
          </w:p>
        </w:tc>
        <w:tc>
          <w:tcPr>
            <w:tcW w:w="1800" w:type="dxa"/>
            <w:gridSpan w:val="2"/>
          </w:tcPr>
          <w:p w:rsidR="00305C75" w:rsidRPr="0000737D" w:rsidRDefault="00305C75" w:rsidP="008A08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7E25A2" w:rsidRDefault="00305C75" w:rsidP="00C16817">
            <w:pPr>
              <w:jc w:val="center"/>
              <w:rPr>
                <w:color w:val="000000"/>
              </w:rPr>
            </w:pPr>
            <w:r w:rsidRPr="007E25A2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4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7E25A2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7E25A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7E25A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7E25A2" w:rsidRDefault="00305C75" w:rsidP="0055180C">
            <w:pPr>
              <w:jc w:val="center"/>
              <w:rPr>
                <w:color w:val="000000"/>
              </w:rPr>
            </w:pPr>
            <w:r w:rsidRPr="007E25A2">
              <w:rPr>
                <w:color w:val="000000"/>
              </w:rPr>
              <w:t>Квартира</w:t>
            </w:r>
          </w:p>
          <w:p w:rsidR="00305C75" w:rsidRPr="007E25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7E25A2">
              <w:rPr>
                <w:color w:val="000000"/>
              </w:rPr>
              <w:t>найм)</w:t>
            </w:r>
          </w:p>
        </w:tc>
        <w:tc>
          <w:tcPr>
            <w:tcW w:w="1080" w:type="dxa"/>
          </w:tcPr>
          <w:p w:rsidR="00305C75" w:rsidRPr="007E25A2" w:rsidRDefault="00305C75" w:rsidP="008A088D">
            <w:pPr>
              <w:jc w:val="center"/>
              <w:rPr>
                <w:color w:val="000000"/>
              </w:rPr>
            </w:pPr>
            <w:r w:rsidRPr="007E25A2">
              <w:rPr>
                <w:color w:val="000000"/>
              </w:rPr>
              <w:t>42,3</w:t>
            </w:r>
          </w:p>
        </w:tc>
        <w:tc>
          <w:tcPr>
            <w:tcW w:w="1800" w:type="dxa"/>
            <w:gridSpan w:val="2"/>
          </w:tcPr>
          <w:p w:rsidR="00305C75" w:rsidRPr="007E25A2" w:rsidRDefault="00305C75" w:rsidP="008A088D">
            <w:pPr>
              <w:jc w:val="center"/>
              <w:rPr>
                <w:color w:val="000000"/>
              </w:rPr>
            </w:pPr>
            <w:r w:rsidRPr="007E25A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7E25A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0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90381F" w:rsidRDefault="00305C75" w:rsidP="00647536">
            <w:pPr>
              <w:rPr>
                <w:color w:val="000000"/>
              </w:rPr>
            </w:pPr>
            <w:r>
              <w:rPr>
                <w:color w:val="000000"/>
              </w:rPr>
              <w:t>Фомин Л.В.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90381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  <w:vMerge w:val="restart"/>
          </w:tcPr>
          <w:p w:rsidR="00305C75" w:rsidRPr="0090381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420324,92</w:t>
            </w:r>
          </w:p>
        </w:tc>
        <w:tc>
          <w:tcPr>
            <w:tcW w:w="2880" w:type="dxa"/>
            <w:gridSpan w:val="3"/>
          </w:tcPr>
          <w:p w:rsidR="00305C75" w:rsidRPr="0090381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90381F" w:rsidRDefault="00305C75" w:rsidP="00E14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85,5</w:t>
            </w:r>
          </w:p>
        </w:tc>
        <w:tc>
          <w:tcPr>
            <w:tcW w:w="1800" w:type="dxa"/>
            <w:gridSpan w:val="2"/>
          </w:tcPr>
          <w:p w:rsidR="00305C75" w:rsidRPr="0090381F" w:rsidRDefault="00305C75" w:rsidP="00E14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90381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8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47536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E14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26,5</w:t>
            </w:r>
          </w:p>
        </w:tc>
        <w:tc>
          <w:tcPr>
            <w:tcW w:w="1800" w:type="dxa"/>
            <w:gridSpan w:val="2"/>
          </w:tcPr>
          <w:p w:rsidR="00305C75" w:rsidRDefault="00305C75" w:rsidP="00E14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90381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47536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37945,54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E14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29,0</w:t>
            </w:r>
          </w:p>
        </w:tc>
        <w:tc>
          <w:tcPr>
            <w:tcW w:w="1800" w:type="dxa"/>
            <w:gridSpan w:val="2"/>
          </w:tcPr>
          <w:p w:rsidR="00305C75" w:rsidRDefault="00305C75" w:rsidP="00E14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90381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8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47536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90381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90381F" w:rsidRDefault="00305C75" w:rsidP="009038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85,5</w:t>
            </w:r>
          </w:p>
        </w:tc>
        <w:tc>
          <w:tcPr>
            <w:tcW w:w="1800" w:type="dxa"/>
            <w:gridSpan w:val="2"/>
          </w:tcPr>
          <w:p w:rsidR="00305C75" w:rsidRPr="0090381F" w:rsidRDefault="00305C75" w:rsidP="009038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90381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47536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90381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90381F" w:rsidRDefault="00305C75" w:rsidP="009038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85,5</w:t>
            </w:r>
          </w:p>
        </w:tc>
        <w:tc>
          <w:tcPr>
            <w:tcW w:w="1800" w:type="dxa"/>
            <w:gridSpan w:val="2"/>
          </w:tcPr>
          <w:p w:rsidR="00305C75" w:rsidRDefault="00305C75" w:rsidP="009038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90381F" w:rsidRDefault="00305C75" w:rsidP="0090381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90381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47536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90381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90381F" w:rsidRDefault="00305C75" w:rsidP="009038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85,5</w:t>
            </w:r>
          </w:p>
        </w:tc>
        <w:tc>
          <w:tcPr>
            <w:tcW w:w="1800" w:type="dxa"/>
            <w:gridSpan w:val="2"/>
          </w:tcPr>
          <w:p w:rsidR="00305C75" w:rsidRDefault="00305C75" w:rsidP="009038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90381F" w:rsidRDefault="00305C75" w:rsidP="0090381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90381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5235DF" w:rsidRDefault="00305C75" w:rsidP="00607B10">
            <w:pPr>
              <w:rPr>
                <w:color w:val="000000"/>
              </w:rPr>
            </w:pPr>
            <w:r w:rsidRPr="005235DF">
              <w:rPr>
                <w:color w:val="000000"/>
              </w:rPr>
              <w:t>Хворенков В.В.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  <w:vMerge w:val="restart"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440381,28</w:t>
            </w:r>
          </w:p>
        </w:tc>
        <w:tc>
          <w:tcPr>
            <w:tcW w:w="2880" w:type="dxa"/>
            <w:gridSpan w:val="3"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Гараж</w:t>
            </w:r>
          </w:p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5235DF" w:rsidRDefault="00305C75" w:rsidP="00D05149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17.4</w:t>
            </w:r>
          </w:p>
        </w:tc>
        <w:tc>
          <w:tcPr>
            <w:tcW w:w="1800" w:type="dxa"/>
            <w:gridSpan w:val="2"/>
          </w:tcPr>
          <w:p w:rsidR="00305C75" w:rsidRPr="005235DF" w:rsidRDefault="00305C75" w:rsidP="00D05149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5235DF" w:rsidRDefault="00305C75" w:rsidP="00C16817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автомобиль легковой - Шевроле Ланос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607B10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(найм</w:t>
            </w:r>
            <w:r w:rsidRPr="005235DF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5235DF" w:rsidRDefault="00305C75" w:rsidP="00D05149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41</w:t>
            </w:r>
          </w:p>
        </w:tc>
        <w:tc>
          <w:tcPr>
            <w:tcW w:w="1800" w:type="dxa"/>
            <w:gridSpan w:val="2"/>
          </w:tcPr>
          <w:p w:rsidR="00305C75" w:rsidRPr="005235DF" w:rsidRDefault="00305C75" w:rsidP="00D05149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AF30F9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0093F" w:rsidRDefault="00305C75" w:rsidP="00AF30F9">
            <w:pPr>
              <w:jc w:val="center"/>
              <w:rPr>
                <w:color w:val="000000"/>
              </w:rPr>
            </w:pPr>
            <w:r w:rsidRPr="00A0093F">
              <w:rPr>
                <w:color w:val="000000"/>
              </w:rPr>
              <w:t>Чижов К.О.</w:t>
            </w:r>
          </w:p>
        </w:tc>
        <w:tc>
          <w:tcPr>
            <w:tcW w:w="2109" w:type="dxa"/>
            <w:gridSpan w:val="2"/>
          </w:tcPr>
          <w:p w:rsidR="00305C75" w:rsidRPr="00A0093F" w:rsidRDefault="00305C75" w:rsidP="0055180C">
            <w:pPr>
              <w:jc w:val="center"/>
              <w:rPr>
                <w:color w:val="000000"/>
              </w:rPr>
            </w:pPr>
            <w:r w:rsidRPr="00A0093F"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</w:tcPr>
          <w:p w:rsidR="00305C75" w:rsidRPr="00A0093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465842,65</w:t>
            </w:r>
          </w:p>
        </w:tc>
        <w:tc>
          <w:tcPr>
            <w:tcW w:w="2880" w:type="dxa"/>
            <w:gridSpan w:val="3"/>
          </w:tcPr>
          <w:p w:rsidR="00305C75" w:rsidRPr="00A0093F" w:rsidRDefault="00305C75" w:rsidP="0055180C">
            <w:pPr>
              <w:jc w:val="center"/>
              <w:rPr>
                <w:color w:val="000000"/>
              </w:rPr>
            </w:pPr>
            <w:r w:rsidRPr="00A0093F">
              <w:rPr>
                <w:color w:val="000000"/>
              </w:rPr>
              <w:t>Квартира</w:t>
            </w:r>
          </w:p>
          <w:p w:rsidR="00305C75" w:rsidRPr="00A0093F" w:rsidRDefault="00305C75" w:rsidP="0055180C">
            <w:pPr>
              <w:jc w:val="center"/>
              <w:rPr>
                <w:color w:val="000000"/>
              </w:rPr>
            </w:pPr>
            <w:r w:rsidRPr="00A0093F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A0093F" w:rsidRDefault="00305C75" w:rsidP="00AF30F9">
            <w:pPr>
              <w:jc w:val="center"/>
              <w:rPr>
                <w:color w:val="000000"/>
              </w:rPr>
            </w:pPr>
            <w:r w:rsidRPr="00A0093F">
              <w:rPr>
                <w:color w:val="000000"/>
              </w:rPr>
              <w:t>90,7</w:t>
            </w:r>
          </w:p>
        </w:tc>
        <w:tc>
          <w:tcPr>
            <w:tcW w:w="1800" w:type="dxa"/>
            <w:gridSpan w:val="2"/>
          </w:tcPr>
          <w:p w:rsidR="00305C75" w:rsidRPr="00A0093F" w:rsidRDefault="00305C75" w:rsidP="00AF30F9">
            <w:pPr>
              <w:jc w:val="center"/>
              <w:rPr>
                <w:color w:val="000000"/>
              </w:rPr>
            </w:pPr>
            <w:r w:rsidRPr="00A0093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0093F" w:rsidRDefault="00305C75" w:rsidP="00C16817">
            <w:pPr>
              <w:jc w:val="center"/>
              <w:rPr>
                <w:color w:val="000000"/>
              </w:rPr>
            </w:pPr>
            <w:r w:rsidRPr="00A0093F">
              <w:rPr>
                <w:color w:val="000000"/>
              </w:rPr>
              <w:t>Автомобиль</w:t>
            </w:r>
          </w:p>
          <w:p w:rsidR="00305C75" w:rsidRPr="00A0093F" w:rsidRDefault="00305C75" w:rsidP="00C16817">
            <w:pPr>
              <w:jc w:val="center"/>
              <w:rPr>
                <w:color w:val="000000"/>
              </w:rPr>
            </w:pPr>
            <w:r w:rsidRPr="00A0093F">
              <w:rPr>
                <w:color w:val="000000"/>
              </w:rPr>
              <w:t>легковой –Тойота – Эстима – Лусида (индивидуальная)</w:t>
            </w:r>
          </w:p>
        </w:tc>
      </w:tr>
      <w:tr w:rsidR="00305C75" w:rsidRPr="00AF30F9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0093F" w:rsidRDefault="00305C75" w:rsidP="00AF30F9">
            <w:pPr>
              <w:jc w:val="center"/>
              <w:rPr>
                <w:color w:val="000000"/>
              </w:rPr>
            </w:pPr>
            <w:r w:rsidRPr="00A0093F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A0093F" w:rsidRDefault="00305C75" w:rsidP="0055180C">
            <w:pPr>
              <w:jc w:val="center"/>
              <w:rPr>
                <w:color w:val="000000"/>
              </w:rPr>
            </w:pPr>
            <w:r w:rsidRPr="00A0093F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A0093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  <w:tc>
          <w:tcPr>
            <w:tcW w:w="2880" w:type="dxa"/>
            <w:gridSpan w:val="3"/>
            <w:vAlign w:val="center"/>
          </w:tcPr>
          <w:p w:rsidR="00305C75" w:rsidRPr="00A0093F" w:rsidRDefault="00305C75" w:rsidP="0055180C">
            <w:pPr>
              <w:jc w:val="center"/>
              <w:rPr>
                <w:color w:val="000000"/>
              </w:rPr>
            </w:pPr>
            <w:r w:rsidRPr="00A0093F">
              <w:rPr>
                <w:color w:val="000000"/>
              </w:rPr>
              <w:t>Квартира</w:t>
            </w:r>
          </w:p>
          <w:p w:rsidR="00305C75" w:rsidRPr="00A0093F" w:rsidRDefault="00305C75" w:rsidP="0055180C">
            <w:pPr>
              <w:jc w:val="center"/>
              <w:rPr>
                <w:color w:val="000000"/>
              </w:rPr>
            </w:pPr>
            <w:r w:rsidRPr="00A0093F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A0093F" w:rsidRDefault="00305C75" w:rsidP="00AF30F9">
            <w:pPr>
              <w:jc w:val="center"/>
              <w:rPr>
                <w:color w:val="000000"/>
              </w:rPr>
            </w:pPr>
            <w:r w:rsidRPr="00A0093F">
              <w:rPr>
                <w:color w:val="000000"/>
              </w:rPr>
              <w:t>90,7</w:t>
            </w:r>
          </w:p>
        </w:tc>
        <w:tc>
          <w:tcPr>
            <w:tcW w:w="1800" w:type="dxa"/>
            <w:gridSpan w:val="2"/>
          </w:tcPr>
          <w:p w:rsidR="00305C75" w:rsidRPr="00A0093F" w:rsidRDefault="00305C75" w:rsidP="00AF30F9">
            <w:pPr>
              <w:jc w:val="center"/>
              <w:rPr>
                <w:color w:val="000000"/>
              </w:rPr>
            </w:pPr>
            <w:r w:rsidRPr="00A0093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0093F" w:rsidRDefault="00305C75" w:rsidP="00C16817">
            <w:pPr>
              <w:jc w:val="center"/>
              <w:rPr>
                <w:color w:val="000000"/>
              </w:rPr>
            </w:pPr>
            <w:r w:rsidRPr="00A0093F">
              <w:rPr>
                <w:color w:val="000000"/>
              </w:rPr>
              <w:t>-</w:t>
            </w:r>
          </w:p>
          <w:p w:rsidR="00305C75" w:rsidRPr="00A0093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AF30F9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0093F" w:rsidRDefault="00305C75" w:rsidP="00AF30F9">
            <w:pPr>
              <w:jc w:val="center"/>
              <w:rPr>
                <w:color w:val="000000"/>
              </w:rPr>
            </w:pPr>
            <w:r w:rsidRPr="00A0093F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A0093F" w:rsidRDefault="00305C75" w:rsidP="0055180C">
            <w:pPr>
              <w:jc w:val="center"/>
              <w:rPr>
                <w:color w:val="000000"/>
              </w:rPr>
            </w:pPr>
            <w:r w:rsidRPr="00A0093F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A0093F" w:rsidRDefault="00305C75" w:rsidP="0055180C">
            <w:pPr>
              <w:jc w:val="center"/>
              <w:rPr>
                <w:color w:val="000000"/>
              </w:rPr>
            </w:pPr>
            <w:r w:rsidRPr="00A0093F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  <w:vAlign w:val="center"/>
          </w:tcPr>
          <w:p w:rsidR="00305C75" w:rsidRPr="00A0093F" w:rsidRDefault="00305C75" w:rsidP="0055180C">
            <w:pPr>
              <w:jc w:val="center"/>
              <w:rPr>
                <w:color w:val="000000"/>
              </w:rPr>
            </w:pPr>
            <w:r w:rsidRPr="00A0093F">
              <w:rPr>
                <w:color w:val="000000"/>
              </w:rPr>
              <w:t>Квартира</w:t>
            </w:r>
          </w:p>
          <w:p w:rsidR="00305C75" w:rsidRPr="00A0093F" w:rsidRDefault="00305C75" w:rsidP="0055180C">
            <w:pPr>
              <w:jc w:val="center"/>
              <w:rPr>
                <w:color w:val="000000"/>
              </w:rPr>
            </w:pPr>
            <w:r w:rsidRPr="00A0093F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A0093F" w:rsidRDefault="00305C75" w:rsidP="00AF30F9">
            <w:pPr>
              <w:jc w:val="center"/>
              <w:rPr>
                <w:color w:val="000000"/>
              </w:rPr>
            </w:pPr>
            <w:r w:rsidRPr="00A0093F">
              <w:rPr>
                <w:color w:val="000000"/>
              </w:rPr>
              <w:t>90,7</w:t>
            </w:r>
          </w:p>
        </w:tc>
        <w:tc>
          <w:tcPr>
            <w:tcW w:w="1800" w:type="dxa"/>
            <w:gridSpan w:val="2"/>
          </w:tcPr>
          <w:p w:rsidR="00305C75" w:rsidRPr="00A0093F" w:rsidRDefault="00305C75" w:rsidP="00AF30F9">
            <w:pPr>
              <w:jc w:val="center"/>
              <w:rPr>
                <w:color w:val="000000"/>
              </w:rPr>
            </w:pPr>
            <w:r w:rsidRPr="00A0093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0093F" w:rsidRDefault="00305C75" w:rsidP="00C16817">
            <w:pPr>
              <w:jc w:val="center"/>
              <w:rPr>
                <w:color w:val="000000"/>
              </w:rPr>
            </w:pPr>
            <w:r w:rsidRPr="00A0093F">
              <w:rPr>
                <w:color w:val="000000"/>
              </w:rPr>
              <w:t>-</w:t>
            </w:r>
          </w:p>
          <w:p w:rsidR="00305C75" w:rsidRPr="00A0093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5B4772">
        <w:trPr>
          <w:trHeight w:val="138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B530B" w:rsidRDefault="00305C75" w:rsidP="005B4772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Чистяков Д.В.</w:t>
            </w:r>
          </w:p>
        </w:tc>
        <w:tc>
          <w:tcPr>
            <w:tcW w:w="2109" w:type="dxa"/>
            <w:gridSpan w:val="2"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555373,27</w:t>
            </w:r>
          </w:p>
        </w:tc>
        <w:tc>
          <w:tcPr>
            <w:tcW w:w="2880" w:type="dxa"/>
            <w:gridSpan w:val="3"/>
            <w:vAlign w:val="center"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Квартира</w:t>
            </w:r>
          </w:p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CB530B" w:rsidRDefault="00305C75" w:rsidP="005B4772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64,7</w:t>
            </w:r>
          </w:p>
        </w:tc>
        <w:tc>
          <w:tcPr>
            <w:tcW w:w="1800" w:type="dxa"/>
            <w:gridSpan w:val="2"/>
          </w:tcPr>
          <w:p w:rsidR="00305C75" w:rsidRPr="00CB530B" w:rsidRDefault="00305C75" w:rsidP="005B4772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B530B" w:rsidRDefault="00305C75" w:rsidP="00C16817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Автомобиль легковой – ХЕНДЭ SM</w:t>
            </w:r>
          </w:p>
          <w:p w:rsidR="00305C75" w:rsidRPr="00CB530B" w:rsidRDefault="00305C75" w:rsidP="00C16817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(индивидуальная)</w:t>
            </w:r>
          </w:p>
        </w:tc>
      </w:tr>
      <w:tr w:rsidR="00305C75" w:rsidRPr="005B4772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B530B" w:rsidRDefault="00305C75" w:rsidP="005B4772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235510,92</w:t>
            </w:r>
          </w:p>
        </w:tc>
        <w:tc>
          <w:tcPr>
            <w:tcW w:w="2880" w:type="dxa"/>
            <w:gridSpan w:val="3"/>
            <w:vAlign w:val="center"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Квартира</w:t>
            </w:r>
          </w:p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CB530B" w:rsidRDefault="00305C75" w:rsidP="005B4772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64,7</w:t>
            </w:r>
          </w:p>
        </w:tc>
        <w:tc>
          <w:tcPr>
            <w:tcW w:w="1800" w:type="dxa"/>
            <w:gridSpan w:val="2"/>
          </w:tcPr>
          <w:p w:rsidR="00305C75" w:rsidRPr="00CB530B" w:rsidRDefault="00305C75" w:rsidP="005B4772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B530B" w:rsidRDefault="00305C75" w:rsidP="00C16817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-</w:t>
            </w:r>
          </w:p>
        </w:tc>
      </w:tr>
      <w:tr w:rsidR="00305C75" w:rsidRPr="005B4772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B530B" w:rsidRDefault="00305C75" w:rsidP="005B4772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  <w:vAlign w:val="center"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Квартира</w:t>
            </w:r>
          </w:p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CB530B" w:rsidRDefault="00305C75" w:rsidP="005B4772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64,7</w:t>
            </w:r>
          </w:p>
        </w:tc>
        <w:tc>
          <w:tcPr>
            <w:tcW w:w="1800" w:type="dxa"/>
            <w:gridSpan w:val="2"/>
          </w:tcPr>
          <w:p w:rsidR="00305C75" w:rsidRPr="00CB530B" w:rsidRDefault="00305C75" w:rsidP="005B4772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B530B" w:rsidRDefault="00305C75" w:rsidP="00C16817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-</w:t>
            </w:r>
          </w:p>
        </w:tc>
      </w:tr>
      <w:tr w:rsidR="00305C75" w:rsidRPr="005B4772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B530B" w:rsidRDefault="00305C75" w:rsidP="005B4772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  <w:vAlign w:val="center"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Квартира</w:t>
            </w:r>
          </w:p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CB530B" w:rsidRDefault="00305C75" w:rsidP="005B4772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64,7</w:t>
            </w:r>
          </w:p>
        </w:tc>
        <w:tc>
          <w:tcPr>
            <w:tcW w:w="1800" w:type="dxa"/>
            <w:gridSpan w:val="2"/>
          </w:tcPr>
          <w:p w:rsidR="00305C75" w:rsidRPr="00CB530B" w:rsidRDefault="00305C75" w:rsidP="005B4772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B530B" w:rsidRDefault="00305C75" w:rsidP="00C16817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-</w:t>
            </w:r>
          </w:p>
        </w:tc>
      </w:tr>
      <w:tr w:rsidR="00305C75" w:rsidRPr="005B4772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B530B" w:rsidRDefault="00305C75" w:rsidP="005B4772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  <w:vAlign w:val="center"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Квартира</w:t>
            </w:r>
          </w:p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CB530B" w:rsidRDefault="00305C75" w:rsidP="005B4772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64,7</w:t>
            </w:r>
          </w:p>
        </w:tc>
        <w:tc>
          <w:tcPr>
            <w:tcW w:w="1800" w:type="dxa"/>
            <w:gridSpan w:val="2"/>
          </w:tcPr>
          <w:p w:rsidR="00305C75" w:rsidRPr="00CB530B" w:rsidRDefault="00305C75" w:rsidP="005B4772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B530B" w:rsidRDefault="00305C75" w:rsidP="00C16817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-</w:t>
            </w:r>
          </w:p>
        </w:tc>
      </w:tr>
      <w:tr w:rsidR="00305C75" w:rsidRPr="005B4772">
        <w:trPr>
          <w:trHeight w:val="52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CC1F20" w:rsidRDefault="00305C75" w:rsidP="005B4772">
            <w:pPr>
              <w:jc w:val="center"/>
              <w:rPr>
                <w:color w:val="000000"/>
              </w:rPr>
            </w:pPr>
            <w:r w:rsidRPr="00CC1F20">
              <w:rPr>
                <w:color w:val="000000"/>
              </w:rPr>
              <w:t>Чухарев Е.В.</w:t>
            </w:r>
          </w:p>
          <w:p w:rsidR="00305C75" w:rsidRPr="00CC1F20" w:rsidRDefault="00305C75" w:rsidP="005B4772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Pr="00CC1F20" w:rsidRDefault="00305C75" w:rsidP="0055180C">
            <w:pPr>
              <w:jc w:val="center"/>
              <w:rPr>
                <w:color w:val="000000"/>
              </w:rPr>
            </w:pPr>
            <w:r w:rsidRPr="00CC1F20"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  <w:vMerge w:val="restart"/>
          </w:tcPr>
          <w:p w:rsidR="00305C75" w:rsidRPr="00CC1F20" w:rsidRDefault="00305C75" w:rsidP="0055180C">
            <w:pPr>
              <w:tabs>
                <w:tab w:val="center" w:pos="972"/>
                <w:tab w:val="right" w:pos="194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389658,64</w:t>
            </w:r>
          </w:p>
        </w:tc>
        <w:tc>
          <w:tcPr>
            <w:tcW w:w="2880" w:type="dxa"/>
            <w:gridSpan w:val="3"/>
          </w:tcPr>
          <w:p w:rsidR="00305C75" w:rsidRPr="00CC1F20" w:rsidRDefault="00305C75" w:rsidP="0055180C">
            <w:pPr>
              <w:jc w:val="center"/>
              <w:rPr>
                <w:color w:val="000000"/>
              </w:rPr>
            </w:pPr>
            <w:r w:rsidRPr="00CC1F20">
              <w:rPr>
                <w:color w:val="000000"/>
              </w:rPr>
              <w:t>Квартира</w:t>
            </w:r>
          </w:p>
          <w:p w:rsidR="00305C75" w:rsidRPr="00CC1F20" w:rsidRDefault="00305C75" w:rsidP="0055180C">
            <w:pPr>
              <w:jc w:val="center"/>
              <w:rPr>
                <w:color w:val="000000"/>
              </w:rPr>
            </w:pPr>
            <w:r w:rsidRPr="00CC1F20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CC1F20" w:rsidRDefault="00305C75" w:rsidP="00CC1F20">
            <w:pPr>
              <w:jc w:val="center"/>
              <w:rPr>
                <w:color w:val="000000"/>
              </w:rPr>
            </w:pPr>
            <w:r w:rsidRPr="00CC1F20">
              <w:rPr>
                <w:color w:val="000000"/>
              </w:rPr>
              <w:t>59,2</w:t>
            </w:r>
          </w:p>
        </w:tc>
        <w:tc>
          <w:tcPr>
            <w:tcW w:w="1800" w:type="dxa"/>
            <w:gridSpan w:val="2"/>
          </w:tcPr>
          <w:p w:rsidR="00305C75" w:rsidRPr="00CC1F20" w:rsidRDefault="00305C75" w:rsidP="00CC1F20">
            <w:pPr>
              <w:jc w:val="center"/>
              <w:rPr>
                <w:color w:val="000000"/>
              </w:rPr>
            </w:pPr>
            <w:r w:rsidRPr="00CC1F20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CC1F20" w:rsidRDefault="00305C75" w:rsidP="00C16817">
            <w:pPr>
              <w:jc w:val="center"/>
              <w:rPr>
                <w:color w:val="000000"/>
              </w:rPr>
            </w:pPr>
            <w:r w:rsidRPr="00CC1F20">
              <w:rPr>
                <w:color w:val="000000"/>
              </w:rPr>
              <w:t>Автомобиль легковой-</w:t>
            </w:r>
          </w:p>
          <w:p w:rsidR="00305C75" w:rsidRPr="00CC1F20" w:rsidRDefault="00305C75" w:rsidP="00C16817">
            <w:pPr>
              <w:jc w:val="center"/>
              <w:rPr>
                <w:color w:val="000000"/>
              </w:rPr>
            </w:pPr>
            <w:r w:rsidRPr="00CC1F20">
              <w:rPr>
                <w:color w:val="000000"/>
              </w:rPr>
              <w:t>Мазда 3 (индивидуальная)</w:t>
            </w:r>
          </w:p>
        </w:tc>
      </w:tr>
      <w:tr w:rsidR="00305C75" w:rsidRPr="005B4772">
        <w:trPr>
          <w:trHeight w:val="165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CC1F20" w:rsidRDefault="00305C75" w:rsidP="005B4772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CC1F20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CC1F20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CC1F20" w:rsidRDefault="00305C75" w:rsidP="0055180C">
            <w:pPr>
              <w:jc w:val="center"/>
              <w:rPr>
                <w:color w:val="000000"/>
              </w:rPr>
            </w:pPr>
            <w:r w:rsidRPr="00CC1F20">
              <w:rPr>
                <w:color w:val="000000"/>
              </w:rPr>
              <w:t>Квартира (безвозмездное пользование)</w:t>
            </w:r>
          </w:p>
        </w:tc>
        <w:tc>
          <w:tcPr>
            <w:tcW w:w="1080" w:type="dxa"/>
          </w:tcPr>
          <w:p w:rsidR="00305C75" w:rsidRPr="00CC1F20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59,7</w:t>
            </w:r>
          </w:p>
        </w:tc>
        <w:tc>
          <w:tcPr>
            <w:tcW w:w="1800" w:type="dxa"/>
            <w:gridSpan w:val="2"/>
          </w:tcPr>
          <w:p w:rsidR="00305C75" w:rsidRPr="00CC1F20" w:rsidRDefault="00305C75" w:rsidP="00CC1F20">
            <w:pPr>
              <w:jc w:val="center"/>
              <w:rPr>
                <w:color w:val="000000"/>
              </w:rPr>
            </w:pPr>
            <w:r w:rsidRPr="00CC1F20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CC1F20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5B4772">
        <w:trPr>
          <w:trHeight w:val="55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C1F20" w:rsidRDefault="00305C75" w:rsidP="00CC1F20">
            <w:pPr>
              <w:rPr>
                <w:color w:val="000000"/>
              </w:rPr>
            </w:pPr>
            <w:r w:rsidRPr="00CC1F20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CC1F20" w:rsidRDefault="00305C75" w:rsidP="0055180C">
            <w:pPr>
              <w:jc w:val="center"/>
              <w:rPr>
                <w:color w:val="000000"/>
              </w:rPr>
            </w:pPr>
            <w:r w:rsidRPr="00CC1F20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CC1F20" w:rsidRDefault="00305C75" w:rsidP="0055180C">
            <w:pPr>
              <w:jc w:val="center"/>
              <w:rPr>
                <w:color w:val="000000"/>
              </w:rPr>
            </w:pPr>
            <w:r w:rsidRPr="00CC1F20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CC1F20" w:rsidRDefault="00305C75" w:rsidP="0055180C">
            <w:pPr>
              <w:jc w:val="center"/>
              <w:rPr>
                <w:color w:val="000000"/>
              </w:rPr>
            </w:pPr>
            <w:r w:rsidRPr="00CC1F20">
              <w:rPr>
                <w:color w:val="000000"/>
              </w:rPr>
              <w:t>Квартира (безвозмездное пользование)</w:t>
            </w:r>
          </w:p>
        </w:tc>
        <w:tc>
          <w:tcPr>
            <w:tcW w:w="1080" w:type="dxa"/>
          </w:tcPr>
          <w:p w:rsidR="00305C75" w:rsidRPr="00CC1F20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59,7</w:t>
            </w:r>
          </w:p>
        </w:tc>
        <w:tc>
          <w:tcPr>
            <w:tcW w:w="1800" w:type="dxa"/>
            <w:gridSpan w:val="2"/>
          </w:tcPr>
          <w:p w:rsidR="00305C75" w:rsidRPr="00CC1F20" w:rsidRDefault="00305C75" w:rsidP="00CC1F20">
            <w:pPr>
              <w:jc w:val="center"/>
              <w:rPr>
                <w:color w:val="000000"/>
              </w:rPr>
            </w:pPr>
            <w:r w:rsidRPr="00CC1F20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C1F20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5B4772">
        <w:trPr>
          <w:trHeight w:val="108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4B6121">
            <w:r>
              <w:t>Ширяев Н.В.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Начальник отдела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422665,17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4B6121">
            <w:pPr>
              <w:jc w:val="center"/>
              <w:rPr>
                <w:lang w:val="en-US"/>
              </w:rPr>
            </w:pPr>
            <w:r>
              <w:t>62,3</w:t>
            </w:r>
          </w:p>
        </w:tc>
        <w:tc>
          <w:tcPr>
            <w:tcW w:w="1800" w:type="dxa"/>
            <w:gridSpan w:val="2"/>
          </w:tcPr>
          <w:p w:rsidR="00305C75" w:rsidRDefault="00305C75" w:rsidP="004B612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 xml:space="preserve">автомобиль легковой- </w:t>
            </w:r>
            <w:r>
              <w:rPr>
                <w:lang w:val="en-US"/>
              </w:rPr>
              <w:t>Lexus</w:t>
            </w:r>
            <w:r w:rsidRPr="00B625DA">
              <w:t xml:space="preserve"> </w:t>
            </w:r>
            <w:r>
              <w:rPr>
                <w:lang w:val="en-US"/>
              </w:rPr>
              <w:t>RX</w:t>
            </w:r>
            <w:r>
              <w:t xml:space="preserve"> 300 (индивидуальная)</w:t>
            </w:r>
          </w:p>
        </w:tc>
      </w:tr>
      <w:tr w:rsidR="00305C75" w:rsidRPr="005B4772">
        <w:trPr>
          <w:trHeight w:val="69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4B6121">
            <w: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190293,73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 w:rsidP="004B6121">
            <w:pPr>
              <w:jc w:val="center"/>
            </w:pPr>
            <w:r>
              <w:t>62,3</w:t>
            </w:r>
          </w:p>
        </w:tc>
        <w:tc>
          <w:tcPr>
            <w:tcW w:w="1800" w:type="dxa"/>
            <w:gridSpan w:val="2"/>
          </w:tcPr>
          <w:p w:rsidR="00305C75" w:rsidRDefault="00305C75" w:rsidP="004B612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 xml:space="preserve">автомобиль легковой- </w:t>
            </w:r>
            <w:r>
              <w:rPr>
                <w:lang w:val="en-US"/>
              </w:rPr>
              <w:t>Toyota</w:t>
            </w:r>
            <w:r w:rsidRPr="00B625DA">
              <w:t xml:space="preserve"> </w:t>
            </w:r>
            <w:r>
              <w:rPr>
                <w:lang w:val="en-US"/>
              </w:rPr>
              <w:t>Rav</w:t>
            </w:r>
            <w:r>
              <w:t xml:space="preserve"> 4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  <w:p w:rsidR="00305C75" w:rsidRDefault="00305C75" w:rsidP="00C16817">
            <w:pPr>
              <w:jc w:val="center"/>
            </w:pPr>
          </w:p>
        </w:tc>
      </w:tr>
      <w:tr w:rsidR="00305C75" w:rsidRPr="005B4772">
        <w:trPr>
          <w:trHeight w:val="70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4B6121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4B6121">
            <w:pPr>
              <w:jc w:val="center"/>
            </w:pPr>
            <w:r>
              <w:t>766</w:t>
            </w:r>
          </w:p>
        </w:tc>
        <w:tc>
          <w:tcPr>
            <w:tcW w:w="1800" w:type="dxa"/>
            <w:gridSpan w:val="2"/>
          </w:tcPr>
          <w:p w:rsidR="00305C75" w:rsidRDefault="00305C75" w:rsidP="004B612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 w:rsidRPr="005B4772">
        <w:trPr>
          <w:trHeight w:val="72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4B6121"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4B6121">
            <w:pPr>
              <w:jc w:val="center"/>
              <w:rPr>
                <w:lang w:val="en-US"/>
              </w:rPr>
            </w:pPr>
            <w:r>
              <w:t>62,3</w:t>
            </w:r>
          </w:p>
        </w:tc>
        <w:tc>
          <w:tcPr>
            <w:tcW w:w="1800" w:type="dxa"/>
            <w:gridSpan w:val="2"/>
          </w:tcPr>
          <w:p w:rsidR="00305C75" w:rsidRDefault="00305C75" w:rsidP="004B612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 w:rsidRPr="005B4772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4B6121"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4B6121">
            <w:pPr>
              <w:jc w:val="center"/>
              <w:rPr>
                <w:lang w:val="en-US"/>
              </w:rPr>
            </w:pPr>
            <w:r>
              <w:t>62,3</w:t>
            </w:r>
          </w:p>
        </w:tc>
        <w:tc>
          <w:tcPr>
            <w:tcW w:w="1800" w:type="dxa"/>
            <w:gridSpan w:val="2"/>
          </w:tcPr>
          <w:p w:rsidR="00305C75" w:rsidRDefault="00305C75" w:rsidP="004B612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 w:rsidRPr="00607B10">
        <w:trPr>
          <w:trHeight w:val="28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8D7A44" w:rsidRDefault="00305C75" w:rsidP="00D56F8F">
            <w:pPr>
              <w:rPr>
                <w:color w:val="000000"/>
              </w:rPr>
            </w:pPr>
            <w:r w:rsidRPr="008D7A44">
              <w:rPr>
                <w:color w:val="000000"/>
              </w:rPr>
              <w:t>Шуравин А.Г.</w:t>
            </w:r>
          </w:p>
        </w:tc>
        <w:tc>
          <w:tcPr>
            <w:tcW w:w="2109" w:type="dxa"/>
            <w:gridSpan w:val="2"/>
          </w:tcPr>
          <w:p w:rsidR="00305C75" w:rsidRPr="008D7A44" w:rsidRDefault="00305C75" w:rsidP="0055180C">
            <w:pPr>
              <w:jc w:val="center"/>
              <w:rPr>
                <w:color w:val="000000"/>
              </w:rPr>
            </w:pPr>
            <w:r w:rsidRPr="008D7A44"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</w:tcPr>
          <w:p w:rsidR="00305C75" w:rsidRPr="008D7A4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438490,31</w:t>
            </w:r>
          </w:p>
        </w:tc>
        <w:tc>
          <w:tcPr>
            <w:tcW w:w="2880" w:type="dxa"/>
            <w:gridSpan w:val="3"/>
          </w:tcPr>
          <w:p w:rsidR="00305C75" w:rsidRPr="008D7A44" w:rsidRDefault="00305C75" w:rsidP="0055180C">
            <w:pPr>
              <w:jc w:val="center"/>
              <w:rPr>
                <w:color w:val="000000"/>
              </w:rPr>
            </w:pPr>
            <w:r w:rsidRPr="008D7A44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8D7A44" w:rsidRDefault="00305C75" w:rsidP="008D7A44">
            <w:pPr>
              <w:jc w:val="center"/>
              <w:rPr>
                <w:color w:val="000000"/>
              </w:rPr>
            </w:pPr>
            <w:r w:rsidRPr="008D7A44">
              <w:rPr>
                <w:color w:val="000000"/>
              </w:rPr>
              <w:t>79</w:t>
            </w:r>
          </w:p>
        </w:tc>
        <w:tc>
          <w:tcPr>
            <w:tcW w:w="1800" w:type="dxa"/>
            <w:gridSpan w:val="2"/>
          </w:tcPr>
          <w:p w:rsidR="00305C75" w:rsidRPr="008D7A44" w:rsidRDefault="00305C75" w:rsidP="008D7A44">
            <w:pPr>
              <w:jc w:val="center"/>
              <w:rPr>
                <w:color w:val="000000"/>
              </w:rPr>
            </w:pPr>
            <w:r w:rsidRPr="008D7A4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8D7A44" w:rsidRDefault="00305C75" w:rsidP="00C16817">
            <w:pPr>
              <w:jc w:val="center"/>
              <w:rPr>
                <w:color w:val="000000"/>
              </w:rPr>
            </w:pPr>
            <w:r w:rsidRPr="008D7A44">
              <w:rPr>
                <w:color w:val="000000"/>
              </w:rPr>
              <w:t>Автомобиль легковой - Тойота Королла</w:t>
            </w:r>
          </w:p>
          <w:p w:rsidR="00305C75" w:rsidRPr="008D7A44" w:rsidRDefault="00305C75" w:rsidP="00C16817">
            <w:pPr>
              <w:jc w:val="center"/>
              <w:rPr>
                <w:color w:val="000000"/>
              </w:rPr>
            </w:pPr>
            <w:r w:rsidRPr="008D7A44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24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D56F8F">
            <w:pPr>
              <w:rPr>
                <w:color w:val="000000"/>
              </w:rPr>
            </w:pPr>
            <w:r w:rsidRPr="008D7A44">
              <w:rPr>
                <w:color w:val="000000"/>
              </w:rPr>
              <w:t>Супруга</w:t>
            </w:r>
          </w:p>
          <w:p w:rsidR="00305C75" w:rsidRPr="008D7A44" w:rsidRDefault="00305C75" w:rsidP="00D56F8F">
            <w:pPr>
              <w:rPr>
                <w:color w:val="000000"/>
              </w:rPr>
            </w:pPr>
          </w:p>
          <w:p w:rsidR="00305C75" w:rsidRPr="008D7A44" w:rsidRDefault="00305C75" w:rsidP="00D56F8F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Pr="008D7A44" w:rsidRDefault="00305C75" w:rsidP="0055180C">
            <w:pPr>
              <w:jc w:val="center"/>
              <w:rPr>
                <w:color w:val="000000"/>
              </w:rPr>
            </w:pPr>
          </w:p>
          <w:p w:rsidR="00305C75" w:rsidRPr="008D7A4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214476,19</w:t>
            </w:r>
          </w:p>
          <w:p w:rsidR="00305C75" w:rsidRPr="008D7A44" w:rsidRDefault="00305C75" w:rsidP="0055180C">
            <w:pPr>
              <w:jc w:val="center"/>
              <w:rPr>
                <w:color w:val="000000"/>
              </w:rPr>
            </w:pPr>
          </w:p>
          <w:p w:rsidR="00305C75" w:rsidRPr="008D7A4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8D7A4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8D7A44" w:rsidRDefault="00305C75" w:rsidP="00D56F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912</w:t>
            </w:r>
          </w:p>
        </w:tc>
        <w:tc>
          <w:tcPr>
            <w:tcW w:w="1800" w:type="dxa"/>
            <w:gridSpan w:val="2"/>
          </w:tcPr>
          <w:p w:rsidR="00305C75" w:rsidRPr="008D7A44" w:rsidRDefault="00305C75" w:rsidP="00D56F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8D7A44" w:rsidRDefault="00305C75" w:rsidP="00C16817">
            <w:pPr>
              <w:jc w:val="center"/>
              <w:rPr>
                <w:color w:val="000000"/>
              </w:rPr>
            </w:pPr>
            <w:r w:rsidRPr="008D7A44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7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8D7A44" w:rsidRDefault="00305C75" w:rsidP="00D56F8F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8D7A4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 w:rsidRPr="008D7A44"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56F8F">
            <w:pPr>
              <w:jc w:val="center"/>
              <w:rPr>
                <w:color w:val="000000"/>
              </w:rPr>
            </w:pPr>
            <w:r w:rsidRPr="008D7A44">
              <w:rPr>
                <w:color w:val="000000"/>
              </w:rPr>
              <w:t>4</w:t>
            </w:r>
            <w:r>
              <w:rPr>
                <w:color w:val="000000"/>
              </w:rPr>
              <w:t>9</w:t>
            </w:r>
          </w:p>
        </w:tc>
        <w:tc>
          <w:tcPr>
            <w:tcW w:w="1800" w:type="dxa"/>
            <w:gridSpan w:val="2"/>
          </w:tcPr>
          <w:p w:rsidR="00305C75" w:rsidRDefault="00305C75" w:rsidP="00D56F8F">
            <w:pPr>
              <w:jc w:val="center"/>
              <w:rPr>
                <w:color w:val="000000"/>
              </w:rPr>
            </w:pPr>
            <w:r w:rsidRPr="008D7A4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8D7A44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8D7A44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8D7A4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8D7A4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8D7A44" w:rsidRDefault="00305C75" w:rsidP="0055180C">
            <w:pPr>
              <w:jc w:val="center"/>
              <w:rPr>
                <w:color w:val="000000"/>
              </w:rPr>
            </w:pPr>
            <w:r w:rsidRPr="008D7A44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8D7A44" w:rsidRDefault="00305C75" w:rsidP="00D05149">
            <w:pPr>
              <w:jc w:val="center"/>
              <w:rPr>
                <w:color w:val="000000"/>
              </w:rPr>
            </w:pPr>
            <w:r w:rsidRPr="008D7A44">
              <w:rPr>
                <w:color w:val="000000"/>
              </w:rPr>
              <w:t>79</w:t>
            </w:r>
          </w:p>
        </w:tc>
        <w:tc>
          <w:tcPr>
            <w:tcW w:w="1800" w:type="dxa"/>
            <w:gridSpan w:val="2"/>
          </w:tcPr>
          <w:p w:rsidR="00305C75" w:rsidRPr="008D7A44" w:rsidRDefault="00305C75" w:rsidP="00D05149">
            <w:pPr>
              <w:jc w:val="center"/>
              <w:rPr>
                <w:color w:val="000000"/>
              </w:rPr>
            </w:pPr>
            <w:r w:rsidRPr="008D7A4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8D7A44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8D7A44" w:rsidRDefault="00305C75" w:rsidP="00D56F8F">
            <w:pPr>
              <w:rPr>
                <w:color w:val="000000"/>
              </w:rPr>
            </w:pPr>
            <w:r w:rsidRPr="008D7A44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8D7A4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8D7A44" w:rsidRDefault="00305C75" w:rsidP="0055180C">
            <w:pPr>
              <w:jc w:val="center"/>
              <w:rPr>
                <w:color w:val="000000"/>
              </w:rPr>
            </w:pPr>
            <w:r w:rsidRPr="008D7A44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8D7A44" w:rsidRDefault="00305C75" w:rsidP="0055180C">
            <w:pPr>
              <w:jc w:val="center"/>
              <w:rPr>
                <w:color w:val="000000"/>
              </w:rPr>
            </w:pPr>
            <w:r w:rsidRPr="008D7A44"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Pr="008D7A44" w:rsidRDefault="00305C75" w:rsidP="00D56F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800" w:type="dxa"/>
            <w:gridSpan w:val="2"/>
          </w:tcPr>
          <w:p w:rsidR="00305C75" w:rsidRPr="008D7A44" w:rsidRDefault="00305C75" w:rsidP="00D56F8F">
            <w:pPr>
              <w:jc w:val="center"/>
              <w:rPr>
                <w:color w:val="000000"/>
              </w:rPr>
            </w:pPr>
            <w:r w:rsidRPr="008D7A4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8D7A44" w:rsidRDefault="00305C75" w:rsidP="00C16817">
            <w:pPr>
              <w:jc w:val="center"/>
              <w:rPr>
                <w:color w:val="000000"/>
              </w:rPr>
            </w:pPr>
            <w:r w:rsidRPr="008D7A44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8D7A44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8D7A4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8D7A4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8D7A44" w:rsidRDefault="00305C75" w:rsidP="0055180C">
            <w:pPr>
              <w:jc w:val="center"/>
              <w:rPr>
                <w:color w:val="000000"/>
              </w:rPr>
            </w:pPr>
            <w:r w:rsidRPr="008D7A44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8D7A44" w:rsidRDefault="00305C75" w:rsidP="00D05149">
            <w:pPr>
              <w:jc w:val="center"/>
              <w:rPr>
                <w:color w:val="000000"/>
              </w:rPr>
            </w:pPr>
            <w:r w:rsidRPr="008D7A44">
              <w:rPr>
                <w:color w:val="000000"/>
              </w:rPr>
              <w:t>79</w:t>
            </w:r>
          </w:p>
        </w:tc>
        <w:tc>
          <w:tcPr>
            <w:tcW w:w="1800" w:type="dxa"/>
            <w:gridSpan w:val="2"/>
          </w:tcPr>
          <w:p w:rsidR="00305C75" w:rsidRPr="008D7A44" w:rsidRDefault="00305C75" w:rsidP="00D05149">
            <w:pPr>
              <w:jc w:val="center"/>
              <w:rPr>
                <w:color w:val="000000"/>
              </w:rPr>
            </w:pPr>
            <w:r w:rsidRPr="008D7A4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8D7A44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4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8D7A44" w:rsidRDefault="00305C75" w:rsidP="00D56F8F">
            <w:pPr>
              <w:rPr>
                <w:color w:val="000000"/>
              </w:rPr>
            </w:pPr>
            <w:r w:rsidRPr="008D7A44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8D7A4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8D7A44" w:rsidRDefault="00305C75" w:rsidP="0055180C">
            <w:pPr>
              <w:jc w:val="center"/>
              <w:rPr>
                <w:color w:val="000000"/>
              </w:rPr>
            </w:pPr>
            <w:r w:rsidRPr="008D7A44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8D7A44" w:rsidRDefault="00305C75" w:rsidP="0055180C">
            <w:pPr>
              <w:jc w:val="center"/>
              <w:rPr>
                <w:color w:val="000000"/>
              </w:rPr>
            </w:pPr>
            <w:r w:rsidRPr="008D7A44"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Pr="008D7A44" w:rsidRDefault="00305C75" w:rsidP="00D56F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800" w:type="dxa"/>
            <w:gridSpan w:val="2"/>
          </w:tcPr>
          <w:p w:rsidR="00305C75" w:rsidRPr="008D7A44" w:rsidRDefault="00305C75" w:rsidP="00D56F8F">
            <w:pPr>
              <w:jc w:val="center"/>
              <w:rPr>
                <w:color w:val="000000"/>
              </w:rPr>
            </w:pPr>
            <w:r w:rsidRPr="008D7A4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8D7A44" w:rsidRDefault="00305C75" w:rsidP="00C16817">
            <w:pPr>
              <w:jc w:val="center"/>
              <w:rPr>
                <w:color w:val="000000"/>
              </w:rPr>
            </w:pPr>
            <w:r w:rsidRPr="008D7A44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9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D56F8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D56F8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8D7A44" w:rsidRDefault="00305C75" w:rsidP="0055180C">
            <w:pPr>
              <w:jc w:val="center"/>
              <w:rPr>
                <w:color w:val="000000"/>
              </w:rPr>
            </w:pPr>
            <w:r w:rsidRPr="008D7A44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8D7A44" w:rsidRDefault="00305C75" w:rsidP="008D7A44">
            <w:pPr>
              <w:jc w:val="center"/>
              <w:rPr>
                <w:color w:val="000000"/>
              </w:rPr>
            </w:pPr>
            <w:r w:rsidRPr="008D7A44">
              <w:rPr>
                <w:color w:val="000000"/>
              </w:rPr>
              <w:t>79</w:t>
            </w:r>
          </w:p>
        </w:tc>
        <w:tc>
          <w:tcPr>
            <w:tcW w:w="1800" w:type="dxa"/>
            <w:gridSpan w:val="2"/>
          </w:tcPr>
          <w:p w:rsidR="00305C75" w:rsidRPr="008D7A44" w:rsidRDefault="00305C75" w:rsidP="008D7A44">
            <w:pPr>
              <w:jc w:val="center"/>
              <w:rPr>
                <w:color w:val="000000"/>
              </w:rPr>
            </w:pPr>
            <w:r w:rsidRPr="008D7A4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D56F8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27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3E7CCF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Ярославцев А.А.</w:t>
            </w:r>
          </w:p>
        </w:tc>
        <w:tc>
          <w:tcPr>
            <w:tcW w:w="2109" w:type="dxa"/>
            <w:gridSpan w:val="2"/>
          </w:tcPr>
          <w:p w:rsidR="00305C75" w:rsidRPr="003E7CC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</w:tcPr>
          <w:p w:rsidR="00305C75" w:rsidRPr="003E7CC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402594,22</w:t>
            </w:r>
          </w:p>
        </w:tc>
        <w:tc>
          <w:tcPr>
            <w:tcW w:w="2880" w:type="dxa"/>
            <w:gridSpan w:val="3"/>
          </w:tcPr>
          <w:p w:rsidR="00305C75" w:rsidRPr="003E7CC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(найм)</w:t>
            </w:r>
          </w:p>
        </w:tc>
        <w:tc>
          <w:tcPr>
            <w:tcW w:w="1080" w:type="dxa"/>
          </w:tcPr>
          <w:p w:rsidR="00305C75" w:rsidRPr="003E7CCF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800" w:type="dxa"/>
            <w:gridSpan w:val="2"/>
          </w:tcPr>
          <w:p w:rsidR="00305C75" w:rsidRPr="003E7CCF" w:rsidRDefault="00305C75" w:rsidP="003876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E7CC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Хундай Акцент (индивидуальная)</w:t>
            </w:r>
          </w:p>
        </w:tc>
      </w:tr>
      <w:tr w:rsidR="00305C75" w:rsidRPr="00607B10">
        <w:trPr>
          <w:trHeight w:val="29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116015,18</w:t>
            </w:r>
          </w:p>
        </w:tc>
        <w:tc>
          <w:tcPr>
            <w:tcW w:w="2880" w:type="dxa"/>
            <w:gridSpan w:val="3"/>
          </w:tcPr>
          <w:p w:rsidR="00305C75" w:rsidRPr="003E7CC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(найм)</w:t>
            </w:r>
          </w:p>
        </w:tc>
        <w:tc>
          <w:tcPr>
            <w:tcW w:w="1080" w:type="dxa"/>
          </w:tcPr>
          <w:p w:rsidR="00305C75" w:rsidRPr="003E7CCF" w:rsidRDefault="00305C75" w:rsidP="003E7C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800" w:type="dxa"/>
            <w:gridSpan w:val="2"/>
          </w:tcPr>
          <w:p w:rsidR="00305C75" w:rsidRPr="003E7CCF" w:rsidRDefault="00305C75" w:rsidP="003E7C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5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3E7CC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(найм)</w:t>
            </w:r>
          </w:p>
        </w:tc>
        <w:tc>
          <w:tcPr>
            <w:tcW w:w="1080" w:type="dxa"/>
          </w:tcPr>
          <w:p w:rsidR="00305C75" w:rsidRPr="003E7CCF" w:rsidRDefault="00305C75" w:rsidP="003E7C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800" w:type="dxa"/>
            <w:gridSpan w:val="2"/>
          </w:tcPr>
          <w:p w:rsidR="00305C75" w:rsidRPr="003E7CCF" w:rsidRDefault="00305C75" w:rsidP="003E7C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82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4B6121">
            <w:r>
              <w:t>Банников Д.Е.</w:t>
            </w:r>
          </w:p>
          <w:p w:rsidR="00305C75" w:rsidRDefault="00305C75" w:rsidP="004B6121"/>
          <w:p w:rsidR="00305C75" w:rsidRDefault="00305C75" w:rsidP="004B6121"/>
          <w:p w:rsidR="00305C75" w:rsidRDefault="00305C75" w:rsidP="004B6121"/>
          <w:p w:rsidR="00305C75" w:rsidRDefault="00305C75" w:rsidP="004B6121"/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Начальник центра</w:t>
            </w: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549043,94</w:t>
            </w: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4B6121">
            <w:pPr>
              <w:jc w:val="center"/>
            </w:pPr>
            <w:r>
              <w:t>1605</w:t>
            </w:r>
          </w:p>
        </w:tc>
        <w:tc>
          <w:tcPr>
            <w:tcW w:w="1800" w:type="dxa"/>
            <w:gridSpan w:val="2"/>
          </w:tcPr>
          <w:p w:rsidR="00305C75" w:rsidRDefault="00305C75" w:rsidP="004B612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 – Фольксваген Транспортер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 w:rsidRPr="00607B10">
        <w:trPr>
          <w:trHeight w:val="70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4B6121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 w:rsidP="004B6121">
            <w:pPr>
              <w:jc w:val="center"/>
            </w:pPr>
            <w:r>
              <w:t>46,6</w:t>
            </w:r>
          </w:p>
        </w:tc>
        <w:tc>
          <w:tcPr>
            <w:tcW w:w="1800" w:type="dxa"/>
            <w:gridSpan w:val="2"/>
          </w:tcPr>
          <w:p w:rsidR="00305C75" w:rsidRDefault="00305C75" w:rsidP="004B6121">
            <w:pPr>
              <w:jc w:val="center"/>
            </w:pPr>
            <w:r>
              <w:t>Россия</w:t>
            </w:r>
          </w:p>
          <w:p w:rsidR="00305C75" w:rsidRDefault="00305C75" w:rsidP="004B6121">
            <w:pPr>
              <w:jc w:val="center"/>
            </w:pPr>
          </w:p>
          <w:p w:rsidR="00305C75" w:rsidRDefault="00305C75" w:rsidP="004B6121">
            <w:pPr>
              <w:jc w:val="center"/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 w:rsidRPr="00607B10">
        <w:trPr>
          <w:trHeight w:val="59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4B6121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Pr="00572CF4" w:rsidRDefault="00305C75" w:rsidP="0055180C">
            <w:pPr>
              <w:jc w:val="center"/>
              <w:rPr>
                <w:color w:val="000000"/>
              </w:rPr>
            </w:pPr>
            <w:r w:rsidRPr="00572CF4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4B6121">
            <w:pPr>
              <w:jc w:val="center"/>
            </w:pPr>
            <w:r>
              <w:t>41,1</w:t>
            </w:r>
          </w:p>
        </w:tc>
        <w:tc>
          <w:tcPr>
            <w:tcW w:w="1800" w:type="dxa"/>
            <w:gridSpan w:val="2"/>
          </w:tcPr>
          <w:p w:rsidR="00305C75" w:rsidRDefault="00305C75" w:rsidP="004B612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 w:rsidRPr="00607B10">
        <w:trPr>
          <w:trHeight w:val="50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4B6121"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232658,86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 w:rsidP="004B6121">
            <w:pPr>
              <w:jc w:val="center"/>
            </w:pPr>
            <w:r>
              <w:t>41,1</w:t>
            </w:r>
          </w:p>
        </w:tc>
        <w:tc>
          <w:tcPr>
            <w:tcW w:w="1800" w:type="dxa"/>
            <w:gridSpan w:val="2"/>
          </w:tcPr>
          <w:p w:rsidR="00305C75" w:rsidRDefault="00305C75" w:rsidP="004B612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 w:rsidRPr="00607B10">
        <w:trPr>
          <w:trHeight w:val="50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4B6121"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 w:rsidP="004B6121">
            <w:pPr>
              <w:jc w:val="center"/>
            </w:pPr>
            <w:r>
              <w:t>41,1</w:t>
            </w:r>
          </w:p>
        </w:tc>
        <w:tc>
          <w:tcPr>
            <w:tcW w:w="1800" w:type="dxa"/>
            <w:gridSpan w:val="2"/>
          </w:tcPr>
          <w:p w:rsidR="00305C75" w:rsidRDefault="00305C75" w:rsidP="004B612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 w:rsidRPr="00607B10">
        <w:trPr>
          <w:trHeight w:val="31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4B6121"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 w:rsidP="004B6121">
            <w:pPr>
              <w:jc w:val="center"/>
            </w:pPr>
            <w:r>
              <w:t>41,1</w:t>
            </w:r>
          </w:p>
        </w:tc>
        <w:tc>
          <w:tcPr>
            <w:tcW w:w="1800" w:type="dxa"/>
            <w:gridSpan w:val="2"/>
          </w:tcPr>
          <w:p w:rsidR="00305C75" w:rsidRDefault="00305C75" w:rsidP="004B612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 w:rsidRPr="00607B10">
        <w:trPr>
          <w:trHeight w:val="81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A31D07">
            <w:r>
              <w:t>Баранов П.Н.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Начальник филиала центра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292152,41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</w:tcPr>
          <w:p w:rsidR="00305C75" w:rsidRDefault="00305C75" w:rsidP="00A31D07">
            <w:pPr>
              <w:jc w:val="center"/>
            </w:pPr>
            <w:r>
              <w:t>33,4</w:t>
            </w:r>
          </w:p>
        </w:tc>
        <w:tc>
          <w:tcPr>
            <w:tcW w:w="1800" w:type="dxa"/>
            <w:gridSpan w:val="2"/>
          </w:tcPr>
          <w:p w:rsidR="00305C75" w:rsidRDefault="00305C75" w:rsidP="00A31D07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A31D07">
            <w: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256532,00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A31D07">
            <w:pPr>
              <w:jc w:val="center"/>
            </w:pPr>
            <w:r>
              <w:t>44,1</w:t>
            </w:r>
          </w:p>
        </w:tc>
        <w:tc>
          <w:tcPr>
            <w:tcW w:w="1800" w:type="dxa"/>
            <w:gridSpan w:val="2"/>
          </w:tcPr>
          <w:p w:rsidR="00305C75" w:rsidRDefault="00305C75" w:rsidP="00A31D07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 w:rsidRPr="00607B1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31D07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31D07">
            <w:pPr>
              <w:jc w:val="center"/>
            </w:pPr>
            <w:r>
              <w:t>33,4</w:t>
            </w:r>
          </w:p>
        </w:tc>
        <w:tc>
          <w:tcPr>
            <w:tcW w:w="1800" w:type="dxa"/>
            <w:gridSpan w:val="2"/>
          </w:tcPr>
          <w:p w:rsidR="00305C75" w:rsidRDefault="00305C75" w:rsidP="00A31D07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 w:rsidRPr="00607B10">
        <w:trPr>
          <w:trHeight w:val="47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A31D07">
            <w:r>
              <w:t>Назаров Е.Ю.</w:t>
            </w:r>
          </w:p>
          <w:p w:rsidR="00305C75" w:rsidRDefault="00305C75" w:rsidP="00A31D07"/>
          <w:p w:rsidR="00305C75" w:rsidRDefault="00305C75" w:rsidP="00A31D07"/>
          <w:p w:rsidR="00305C75" w:rsidRDefault="00305C75" w:rsidP="00A31D07"/>
          <w:p w:rsidR="00305C75" w:rsidRDefault="00305C75" w:rsidP="00A31D07"/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Начальник центра</w:t>
            </w: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867776,39</w:t>
            </w: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 w:rsidP="00A31D07">
            <w:pPr>
              <w:jc w:val="center"/>
            </w:pPr>
            <w:r>
              <w:t>32.3</w:t>
            </w:r>
          </w:p>
          <w:p w:rsidR="00305C75" w:rsidRDefault="00305C75" w:rsidP="00A31D07">
            <w:pPr>
              <w:jc w:val="center"/>
            </w:pPr>
          </w:p>
        </w:tc>
        <w:tc>
          <w:tcPr>
            <w:tcW w:w="1800" w:type="dxa"/>
            <w:gridSpan w:val="2"/>
          </w:tcPr>
          <w:p w:rsidR="00305C75" w:rsidRDefault="00305C75" w:rsidP="00A31D07">
            <w:pPr>
              <w:jc w:val="center"/>
            </w:pPr>
            <w:r>
              <w:t>России</w:t>
            </w:r>
          </w:p>
          <w:p w:rsidR="00305C75" w:rsidRDefault="00305C75" w:rsidP="00A31D07">
            <w:pPr>
              <w:jc w:val="center"/>
            </w:pPr>
          </w:p>
        </w:tc>
        <w:tc>
          <w:tcPr>
            <w:tcW w:w="2251" w:type="dxa"/>
            <w:gridSpan w:val="2"/>
            <w:vMerge w:val="restart"/>
          </w:tcPr>
          <w:p w:rsidR="00305C75" w:rsidRPr="00572CF4" w:rsidRDefault="00305C75" w:rsidP="00C16817">
            <w:pPr>
              <w:tabs>
                <w:tab w:val="left" w:pos="45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89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31D07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 (фактическое предоставление)</w:t>
            </w:r>
          </w:p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</w:tcPr>
          <w:p w:rsidR="00305C75" w:rsidRDefault="00305C75" w:rsidP="00A31D07">
            <w:pPr>
              <w:jc w:val="center"/>
            </w:pPr>
            <w:r>
              <w:t>42</w:t>
            </w:r>
          </w:p>
          <w:p w:rsidR="00305C75" w:rsidRDefault="00305C75" w:rsidP="00A31D07">
            <w:pPr>
              <w:jc w:val="center"/>
            </w:pPr>
          </w:p>
        </w:tc>
        <w:tc>
          <w:tcPr>
            <w:tcW w:w="1800" w:type="dxa"/>
            <w:gridSpan w:val="2"/>
          </w:tcPr>
          <w:p w:rsidR="00305C75" w:rsidRDefault="00305C75" w:rsidP="00A31D07">
            <w:pPr>
              <w:jc w:val="center"/>
            </w:pPr>
            <w:r>
              <w:t>Россия</w:t>
            </w:r>
          </w:p>
          <w:p w:rsidR="00305C75" w:rsidRDefault="00305C75" w:rsidP="00A31D07">
            <w:pPr>
              <w:jc w:val="center"/>
            </w:pPr>
          </w:p>
          <w:p w:rsidR="00305C75" w:rsidRDefault="00305C75" w:rsidP="00A31D07">
            <w:pPr>
              <w:jc w:val="center"/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tabs>
                <w:tab w:val="left" w:pos="450"/>
              </w:tabs>
              <w:jc w:val="center"/>
              <w:rPr>
                <w:color w:val="99CC00"/>
              </w:rPr>
            </w:pPr>
          </w:p>
        </w:tc>
      </w:tr>
      <w:tr w:rsidR="00305C75" w:rsidRPr="00607B10">
        <w:trPr>
          <w:trHeight w:val="112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482882" w:rsidRDefault="00305C75" w:rsidP="0010542A">
            <w:pPr>
              <w:rPr>
                <w:color w:val="000000"/>
              </w:rPr>
            </w:pPr>
            <w:r w:rsidRPr="00482882">
              <w:rPr>
                <w:color w:val="000000"/>
              </w:rPr>
              <w:t>Трушников А.Н.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482882" w:rsidRDefault="00305C75" w:rsidP="0055180C">
            <w:pPr>
              <w:jc w:val="center"/>
              <w:rPr>
                <w:color w:val="000000"/>
              </w:rPr>
            </w:pPr>
            <w:r w:rsidRPr="00482882">
              <w:rPr>
                <w:color w:val="000000"/>
              </w:rPr>
              <w:t>Начальник центра</w:t>
            </w:r>
          </w:p>
        </w:tc>
        <w:tc>
          <w:tcPr>
            <w:tcW w:w="2160" w:type="dxa"/>
            <w:vMerge w:val="restart"/>
          </w:tcPr>
          <w:p w:rsidR="00305C75" w:rsidRPr="0048288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742214,66</w:t>
            </w:r>
          </w:p>
        </w:tc>
        <w:tc>
          <w:tcPr>
            <w:tcW w:w="2880" w:type="dxa"/>
            <w:gridSpan w:val="3"/>
            <w:vMerge w:val="restart"/>
          </w:tcPr>
          <w:p w:rsidR="00305C75" w:rsidRPr="00482882" w:rsidRDefault="00305C75" w:rsidP="0055180C">
            <w:pPr>
              <w:jc w:val="center"/>
              <w:rPr>
                <w:color w:val="000000"/>
              </w:rPr>
            </w:pPr>
            <w:r w:rsidRPr="00482882">
              <w:rPr>
                <w:color w:val="000000"/>
              </w:rPr>
              <w:t>Квартира</w:t>
            </w:r>
          </w:p>
          <w:p w:rsidR="00305C75" w:rsidRPr="00482882" w:rsidRDefault="00305C75" w:rsidP="0055180C">
            <w:pPr>
              <w:jc w:val="center"/>
              <w:rPr>
                <w:color w:val="000000"/>
              </w:rPr>
            </w:pPr>
            <w:r w:rsidRPr="00482882">
              <w:rPr>
                <w:color w:val="000000"/>
              </w:rPr>
              <w:t>(</w:t>
            </w:r>
            <w:r>
              <w:rPr>
                <w:color w:val="000000"/>
              </w:rPr>
              <w:t>фактическое предоставление</w:t>
            </w:r>
            <w:r w:rsidRPr="00482882">
              <w:rPr>
                <w:color w:val="000000"/>
              </w:rPr>
              <w:t>)</w:t>
            </w:r>
          </w:p>
        </w:tc>
        <w:tc>
          <w:tcPr>
            <w:tcW w:w="1080" w:type="dxa"/>
            <w:vMerge w:val="restart"/>
          </w:tcPr>
          <w:p w:rsidR="00305C75" w:rsidRPr="00482882" w:rsidRDefault="00305C75" w:rsidP="004828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800" w:type="dxa"/>
            <w:gridSpan w:val="2"/>
            <w:vMerge w:val="restart"/>
          </w:tcPr>
          <w:p w:rsidR="00305C75" w:rsidRPr="00482882" w:rsidRDefault="00305C75" w:rsidP="00482882">
            <w:pPr>
              <w:jc w:val="center"/>
              <w:rPr>
                <w:color w:val="000000"/>
              </w:rPr>
            </w:pPr>
            <w:r w:rsidRPr="0048288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482882" w:rsidRDefault="00305C75" w:rsidP="00C16817">
            <w:pPr>
              <w:jc w:val="center"/>
              <w:rPr>
                <w:color w:val="000000"/>
              </w:rPr>
            </w:pPr>
            <w:r w:rsidRPr="00482882">
              <w:rPr>
                <w:color w:val="000000"/>
              </w:rPr>
              <w:t>Автомобиль</w:t>
            </w:r>
            <w:r>
              <w:rPr>
                <w:color w:val="000000"/>
              </w:rPr>
              <w:t xml:space="preserve"> легковой</w:t>
            </w:r>
          </w:p>
          <w:p w:rsidR="00305C75" w:rsidRPr="00482882" w:rsidRDefault="00305C75" w:rsidP="00C16817">
            <w:pPr>
              <w:jc w:val="center"/>
              <w:rPr>
                <w:color w:val="000000"/>
              </w:rPr>
            </w:pPr>
            <w:r w:rsidRPr="00482882">
              <w:rPr>
                <w:color w:val="000000"/>
              </w:rPr>
              <w:t>Тойота Авенсис</w:t>
            </w:r>
            <w:r>
              <w:rPr>
                <w:color w:val="000000"/>
              </w:rPr>
              <w:t xml:space="preserve"> (индивидуальная)</w:t>
            </w: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482882" w:rsidRDefault="00305C75" w:rsidP="0010542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48288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Pr="0048288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482882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Pr="00482882" w:rsidRDefault="00305C75" w:rsidP="00482882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48288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Грузовой – Юджин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482882" w:rsidRDefault="00305C75" w:rsidP="0010542A">
            <w:pPr>
              <w:rPr>
                <w:color w:val="000000"/>
              </w:rPr>
            </w:pPr>
            <w:r w:rsidRPr="00482882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482882" w:rsidRDefault="00305C75" w:rsidP="0055180C">
            <w:pPr>
              <w:jc w:val="center"/>
              <w:rPr>
                <w:color w:val="000000"/>
              </w:rPr>
            </w:pPr>
            <w:r w:rsidRPr="00482882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482882" w:rsidRDefault="00305C75" w:rsidP="0055180C">
            <w:pPr>
              <w:jc w:val="center"/>
              <w:rPr>
                <w:color w:val="000000"/>
              </w:rPr>
            </w:pPr>
            <w:r w:rsidRPr="00482882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482882" w:rsidRDefault="00305C75" w:rsidP="0055180C">
            <w:pPr>
              <w:jc w:val="center"/>
              <w:rPr>
                <w:color w:val="000000"/>
              </w:rPr>
            </w:pPr>
            <w:r w:rsidRPr="00482882">
              <w:rPr>
                <w:color w:val="000000"/>
              </w:rPr>
              <w:t>Квартира</w:t>
            </w:r>
          </w:p>
          <w:p w:rsidR="00305C75" w:rsidRPr="00482882" w:rsidRDefault="00305C75" w:rsidP="0055180C">
            <w:pPr>
              <w:jc w:val="center"/>
              <w:rPr>
                <w:color w:val="000000"/>
              </w:rPr>
            </w:pPr>
            <w:r w:rsidRPr="00482882">
              <w:rPr>
                <w:color w:val="000000"/>
              </w:rPr>
              <w:t>(</w:t>
            </w:r>
            <w:r>
              <w:rPr>
                <w:color w:val="000000"/>
              </w:rPr>
              <w:t>фактическое предоставление</w:t>
            </w:r>
            <w:r w:rsidRPr="00482882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482882" w:rsidRDefault="00305C75" w:rsidP="001054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800" w:type="dxa"/>
            <w:gridSpan w:val="2"/>
          </w:tcPr>
          <w:p w:rsidR="00305C75" w:rsidRPr="00482882" w:rsidRDefault="00305C75" w:rsidP="0010542A">
            <w:pPr>
              <w:jc w:val="center"/>
              <w:rPr>
                <w:color w:val="000000"/>
              </w:rPr>
            </w:pPr>
            <w:r w:rsidRPr="0048288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482882" w:rsidRDefault="00305C75" w:rsidP="00C16817">
            <w:pPr>
              <w:jc w:val="center"/>
              <w:rPr>
                <w:color w:val="000000"/>
              </w:rPr>
            </w:pPr>
            <w:r w:rsidRPr="00482882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D56667">
            <w:pPr>
              <w:jc w:val="center"/>
            </w:pPr>
            <w:r w:rsidRPr="00D13AC5">
              <w:t>Иосифов Г.П.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Заместитель начальника центра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595504, 53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Комната в служебном помещении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D56667">
            <w:pPr>
              <w:jc w:val="center"/>
            </w:pPr>
            <w:r w:rsidRPr="00D13AC5">
              <w:t>18</w:t>
            </w:r>
          </w:p>
        </w:tc>
        <w:tc>
          <w:tcPr>
            <w:tcW w:w="1844" w:type="dxa"/>
            <w:gridSpan w:val="3"/>
          </w:tcPr>
          <w:p w:rsidR="00305C75" w:rsidRPr="00D13AC5" w:rsidRDefault="00305C75" w:rsidP="00D56667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07" w:type="dxa"/>
          </w:tcPr>
          <w:p w:rsidR="00305C75" w:rsidRPr="00D13AC5" w:rsidRDefault="00305C75" w:rsidP="00C16817">
            <w:pPr>
              <w:jc w:val="center"/>
            </w:pPr>
            <w:r w:rsidRPr="00D13AC5">
              <w:t>Автомобиль легковой Тойота Королла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D56667">
            <w:pPr>
              <w:jc w:val="center"/>
            </w:pPr>
            <w:r w:rsidRPr="00D13AC5">
              <w:t>супруга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Комната в служебном помещении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D56667">
            <w:pPr>
              <w:jc w:val="center"/>
            </w:pPr>
            <w:r w:rsidRPr="00D13AC5">
              <w:t>18</w:t>
            </w:r>
          </w:p>
        </w:tc>
        <w:tc>
          <w:tcPr>
            <w:tcW w:w="1844" w:type="dxa"/>
            <w:gridSpan w:val="3"/>
          </w:tcPr>
          <w:p w:rsidR="00305C75" w:rsidRPr="00D13AC5" w:rsidRDefault="00305C75" w:rsidP="00D56667">
            <w:pPr>
              <w:jc w:val="center"/>
            </w:pPr>
            <w:r w:rsidRPr="00D13AC5">
              <w:t>Россия</w:t>
            </w:r>
          </w:p>
        </w:tc>
        <w:tc>
          <w:tcPr>
            <w:tcW w:w="2207" w:type="dxa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D56667">
            <w:pPr>
              <w:jc w:val="center"/>
            </w:pPr>
            <w:r w:rsidRPr="00D13AC5">
              <w:t>сын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Комната в служебном помещении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D56667">
            <w:pPr>
              <w:jc w:val="center"/>
            </w:pPr>
            <w:r w:rsidRPr="00D13AC5">
              <w:t>18</w:t>
            </w:r>
          </w:p>
        </w:tc>
        <w:tc>
          <w:tcPr>
            <w:tcW w:w="1844" w:type="dxa"/>
            <w:gridSpan w:val="3"/>
          </w:tcPr>
          <w:p w:rsidR="00305C75" w:rsidRPr="00D13AC5" w:rsidRDefault="00305C75" w:rsidP="00D56667">
            <w:pPr>
              <w:jc w:val="center"/>
            </w:pPr>
            <w:r w:rsidRPr="00D13AC5">
              <w:t>Россия</w:t>
            </w:r>
          </w:p>
        </w:tc>
        <w:tc>
          <w:tcPr>
            <w:tcW w:w="2207" w:type="dxa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51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D56667">
            <w:pPr>
              <w:jc w:val="center"/>
            </w:pPr>
            <w:r w:rsidRPr="00D13AC5">
              <w:t>сын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Комната в служебном помещении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D56667">
            <w:pPr>
              <w:jc w:val="center"/>
            </w:pPr>
            <w:r w:rsidRPr="00D13AC5">
              <w:t>18</w:t>
            </w:r>
          </w:p>
        </w:tc>
        <w:tc>
          <w:tcPr>
            <w:tcW w:w="1844" w:type="dxa"/>
            <w:gridSpan w:val="3"/>
          </w:tcPr>
          <w:p w:rsidR="00305C75" w:rsidRPr="00D13AC5" w:rsidRDefault="00305C75" w:rsidP="00D56667">
            <w:pPr>
              <w:jc w:val="center"/>
            </w:pPr>
            <w:r w:rsidRPr="00D13AC5">
              <w:t>Россия</w:t>
            </w:r>
          </w:p>
        </w:tc>
        <w:tc>
          <w:tcPr>
            <w:tcW w:w="2207" w:type="dxa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D56667">
            <w:pPr>
              <w:jc w:val="center"/>
            </w:pPr>
            <w:r w:rsidRPr="00D13AC5">
              <w:t>дочь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Комната в служебном помещении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D56667">
            <w:pPr>
              <w:jc w:val="center"/>
            </w:pPr>
            <w:r w:rsidRPr="00D13AC5">
              <w:t>18</w:t>
            </w:r>
          </w:p>
        </w:tc>
        <w:tc>
          <w:tcPr>
            <w:tcW w:w="1844" w:type="dxa"/>
            <w:gridSpan w:val="3"/>
          </w:tcPr>
          <w:p w:rsidR="00305C75" w:rsidRPr="00D13AC5" w:rsidRDefault="00305C75" w:rsidP="00D56667">
            <w:pPr>
              <w:jc w:val="center"/>
            </w:pPr>
            <w:r w:rsidRPr="00D13AC5">
              <w:t>Россия</w:t>
            </w:r>
          </w:p>
        </w:tc>
        <w:tc>
          <w:tcPr>
            <w:tcW w:w="2207" w:type="dxa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312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A83BDB">
            <w:pPr>
              <w:jc w:val="center"/>
            </w:pPr>
            <w:r w:rsidRPr="00D13AC5">
              <w:t>Зуев М.М.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Заместитель начальника центра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492148, 73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>54</w:t>
            </w:r>
          </w:p>
        </w:tc>
        <w:tc>
          <w:tcPr>
            <w:tcW w:w="1844" w:type="dxa"/>
            <w:gridSpan w:val="3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07" w:type="dxa"/>
          </w:tcPr>
          <w:p w:rsidR="00305C75" w:rsidRPr="00D13AC5" w:rsidRDefault="00305C75" w:rsidP="00C16817">
            <w:pPr>
              <w:jc w:val="center"/>
            </w:pPr>
            <w:r w:rsidRPr="00D13AC5">
              <w:t>Автомобиль легковой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Нисан Ноут (индивидуальная)</w:t>
            </w:r>
          </w:p>
        </w:tc>
      </w:tr>
      <w:tr w:rsidR="00305C75" w:rsidRPr="00607B10">
        <w:trPr>
          <w:trHeight w:val="43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C698B" w:rsidRDefault="00305C75" w:rsidP="002C698B">
            <w:pPr>
              <w:jc w:val="center"/>
              <w:rPr>
                <w:color w:val="000000"/>
              </w:rPr>
            </w:pPr>
            <w:r w:rsidRPr="002C698B">
              <w:rPr>
                <w:color w:val="000000"/>
              </w:rPr>
              <w:t xml:space="preserve">Костюк В.А. </w:t>
            </w:r>
          </w:p>
          <w:p w:rsidR="00305C75" w:rsidRPr="002C698B" w:rsidRDefault="00305C75" w:rsidP="002C698B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</w:tcPr>
          <w:p w:rsidR="00305C75" w:rsidRPr="002C698B" w:rsidRDefault="00305C75" w:rsidP="0055180C">
            <w:pPr>
              <w:jc w:val="center"/>
              <w:rPr>
                <w:color w:val="000000"/>
              </w:rPr>
            </w:pPr>
            <w:r w:rsidRPr="002C698B">
              <w:rPr>
                <w:color w:val="000000"/>
              </w:rPr>
              <w:t>Заместитель начальника центра</w:t>
            </w:r>
          </w:p>
          <w:p w:rsidR="00305C75" w:rsidRPr="002C698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</w:tcPr>
          <w:p w:rsidR="00305C75" w:rsidRPr="002C698B" w:rsidRDefault="00305C75" w:rsidP="0055180C">
            <w:pPr>
              <w:jc w:val="center"/>
              <w:rPr>
                <w:color w:val="000000"/>
              </w:rPr>
            </w:pPr>
            <w:r w:rsidRPr="002C698B">
              <w:rPr>
                <w:color w:val="000000"/>
              </w:rPr>
              <w:t>668033, 98</w:t>
            </w:r>
          </w:p>
          <w:p w:rsidR="00305C75" w:rsidRPr="002C698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2C698B" w:rsidRDefault="00305C75" w:rsidP="0055180C">
            <w:pPr>
              <w:jc w:val="center"/>
              <w:rPr>
                <w:color w:val="000000"/>
              </w:rPr>
            </w:pPr>
            <w:r w:rsidRPr="002C698B"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2C698B" w:rsidRDefault="00305C75" w:rsidP="002C698B">
            <w:pPr>
              <w:jc w:val="center"/>
              <w:rPr>
                <w:color w:val="000000"/>
              </w:rPr>
            </w:pPr>
            <w:r w:rsidRPr="002C698B">
              <w:rPr>
                <w:color w:val="000000"/>
              </w:rPr>
              <w:t>47</w:t>
            </w:r>
          </w:p>
        </w:tc>
        <w:tc>
          <w:tcPr>
            <w:tcW w:w="1800" w:type="dxa"/>
            <w:gridSpan w:val="2"/>
          </w:tcPr>
          <w:p w:rsidR="00305C75" w:rsidRPr="002C698B" w:rsidRDefault="00305C75" w:rsidP="002C698B">
            <w:pPr>
              <w:jc w:val="center"/>
              <w:rPr>
                <w:color w:val="000000"/>
              </w:rPr>
            </w:pPr>
            <w:r w:rsidRPr="002C698B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2C698B" w:rsidRDefault="00305C75" w:rsidP="00C16817">
            <w:pPr>
              <w:jc w:val="center"/>
              <w:rPr>
                <w:color w:val="000000"/>
              </w:rPr>
            </w:pPr>
            <w:r w:rsidRPr="002C698B">
              <w:rPr>
                <w:color w:val="000000"/>
              </w:rPr>
              <w:t>Автомобиль легковой</w:t>
            </w:r>
          </w:p>
          <w:p w:rsidR="00305C75" w:rsidRPr="002C698B" w:rsidRDefault="00305C75" w:rsidP="00C16817">
            <w:pPr>
              <w:jc w:val="center"/>
              <w:rPr>
                <w:color w:val="000000"/>
              </w:rPr>
            </w:pPr>
            <w:r w:rsidRPr="002C698B">
              <w:rPr>
                <w:color w:val="000000"/>
              </w:rPr>
              <w:t xml:space="preserve">БМВ </w:t>
            </w:r>
            <w:r w:rsidRPr="002C698B">
              <w:rPr>
                <w:color w:val="000000"/>
                <w:lang w:val="en-US"/>
              </w:rPr>
              <w:t>X</w:t>
            </w:r>
            <w:r w:rsidRPr="002C698B">
              <w:rPr>
                <w:color w:val="000000"/>
              </w:rPr>
              <w:t xml:space="preserve"> 3</w:t>
            </w:r>
          </w:p>
          <w:p w:rsidR="00305C75" w:rsidRPr="002C698B" w:rsidRDefault="00305C75" w:rsidP="00C16817">
            <w:pPr>
              <w:jc w:val="center"/>
              <w:rPr>
                <w:color w:val="000000"/>
              </w:rPr>
            </w:pPr>
            <w:r w:rsidRPr="002C698B">
              <w:rPr>
                <w:color w:val="000000"/>
              </w:rPr>
              <w:t>(индивидуальная)</w:t>
            </w:r>
          </w:p>
          <w:p w:rsidR="00305C75" w:rsidRPr="002C698B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9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2C698B" w:rsidRDefault="00305C75" w:rsidP="009F684A">
            <w:pPr>
              <w:rPr>
                <w:color w:val="000000"/>
              </w:rPr>
            </w:pPr>
            <w:r w:rsidRPr="002C698B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2C698B" w:rsidRDefault="00305C75" w:rsidP="0055180C">
            <w:pPr>
              <w:jc w:val="center"/>
              <w:rPr>
                <w:color w:val="000000"/>
              </w:rPr>
            </w:pPr>
            <w:r w:rsidRPr="002C698B"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2C698B" w:rsidRDefault="00305C75" w:rsidP="0055180C">
            <w:pPr>
              <w:jc w:val="center"/>
              <w:rPr>
                <w:color w:val="000000"/>
              </w:rPr>
            </w:pPr>
            <w:r w:rsidRPr="002C698B">
              <w:rPr>
                <w:color w:val="000000"/>
              </w:rPr>
              <w:t>278911, 99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 w:rsidRPr="002C698B">
              <w:rPr>
                <w:color w:val="000000"/>
              </w:rPr>
              <w:t>Квартира (общая долевая)</w:t>
            </w:r>
          </w:p>
          <w:p w:rsidR="00305C75" w:rsidRPr="002C698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2C698B">
            <w:pPr>
              <w:jc w:val="center"/>
              <w:rPr>
                <w:color w:val="000000"/>
              </w:rPr>
            </w:pPr>
            <w:r w:rsidRPr="002C698B">
              <w:rPr>
                <w:color w:val="000000"/>
              </w:rPr>
              <w:t>42</w:t>
            </w:r>
          </w:p>
          <w:p w:rsidR="00305C75" w:rsidRDefault="00305C75" w:rsidP="002C698B">
            <w:pPr>
              <w:jc w:val="center"/>
              <w:rPr>
                <w:color w:val="000000"/>
              </w:rPr>
            </w:pPr>
          </w:p>
          <w:p w:rsidR="00305C75" w:rsidRPr="002C698B" w:rsidRDefault="00305C75" w:rsidP="002C698B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2C698B">
            <w:pPr>
              <w:jc w:val="center"/>
              <w:rPr>
                <w:color w:val="000000"/>
              </w:rPr>
            </w:pPr>
            <w:r w:rsidRPr="002C698B">
              <w:rPr>
                <w:color w:val="000000"/>
              </w:rPr>
              <w:t xml:space="preserve">Россия </w:t>
            </w:r>
          </w:p>
          <w:p w:rsidR="00305C75" w:rsidRDefault="00305C75" w:rsidP="002C698B">
            <w:pPr>
              <w:jc w:val="center"/>
              <w:rPr>
                <w:color w:val="000000"/>
              </w:rPr>
            </w:pPr>
          </w:p>
          <w:p w:rsidR="00305C75" w:rsidRPr="002C698B" w:rsidRDefault="00305C75" w:rsidP="002C698B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2C698B" w:rsidRDefault="00305C75" w:rsidP="00C16817">
            <w:pPr>
              <w:jc w:val="center"/>
              <w:rPr>
                <w:color w:val="000000"/>
              </w:rPr>
            </w:pPr>
            <w:r w:rsidRPr="002C698B">
              <w:rPr>
                <w:color w:val="000000"/>
              </w:rPr>
              <w:t>Автомобиль легковой</w:t>
            </w:r>
          </w:p>
          <w:p w:rsidR="00305C75" w:rsidRPr="002C698B" w:rsidRDefault="00305C75" w:rsidP="00C16817">
            <w:pPr>
              <w:jc w:val="center"/>
              <w:rPr>
                <w:color w:val="000000"/>
              </w:rPr>
            </w:pPr>
            <w:r w:rsidRPr="002C698B">
              <w:rPr>
                <w:color w:val="000000"/>
              </w:rPr>
              <w:t>Опель Астра</w:t>
            </w:r>
          </w:p>
          <w:p w:rsidR="00305C75" w:rsidRPr="002C698B" w:rsidRDefault="00305C75" w:rsidP="00C16817">
            <w:pPr>
              <w:jc w:val="center"/>
              <w:rPr>
                <w:color w:val="000000"/>
              </w:rPr>
            </w:pPr>
            <w:r w:rsidRPr="002C698B">
              <w:rPr>
                <w:color w:val="000000"/>
              </w:rPr>
              <w:t>-(индивидуальная)</w:t>
            </w:r>
          </w:p>
        </w:tc>
      </w:tr>
      <w:tr w:rsidR="00305C75" w:rsidRPr="00607B10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C698B" w:rsidRDefault="00305C75" w:rsidP="009F684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C698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2C698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2C698B">
            <w:pPr>
              <w:jc w:val="center"/>
            </w:pPr>
            <w:r w:rsidRPr="00D13AC5">
              <w:t>47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2C698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Pr="002C698B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9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0A699C">
            <w:pPr>
              <w:jc w:val="center"/>
            </w:pPr>
            <w:r w:rsidRPr="00D13AC5">
              <w:t xml:space="preserve">Курганов О.А. 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Заместитель начальника центра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459869, 16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</w:t>
            </w:r>
          </w:p>
          <w:p w:rsidR="00305C75" w:rsidRPr="00D13AC5" w:rsidRDefault="00305C75" w:rsidP="0055180C">
            <w:pPr>
              <w:jc w:val="center"/>
            </w:pPr>
            <w:r w:rsidRPr="00D13AC5">
              <w:t>(общая долевая)</w:t>
            </w:r>
          </w:p>
        </w:tc>
        <w:tc>
          <w:tcPr>
            <w:tcW w:w="1080" w:type="dxa"/>
          </w:tcPr>
          <w:p w:rsidR="00305C75" w:rsidRPr="00D13AC5" w:rsidRDefault="00305C75" w:rsidP="000A699C">
            <w:pPr>
              <w:jc w:val="center"/>
            </w:pPr>
            <w:r w:rsidRPr="00D13AC5">
              <w:t>42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0A699C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0A699C">
            <w:pPr>
              <w:jc w:val="center"/>
            </w:pPr>
            <w:r w:rsidRPr="00D13AC5">
              <w:t>сын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(общая долевая)</w:t>
            </w:r>
          </w:p>
        </w:tc>
        <w:tc>
          <w:tcPr>
            <w:tcW w:w="1080" w:type="dxa"/>
          </w:tcPr>
          <w:p w:rsidR="00305C75" w:rsidRPr="00D13AC5" w:rsidRDefault="00305C75" w:rsidP="000A699C">
            <w:pPr>
              <w:jc w:val="center"/>
            </w:pPr>
            <w:r w:rsidRPr="00D13AC5">
              <w:t>42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0A699C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0A699C">
            <w:pPr>
              <w:jc w:val="center"/>
            </w:pPr>
            <w:r w:rsidRPr="00D13AC5">
              <w:t>супруга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(индивидуальная)</w:t>
            </w:r>
          </w:p>
        </w:tc>
        <w:tc>
          <w:tcPr>
            <w:tcW w:w="1080" w:type="dxa"/>
          </w:tcPr>
          <w:p w:rsidR="00305C75" w:rsidRPr="00D13AC5" w:rsidRDefault="00305C75" w:rsidP="000A699C">
            <w:pPr>
              <w:jc w:val="center"/>
            </w:pPr>
            <w:r w:rsidRPr="00D13AC5">
              <w:t>65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0A699C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31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D13AC5" w:rsidRDefault="00305C75" w:rsidP="00D632FD">
            <w:pPr>
              <w:jc w:val="center"/>
            </w:pPr>
            <w:r w:rsidRPr="00D13AC5">
              <w:t>Мостовой Е.М.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Заместитель начальника центра</w:t>
            </w:r>
          </w:p>
        </w:tc>
        <w:tc>
          <w:tcPr>
            <w:tcW w:w="2160" w:type="dxa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511372, 40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</w:t>
            </w:r>
          </w:p>
          <w:p w:rsidR="00305C75" w:rsidRPr="00D13AC5" w:rsidRDefault="00305C75" w:rsidP="0055180C">
            <w:pPr>
              <w:jc w:val="center"/>
            </w:pPr>
            <w:r w:rsidRPr="00D13AC5">
              <w:t>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D632FD">
            <w:pPr>
              <w:jc w:val="center"/>
            </w:pPr>
            <w:r w:rsidRPr="00D13AC5">
              <w:t>42,7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D632FD">
            <w:pPr>
              <w:jc w:val="center"/>
            </w:pPr>
            <w:r w:rsidRPr="00D13AC5"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D13AC5" w:rsidRDefault="00305C75" w:rsidP="00C16817">
            <w:pPr>
              <w:jc w:val="center"/>
            </w:pPr>
            <w:r w:rsidRPr="00D13AC5">
              <w:t>Легковой автомобиль Хендай Акцет (индивидуальная)</w:t>
            </w:r>
          </w:p>
        </w:tc>
      </w:tr>
      <w:tr w:rsidR="00305C75" w:rsidRPr="00607B10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D13AC5" w:rsidRDefault="00305C75" w:rsidP="000A699C">
            <w:pPr>
              <w:jc w:val="center"/>
            </w:pPr>
          </w:p>
        </w:tc>
        <w:tc>
          <w:tcPr>
            <w:tcW w:w="2109" w:type="dxa"/>
            <w:gridSpan w:val="2"/>
            <w:vMerge/>
          </w:tcPr>
          <w:p w:rsidR="00305C75" w:rsidRPr="00D13AC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Pr="00D13AC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</w:t>
            </w:r>
          </w:p>
          <w:p w:rsidR="00305C75" w:rsidRDefault="00305C75" w:rsidP="0055180C">
            <w:pPr>
              <w:jc w:val="center"/>
            </w:pPr>
            <w:r w:rsidRPr="00D13AC5">
              <w:t>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0A699C">
            <w:pPr>
              <w:jc w:val="center"/>
            </w:pPr>
            <w:r w:rsidRPr="00D13AC5">
              <w:t>54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0A699C">
            <w:pPr>
              <w:jc w:val="center"/>
            </w:pPr>
          </w:p>
        </w:tc>
        <w:tc>
          <w:tcPr>
            <w:tcW w:w="2251" w:type="dxa"/>
            <w:gridSpan w:val="2"/>
            <w:vMerge/>
          </w:tcPr>
          <w:p w:rsidR="00305C75" w:rsidRPr="00D13AC5" w:rsidRDefault="00305C75" w:rsidP="00C16817">
            <w:pPr>
              <w:jc w:val="center"/>
            </w:pPr>
          </w:p>
        </w:tc>
      </w:tr>
      <w:tr w:rsidR="00305C75" w:rsidRPr="00607B10">
        <w:trPr>
          <w:trHeight w:val="33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D632FD">
            <w:pPr>
              <w:jc w:val="center"/>
            </w:pPr>
            <w:r w:rsidRPr="00D13AC5">
              <w:t>супруга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64165, 42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</w:t>
            </w:r>
          </w:p>
          <w:p w:rsidR="00305C75" w:rsidRPr="00D13AC5" w:rsidRDefault="00305C75" w:rsidP="0055180C">
            <w:pPr>
              <w:jc w:val="center"/>
            </w:pPr>
            <w:r w:rsidRPr="00D13AC5">
              <w:t>(общая долевая)</w:t>
            </w:r>
          </w:p>
        </w:tc>
        <w:tc>
          <w:tcPr>
            <w:tcW w:w="1080" w:type="dxa"/>
          </w:tcPr>
          <w:p w:rsidR="00305C75" w:rsidRPr="00D13AC5" w:rsidRDefault="00305C75" w:rsidP="00D632FD">
            <w:pPr>
              <w:jc w:val="center"/>
            </w:pPr>
            <w:r w:rsidRPr="00D13AC5">
              <w:t>54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D632FD">
            <w:pPr>
              <w:jc w:val="center"/>
            </w:pPr>
            <w:r w:rsidRPr="00D13AC5">
              <w:t>Россия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D13AC5" w:rsidRDefault="00305C75" w:rsidP="00D632FD">
            <w:pPr>
              <w:jc w:val="center"/>
            </w:pPr>
            <w:r w:rsidRPr="00D13AC5">
              <w:t>сын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</w:t>
            </w:r>
          </w:p>
          <w:p w:rsidR="00305C75" w:rsidRPr="00D13AC5" w:rsidRDefault="00305C75" w:rsidP="0055180C">
            <w:pPr>
              <w:jc w:val="center"/>
            </w:pPr>
            <w:r w:rsidRPr="00D13AC5">
              <w:t>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D632FD">
            <w:pPr>
              <w:jc w:val="center"/>
            </w:pPr>
            <w:r w:rsidRPr="00D13AC5">
              <w:t>42,7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D632FD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  <w:p w:rsidR="00305C75" w:rsidRPr="00D13AC5" w:rsidRDefault="00305C75" w:rsidP="00C16817">
            <w:pPr>
              <w:jc w:val="center"/>
            </w:pPr>
          </w:p>
        </w:tc>
      </w:tr>
      <w:tr w:rsidR="00305C75" w:rsidRPr="00607B10">
        <w:trPr>
          <w:trHeight w:val="28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0A699C">
            <w:pPr>
              <w:jc w:val="center"/>
            </w:pPr>
          </w:p>
        </w:tc>
        <w:tc>
          <w:tcPr>
            <w:tcW w:w="2109" w:type="dxa"/>
            <w:gridSpan w:val="2"/>
            <w:vMerge/>
          </w:tcPr>
          <w:p w:rsidR="00305C75" w:rsidRPr="00D13AC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Pr="00D13AC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</w:t>
            </w:r>
          </w:p>
          <w:p w:rsidR="00305C75" w:rsidRDefault="00305C75" w:rsidP="0055180C">
            <w:pPr>
              <w:jc w:val="center"/>
            </w:pPr>
            <w:r w:rsidRPr="00D13AC5">
              <w:t>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0A699C">
            <w:pPr>
              <w:jc w:val="center"/>
            </w:pPr>
            <w:r w:rsidRPr="00D13AC5">
              <w:t>54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0A699C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Pr="00D13AC5" w:rsidRDefault="00305C75" w:rsidP="00C16817">
            <w:pPr>
              <w:jc w:val="center"/>
            </w:pPr>
          </w:p>
        </w:tc>
      </w:tr>
      <w:tr w:rsidR="00305C75" w:rsidRPr="00607B10">
        <w:trPr>
          <w:trHeight w:val="27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D13AC5" w:rsidRDefault="00305C75" w:rsidP="00B65FB5">
            <w:r w:rsidRPr="00D13AC5">
              <w:t>Солодовничен</w:t>
            </w:r>
            <w:r>
              <w:t>-</w:t>
            </w:r>
            <w:r w:rsidRPr="00D13AC5">
              <w:t>ко К.В.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Заместитель начальника центра</w:t>
            </w:r>
          </w:p>
        </w:tc>
        <w:tc>
          <w:tcPr>
            <w:tcW w:w="2160" w:type="dxa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594241,82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Земельный участок садовый (индивидуальная)</w:t>
            </w:r>
          </w:p>
        </w:tc>
        <w:tc>
          <w:tcPr>
            <w:tcW w:w="1080" w:type="dxa"/>
          </w:tcPr>
          <w:p w:rsidR="00305C75" w:rsidRPr="00D13AC5" w:rsidRDefault="00305C75" w:rsidP="00D56667">
            <w:pPr>
              <w:jc w:val="center"/>
            </w:pPr>
            <w:r w:rsidRPr="00D13AC5">
              <w:t>540</w:t>
            </w:r>
          </w:p>
        </w:tc>
        <w:tc>
          <w:tcPr>
            <w:tcW w:w="1844" w:type="dxa"/>
            <w:gridSpan w:val="3"/>
          </w:tcPr>
          <w:p w:rsidR="00305C75" w:rsidRPr="00D13AC5" w:rsidRDefault="00305C75" w:rsidP="00D56667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07" w:type="dxa"/>
            <w:vMerge w:val="restart"/>
          </w:tcPr>
          <w:p w:rsidR="00305C75" w:rsidRPr="00D13AC5" w:rsidRDefault="00305C75" w:rsidP="00C16817">
            <w:pPr>
              <w:jc w:val="center"/>
            </w:pPr>
            <w:r w:rsidRPr="00D13AC5">
              <w:t>Автомобиль легковой Тойота Авенсис (индивидуальная)</w:t>
            </w:r>
          </w:p>
          <w:p w:rsidR="00305C75" w:rsidRPr="00D13AC5" w:rsidRDefault="00305C75" w:rsidP="00C16817">
            <w:pPr>
              <w:jc w:val="center"/>
            </w:pPr>
          </w:p>
        </w:tc>
      </w:tr>
      <w:tr w:rsidR="00305C75" w:rsidRPr="00607B10">
        <w:trPr>
          <w:trHeight w:val="2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45440D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  <w:r w:rsidRPr="00D13AC5">
              <w:t>Квартира (индивидуальная)</w:t>
            </w:r>
          </w:p>
        </w:tc>
        <w:tc>
          <w:tcPr>
            <w:tcW w:w="1080" w:type="dxa"/>
          </w:tcPr>
          <w:p w:rsidR="00305C75" w:rsidRPr="00292E2B" w:rsidRDefault="00305C75" w:rsidP="0045440D">
            <w:pPr>
              <w:jc w:val="center"/>
              <w:rPr>
                <w:color w:val="FF0000"/>
              </w:rPr>
            </w:pPr>
            <w:r w:rsidRPr="00D13AC5">
              <w:t>50,9</w:t>
            </w:r>
          </w:p>
        </w:tc>
        <w:tc>
          <w:tcPr>
            <w:tcW w:w="1844" w:type="dxa"/>
            <w:gridSpan w:val="3"/>
          </w:tcPr>
          <w:p w:rsidR="00305C75" w:rsidRPr="00292E2B" w:rsidRDefault="00305C75" w:rsidP="0045440D">
            <w:pPr>
              <w:jc w:val="center"/>
              <w:rPr>
                <w:color w:val="FF0000"/>
              </w:rPr>
            </w:pPr>
            <w:r w:rsidRPr="00D13AC5">
              <w:t xml:space="preserve">Россия </w:t>
            </w:r>
          </w:p>
        </w:tc>
        <w:tc>
          <w:tcPr>
            <w:tcW w:w="2207" w:type="dxa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rPr>
          <w:trHeight w:val="2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45440D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  <w:r w:rsidRPr="00D13AC5">
              <w:t>Гаражный бокс (индивидуальная)</w:t>
            </w:r>
          </w:p>
        </w:tc>
        <w:tc>
          <w:tcPr>
            <w:tcW w:w="1080" w:type="dxa"/>
          </w:tcPr>
          <w:p w:rsidR="00305C75" w:rsidRPr="00292E2B" w:rsidRDefault="00305C75" w:rsidP="0045440D">
            <w:pPr>
              <w:jc w:val="center"/>
              <w:rPr>
                <w:color w:val="FF0000"/>
              </w:rPr>
            </w:pPr>
            <w:r w:rsidRPr="00D13AC5">
              <w:t>18,4</w:t>
            </w:r>
          </w:p>
        </w:tc>
        <w:tc>
          <w:tcPr>
            <w:tcW w:w="1844" w:type="dxa"/>
            <w:gridSpan w:val="3"/>
          </w:tcPr>
          <w:p w:rsidR="00305C75" w:rsidRPr="00292E2B" w:rsidRDefault="00305C75" w:rsidP="0045440D">
            <w:pPr>
              <w:jc w:val="center"/>
              <w:rPr>
                <w:color w:val="FF0000"/>
              </w:rPr>
            </w:pPr>
            <w:r w:rsidRPr="00D13AC5">
              <w:t xml:space="preserve">Россия </w:t>
            </w:r>
          </w:p>
        </w:tc>
        <w:tc>
          <w:tcPr>
            <w:tcW w:w="2207" w:type="dxa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D56667">
            <w:pPr>
              <w:jc w:val="center"/>
            </w:pPr>
            <w:r w:rsidRPr="00D13AC5">
              <w:t>сын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</w:t>
            </w:r>
          </w:p>
          <w:p w:rsidR="00305C75" w:rsidRPr="00D13AC5" w:rsidRDefault="00305C75" w:rsidP="0055180C">
            <w:pPr>
              <w:jc w:val="center"/>
            </w:pPr>
            <w:r w:rsidRPr="00D13AC5">
              <w:t>(общая долевая)</w:t>
            </w:r>
          </w:p>
        </w:tc>
        <w:tc>
          <w:tcPr>
            <w:tcW w:w="1080" w:type="dxa"/>
          </w:tcPr>
          <w:p w:rsidR="00305C75" w:rsidRPr="00D13AC5" w:rsidRDefault="00305C75" w:rsidP="00D56667">
            <w:pPr>
              <w:jc w:val="center"/>
            </w:pPr>
            <w:r w:rsidRPr="00D13AC5">
              <w:t>52,1</w:t>
            </w:r>
          </w:p>
        </w:tc>
        <w:tc>
          <w:tcPr>
            <w:tcW w:w="1844" w:type="dxa"/>
            <w:gridSpan w:val="3"/>
          </w:tcPr>
          <w:p w:rsidR="00305C75" w:rsidRPr="00D13AC5" w:rsidRDefault="00305C75" w:rsidP="00D56667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07" w:type="dxa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D56667">
            <w:pPr>
              <w:jc w:val="center"/>
            </w:pPr>
            <w:r w:rsidRPr="00D13AC5">
              <w:t>супруга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574037, 45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(общая долевая)</w:t>
            </w:r>
          </w:p>
        </w:tc>
        <w:tc>
          <w:tcPr>
            <w:tcW w:w="1080" w:type="dxa"/>
          </w:tcPr>
          <w:p w:rsidR="00305C75" w:rsidRPr="00D13AC5" w:rsidRDefault="00305C75" w:rsidP="00D56667">
            <w:pPr>
              <w:jc w:val="center"/>
            </w:pPr>
            <w:r w:rsidRPr="00D13AC5">
              <w:t>52,1</w:t>
            </w:r>
          </w:p>
        </w:tc>
        <w:tc>
          <w:tcPr>
            <w:tcW w:w="1844" w:type="dxa"/>
            <w:gridSpan w:val="3"/>
          </w:tcPr>
          <w:p w:rsidR="00305C75" w:rsidRPr="00D13AC5" w:rsidRDefault="00305C75" w:rsidP="00D56667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07" w:type="dxa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23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D13AC5" w:rsidRDefault="00305C75" w:rsidP="00486BEC">
            <w:pPr>
              <w:jc w:val="center"/>
            </w:pPr>
            <w:r w:rsidRPr="00D13AC5">
              <w:t xml:space="preserve">Фалалеева С.В. 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Заместитель начальника центра</w:t>
            </w:r>
          </w:p>
        </w:tc>
        <w:tc>
          <w:tcPr>
            <w:tcW w:w="2160" w:type="dxa"/>
            <w:vMerge w:val="restart"/>
          </w:tcPr>
          <w:p w:rsidR="00305C75" w:rsidRPr="00D13AC5" w:rsidRDefault="00305C75" w:rsidP="0055180C">
            <w:pPr>
              <w:jc w:val="center"/>
            </w:pPr>
            <w:r>
              <w:t>71</w:t>
            </w:r>
            <w:r w:rsidRPr="00D13AC5">
              <w:t>0726</w:t>
            </w:r>
            <w:r>
              <w:t>,00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(индивидуальная)</w:t>
            </w:r>
          </w:p>
        </w:tc>
        <w:tc>
          <w:tcPr>
            <w:tcW w:w="1080" w:type="dxa"/>
          </w:tcPr>
          <w:p w:rsidR="00305C75" w:rsidRPr="00D13AC5" w:rsidRDefault="00305C75" w:rsidP="00486BEC">
            <w:pPr>
              <w:jc w:val="center"/>
            </w:pPr>
            <w:r w:rsidRPr="00D13AC5">
              <w:t>33,1</w:t>
            </w:r>
          </w:p>
        </w:tc>
        <w:tc>
          <w:tcPr>
            <w:tcW w:w="1844" w:type="dxa"/>
            <w:gridSpan w:val="3"/>
          </w:tcPr>
          <w:p w:rsidR="00305C75" w:rsidRPr="00D13AC5" w:rsidRDefault="00305C75" w:rsidP="00486BEC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07" w:type="dxa"/>
            <w:vMerge w:val="restart"/>
          </w:tcPr>
          <w:p w:rsidR="00305C75" w:rsidRPr="003876B9" w:rsidRDefault="00305C75" w:rsidP="00C16817">
            <w:pPr>
              <w:jc w:val="center"/>
              <w:rPr>
                <w:color w:val="000000"/>
              </w:rPr>
            </w:pPr>
            <w:r w:rsidRPr="003876B9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D13AC5" w:rsidRDefault="00305C75" w:rsidP="00D56667">
            <w:pPr>
              <w:jc w:val="center"/>
            </w:pPr>
          </w:p>
        </w:tc>
        <w:tc>
          <w:tcPr>
            <w:tcW w:w="2109" w:type="dxa"/>
            <w:gridSpan w:val="2"/>
            <w:vMerge/>
          </w:tcPr>
          <w:p w:rsidR="00305C75" w:rsidRPr="00D13AC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Pr="00D13AC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 w:rsidRPr="00D13AC5">
              <w:t>Квартира (общая долевая)</w:t>
            </w:r>
          </w:p>
        </w:tc>
        <w:tc>
          <w:tcPr>
            <w:tcW w:w="1080" w:type="dxa"/>
          </w:tcPr>
          <w:p w:rsidR="00305C75" w:rsidRPr="00D13AC5" w:rsidRDefault="00305C75" w:rsidP="00D56667">
            <w:pPr>
              <w:jc w:val="center"/>
            </w:pPr>
            <w:r w:rsidRPr="00D13AC5">
              <w:t xml:space="preserve">64, 3 </w:t>
            </w:r>
          </w:p>
        </w:tc>
        <w:tc>
          <w:tcPr>
            <w:tcW w:w="1844" w:type="dxa"/>
            <w:gridSpan w:val="3"/>
          </w:tcPr>
          <w:p w:rsidR="00305C75" w:rsidRPr="00D13AC5" w:rsidRDefault="00305C75" w:rsidP="00D56667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07" w:type="dxa"/>
            <w:vMerge/>
          </w:tcPr>
          <w:p w:rsidR="00305C75" w:rsidRPr="003876B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D13AC5" w:rsidRDefault="00305C75" w:rsidP="00486BEC">
            <w:pPr>
              <w:jc w:val="center"/>
            </w:pPr>
            <w:r w:rsidRPr="00D13AC5"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332616</w:t>
            </w:r>
            <w:r>
              <w:t>,00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(общая долевая)</w:t>
            </w:r>
          </w:p>
        </w:tc>
        <w:tc>
          <w:tcPr>
            <w:tcW w:w="1080" w:type="dxa"/>
          </w:tcPr>
          <w:p w:rsidR="00305C75" w:rsidRPr="00D13AC5" w:rsidRDefault="00305C75" w:rsidP="00486BEC">
            <w:pPr>
              <w:jc w:val="center"/>
            </w:pPr>
            <w:r w:rsidRPr="00D13AC5">
              <w:t>59,0</w:t>
            </w:r>
          </w:p>
        </w:tc>
        <w:tc>
          <w:tcPr>
            <w:tcW w:w="1844" w:type="dxa"/>
            <w:gridSpan w:val="3"/>
          </w:tcPr>
          <w:p w:rsidR="00305C75" w:rsidRPr="00D13AC5" w:rsidRDefault="00305C75" w:rsidP="00486BEC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07" w:type="dxa"/>
            <w:vMerge w:val="restart"/>
          </w:tcPr>
          <w:p w:rsidR="00305C75" w:rsidRPr="003876B9" w:rsidRDefault="00305C75" w:rsidP="00C16817">
            <w:pPr>
              <w:jc w:val="center"/>
              <w:rPr>
                <w:color w:val="000000"/>
              </w:rPr>
            </w:pPr>
            <w:r w:rsidRPr="003876B9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D56667">
            <w:pPr>
              <w:jc w:val="center"/>
            </w:pPr>
          </w:p>
        </w:tc>
        <w:tc>
          <w:tcPr>
            <w:tcW w:w="2109" w:type="dxa"/>
            <w:gridSpan w:val="2"/>
            <w:vMerge/>
          </w:tcPr>
          <w:p w:rsidR="00305C75" w:rsidRPr="00D13AC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Pr="00D13AC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</w:t>
            </w:r>
          </w:p>
          <w:p w:rsidR="00305C75" w:rsidRDefault="00305C75" w:rsidP="0055180C">
            <w:pPr>
              <w:jc w:val="center"/>
            </w:pPr>
            <w:r w:rsidRPr="00D13AC5">
              <w:t>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D56667">
            <w:pPr>
              <w:jc w:val="center"/>
            </w:pPr>
            <w:r w:rsidRPr="00D13AC5">
              <w:t>33,1</w:t>
            </w:r>
          </w:p>
        </w:tc>
        <w:tc>
          <w:tcPr>
            <w:tcW w:w="1844" w:type="dxa"/>
            <w:gridSpan w:val="3"/>
          </w:tcPr>
          <w:p w:rsidR="00305C75" w:rsidRPr="00D13AC5" w:rsidRDefault="00305C75" w:rsidP="00D56667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07" w:type="dxa"/>
            <w:vMerge/>
          </w:tcPr>
          <w:p w:rsidR="00305C75" w:rsidRPr="00D13AC5" w:rsidRDefault="00305C75" w:rsidP="00C16817">
            <w:pPr>
              <w:jc w:val="center"/>
            </w:pP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D56667">
            <w:pPr>
              <w:jc w:val="center"/>
            </w:pPr>
          </w:p>
        </w:tc>
        <w:tc>
          <w:tcPr>
            <w:tcW w:w="2109" w:type="dxa"/>
            <w:gridSpan w:val="2"/>
            <w:vMerge/>
          </w:tcPr>
          <w:p w:rsidR="00305C75" w:rsidRPr="00D13AC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Pr="00D13AC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</w:t>
            </w:r>
          </w:p>
          <w:p w:rsidR="00305C75" w:rsidRDefault="00305C75" w:rsidP="0055180C">
            <w:pPr>
              <w:jc w:val="center"/>
            </w:pPr>
            <w:r w:rsidRPr="00D13AC5">
              <w:t>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D56667">
            <w:pPr>
              <w:jc w:val="center"/>
            </w:pPr>
            <w:r w:rsidRPr="00D13AC5">
              <w:t>64,3</w:t>
            </w:r>
          </w:p>
        </w:tc>
        <w:tc>
          <w:tcPr>
            <w:tcW w:w="1844" w:type="dxa"/>
            <w:gridSpan w:val="3"/>
          </w:tcPr>
          <w:p w:rsidR="00305C75" w:rsidRPr="00D13AC5" w:rsidRDefault="00305C75" w:rsidP="00D56667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07" w:type="dxa"/>
            <w:vMerge/>
          </w:tcPr>
          <w:p w:rsidR="00305C75" w:rsidRPr="00D13AC5" w:rsidRDefault="00305C75" w:rsidP="00C16817">
            <w:pPr>
              <w:jc w:val="center"/>
            </w:pPr>
          </w:p>
        </w:tc>
      </w:tr>
      <w:tr w:rsidR="00305C75" w:rsidRPr="00607B10">
        <w:trPr>
          <w:trHeight w:val="33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486BEC">
            <w:pPr>
              <w:jc w:val="center"/>
            </w:pPr>
            <w:r w:rsidRPr="00D13AC5">
              <w:t>дочь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4960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(общая долевая)</w:t>
            </w:r>
          </w:p>
        </w:tc>
        <w:tc>
          <w:tcPr>
            <w:tcW w:w="1080" w:type="dxa"/>
          </w:tcPr>
          <w:p w:rsidR="00305C75" w:rsidRPr="00D13AC5" w:rsidRDefault="00305C75" w:rsidP="00486BEC">
            <w:pPr>
              <w:jc w:val="center"/>
            </w:pPr>
            <w:r w:rsidRPr="00D13AC5">
              <w:t>64,3</w:t>
            </w:r>
          </w:p>
        </w:tc>
        <w:tc>
          <w:tcPr>
            <w:tcW w:w="1844" w:type="dxa"/>
            <w:gridSpan w:val="3"/>
          </w:tcPr>
          <w:p w:rsidR="00305C75" w:rsidRPr="00D13AC5" w:rsidRDefault="00305C75" w:rsidP="00486BEC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07" w:type="dxa"/>
          </w:tcPr>
          <w:p w:rsidR="00305C75" w:rsidRPr="003876B9" w:rsidRDefault="00305C75" w:rsidP="00C16817">
            <w:pPr>
              <w:jc w:val="center"/>
              <w:rPr>
                <w:color w:val="000000"/>
              </w:rPr>
            </w:pPr>
            <w:r w:rsidRPr="003876B9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486BEC">
            <w:pPr>
              <w:jc w:val="center"/>
            </w:pPr>
            <w:r w:rsidRPr="00D13AC5">
              <w:t>сын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(общая долевая)</w:t>
            </w:r>
          </w:p>
        </w:tc>
        <w:tc>
          <w:tcPr>
            <w:tcW w:w="1080" w:type="dxa"/>
          </w:tcPr>
          <w:p w:rsidR="00305C75" w:rsidRPr="00D13AC5" w:rsidRDefault="00305C75" w:rsidP="00486BEC">
            <w:pPr>
              <w:jc w:val="center"/>
            </w:pPr>
            <w:r w:rsidRPr="00D13AC5">
              <w:t>64,3</w:t>
            </w:r>
          </w:p>
        </w:tc>
        <w:tc>
          <w:tcPr>
            <w:tcW w:w="1844" w:type="dxa"/>
            <w:gridSpan w:val="3"/>
          </w:tcPr>
          <w:p w:rsidR="00305C75" w:rsidRPr="00D13AC5" w:rsidRDefault="00305C75" w:rsidP="00486BEC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07" w:type="dxa"/>
          </w:tcPr>
          <w:p w:rsidR="00305C75" w:rsidRPr="003876B9" w:rsidRDefault="00305C75" w:rsidP="00C16817">
            <w:pPr>
              <w:jc w:val="center"/>
              <w:rPr>
                <w:color w:val="000000"/>
              </w:rPr>
            </w:pPr>
            <w:r w:rsidRPr="003876B9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486BEC">
            <w:pPr>
              <w:jc w:val="center"/>
            </w:pPr>
            <w:r w:rsidRPr="00D13AC5">
              <w:t>Шлыкова Л.Л.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Заместитель начальника центра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551774, 27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Комната</w:t>
            </w:r>
          </w:p>
          <w:p w:rsidR="00305C75" w:rsidRPr="00D13AC5" w:rsidRDefault="00305C75" w:rsidP="0055180C">
            <w:pPr>
              <w:jc w:val="center"/>
            </w:pPr>
            <w:r w:rsidRPr="00D13AC5">
              <w:t>(индивидуальная)</w:t>
            </w:r>
          </w:p>
        </w:tc>
        <w:tc>
          <w:tcPr>
            <w:tcW w:w="1080" w:type="dxa"/>
          </w:tcPr>
          <w:p w:rsidR="00305C75" w:rsidRPr="00D13AC5" w:rsidRDefault="00305C75" w:rsidP="00486BEC">
            <w:pPr>
              <w:jc w:val="center"/>
            </w:pPr>
            <w:r w:rsidRPr="00D13AC5">
              <w:t>12,4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486BEC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D13AC5" w:rsidRDefault="00305C75" w:rsidP="00486BEC">
            <w:pPr>
              <w:jc w:val="center"/>
            </w:pPr>
            <w:r w:rsidRPr="00D13AC5"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499969, 96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</w:t>
            </w:r>
          </w:p>
          <w:p w:rsidR="00305C75" w:rsidRPr="00D13AC5" w:rsidRDefault="00305C75" w:rsidP="0055180C">
            <w:pPr>
              <w:jc w:val="center"/>
            </w:pPr>
            <w:r w:rsidRPr="00D13AC5">
              <w:t>(общая долевая)</w:t>
            </w:r>
          </w:p>
        </w:tc>
        <w:tc>
          <w:tcPr>
            <w:tcW w:w="1080" w:type="dxa"/>
          </w:tcPr>
          <w:p w:rsidR="00305C75" w:rsidRPr="00D13AC5" w:rsidRDefault="00305C75" w:rsidP="00486BEC">
            <w:pPr>
              <w:jc w:val="center"/>
            </w:pPr>
            <w:r w:rsidRPr="00D13AC5">
              <w:t>14,4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486BEC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  <w:p w:rsidR="00305C75" w:rsidRPr="00D13AC5" w:rsidRDefault="00305C75" w:rsidP="003876B9">
            <w:pPr>
              <w:jc w:val="center"/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A862C2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6644AB" w:rsidRDefault="00305C75" w:rsidP="0055180C">
            <w:pPr>
              <w:jc w:val="center"/>
              <w:rPr>
                <w:color w:val="000000"/>
              </w:rPr>
            </w:pPr>
            <w:r w:rsidRPr="006644AB">
              <w:rPr>
                <w:color w:val="000000"/>
              </w:rPr>
              <w:t>Гараж металлический (индивидуальная)</w:t>
            </w:r>
          </w:p>
        </w:tc>
        <w:tc>
          <w:tcPr>
            <w:tcW w:w="1080" w:type="dxa"/>
          </w:tcPr>
          <w:p w:rsidR="00305C75" w:rsidRPr="006644AB" w:rsidRDefault="00305C75" w:rsidP="00A862C2">
            <w:pPr>
              <w:jc w:val="center"/>
              <w:rPr>
                <w:color w:val="000000"/>
              </w:rPr>
            </w:pPr>
            <w:r w:rsidRPr="006644AB">
              <w:rPr>
                <w:color w:val="000000"/>
              </w:rPr>
              <w:t>18</w:t>
            </w:r>
          </w:p>
        </w:tc>
        <w:tc>
          <w:tcPr>
            <w:tcW w:w="1800" w:type="dxa"/>
            <w:gridSpan w:val="2"/>
          </w:tcPr>
          <w:p w:rsidR="00305C75" w:rsidRPr="006644AB" w:rsidRDefault="00305C75" w:rsidP="00A862C2">
            <w:pPr>
              <w:jc w:val="center"/>
              <w:rPr>
                <w:color w:val="000000"/>
              </w:rPr>
            </w:pPr>
            <w:r w:rsidRPr="006644AB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A862C2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6644AB" w:rsidRDefault="00305C75" w:rsidP="0055180C">
            <w:pPr>
              <w:jc w:val="center"/>
              <w:rPr>
                <w:color w:val="000000"/>
              </w:rPr>
            </w:pPr>
            <w:r w:rsidRPr="006644AB">
              <w:rPr>
                <w:color w:val="000000"/>
              </w:rPr>
              <w:t>Земельный участок садовый (индивидуальная)</w:t>
            </w:r>
          </w:p>
        </w:tc>
        <w:tc>
          <w:tcPr>
            <w:tcW w:w="1080" w:type="dxa"/>
          </w:tcPr>
          <w:p w:rsidR="00305C75" w:rsidRPr="006644AB" w:rsidRDefault="00305C75" w:rsidP="00A862C2">
            <w:pPr>
              <w:jc w:val="center"/>
              <w:rPr>
                <w:color w:val="000000"/>
              </w:rPr>
            </w:pPr>
            <w:r w:rsidRPr="006644AB">
              <w:rPr>
                <w:color w:val="000000"/>
              </w:rPr>
              <w:t>1000</w:t>
            </w:r>
          </w:p>
        </w:tc>
        <w:tc>
          <w:tcPr>
            <w:tcW w:w="1800" w:type="dxa"/>
            <w:gridSpan w:val="2"/>
          </w:tcPr>
          <w:p w:rsidR="00305C75" w:rsidRPr="006644AB" w:rsidRDefault="00305C75" w:rsidP="00A862C2">
            <w:pPr>
              <w:jc w:val="center"/>
              <w:rPr>
                <w:color w:val="000000"/>
              </w:rPr>
            </w:pPr>
            <w:r w:rsidRPr="006644AB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2C698B" w:rsidRDefault="00305C75" w:rsidP="00607B10">
            <w:pPr>
              <w:rPr>
                <w:color w:val="000000"/>
              </w:rPr>
            </w:pPr>
            <w:r w:rsidRPr="002C698B">
              <w:rPr>
                <w:color w:val="000000"/>
              </w:rPr>
              <w:t>Ананьев А.Ю.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2C698B" w:rsidRDefault="00305C75" w:rsidP="0055180C">
            <w:pPr>
              <w:jc w:val="center"/>
              <w:rPr>
                <w:color w:val="000000"/>
              </w:rPr>
            </w:pPr>
            <w:r w:rsidRPr="002C698B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392586, 85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Жилой дом</w:t>
            </w:r>
          </w:p>
          <w:p w:rsidR="00305C75" w:rsidRPr="00D13AC5" w:rsidRDefault="00305C75" w:rsidP="0055180C">
            <w:pPr>
              <w:jc w:val="center"/>
            </w:pPr>
            <w:r w:rsidRPr="00D13AC5">
              <w:t>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2C698B">
            <w:pPr>
              <w:jc w:val="center"/>
            </w:pPr>
            <w:r w:rsidRPr="00D13AC5">
              <w:t>160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2C698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D13AC5" w:rsidRDefault="00305C75" w:rsidP="00C16817">
            <w:pPr>
              <w:jc w:val="center"/>
            </w:pPr>
            <w:r w:rsidRPr="00D13AC5">
              <w:t xml:space="preserve">Автомобиль легковой </w:t>
            </w:r>
            <w:r>
              <w:t>-</w:t>
            </w:r>
            <w:r w:rsidRPr="00D13AC5">
              <w:t>Митсубиши Лансер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C698B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C698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</w:t>
            </w:r>
          </w:p>
          <w:p w:rsidR="00305C75" w:rsidRPr="00D13AC5" w:rsidRDefault="00305C75" w:rsidP="0055180C">
            <w:pPr>
              <w:jc w:val="center"/>
            </w:pPr>
            <w:r w:rsidRPr="00D13AC5">
              <w:t>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2C698B">
            <w:pPr>
              <w:jc w:val="center"/>
            </w:pPr>
            <w:r w:rsidRPr="00D13AC5">
              <w:t>48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2C698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2C698B" w:rsidRDefault="00305C75" w:rsidP="00607B10">
            <w:pPr>
              <w:rPr>
                <w:color w:val="000000"/>
              </w:rPr>
            </w:pPr>
            <w:r w:rsidRPr="002C698B">
              <w:rPr>
                <w:color w:val="000000"/>
              </w:rPr>
              <w:t>Супруга</w:t>
            </w:r>
          </w:p>
          <w:p w:rsidR="00305C75" w:rsidRPr="002C698B" w:rsidRDefault="00305C75" w:rsidP="00607B10">
            <w:pPr>
              <w:rPr>
                <w:color w:val="000000"/>
              </w:rPr>
            </w:pPr>
          </w:p>
          <w:p w:rsidR="00305C75" w:rsidRPr="002C698B" w:rsidRDefault="00305C75" w:rsidP="00607B10">
            <w:pPr>
              <w:rPr>
                <w:color w:val="000000"/>
              </w:rPr>
            </w:pPr>
          </w:p>
          <w:p w:rsidR="00305C75" w:rsidRPr="002C698B" w:rsidRDefault="00305C75" w:rsidP="00607B10">
            <w:pPr>
              <w:rPr>
                <w:color w:val="000000"/>
              </w:rPr>
            </w:pPr>
          </w:p>
          <w:p w:rsidR="00305C75" w:rsidRPr="002C698B" w:rsidRDefault="00305C75" w:rsidP="00607B10">
            <w:pPr>
              <w:rPr>
                <w:color w:val="000000"/>
              </w:rPr>
            </w:pPr>
          </w:p>
          <w:p w:rsidR="00305C75" w:rsidRPr="002C698B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2C698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 w:rsidRPr="00D13AC5">
              <w:t>195912, 70</w:t>
            </w:r>
          </w:p>
          <w:p w:rsidR="00305C75" w:rsidRDefault="00305C75" w:rsidP="0055180C">
            <w:pPr>
              <w:jc w:val="center"/>
            </w:pPr>
          </w:p>
          <w:p w:rsidR="00305C75" w:rsidRPr="00D13AC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(индивидуальная)</w:t>
            </w:r>
          </w:p>
        </w:tc>
        <w:tc>
          <w:tcPr>
            <w:tcW w:w="1080" w:type="dxa"/>
          </w:tcPr>
          <w:p w:rsidR="00305C75" w:rsidRPr="00D13AC5" w:rsidRDefault="00305C75" w:rsidP="002C698B">
            <w:pPr>
              <w:jc w:val="center"/>
            </w:pPr>
            <w:r w:rsidRPr="00D13AC5">
              <w:t>48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2C698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>
              <w:t>-</w:t>
            </w:r>
          </w:p>
        </w:tc>
      </w:tr>
      <w:tr w:rsidR="00305C75" w:rsidRPr="00607B10">
        <w:trPr>
          <w:trHeight w:val="111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C698B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D13AC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(общая долевая)</w:t>
            </w:r>
          </w:p>
        </w:tc>
        <w:tc>
          <w:tcPr>
            <w:tcW w:w="1080" w:type="dxa"/>
          </w:tcPr>
          <w:p w:rsidR="00305C75" w:rsidRPr="00D13AC5" w:rsidRDefault="00305C75" w:rsidP="002C698B">
            <w:pPr>
              <w:jc w:val="center"/>
            </w:pPr>
            <w:r w:rsidRPr="00D13AC5">
              <w:t>48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2C698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73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2C698B">
            <w:pPr>
              <w:jc w:val="center"/>
            </w:pPr>
            <w:r w:rsidRPr="00D13AC5">
              <w:t>сын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2C698B">
            <w:pPr>
              <w:jc w:val="center"/>
            </w:pPr>
            <w:r w:rsidRPr="00D13AC5">
              <w:t>48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2C698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2C698B" w:rsidRDefault="00305C75" w:rsidP="00C16817">
            <w:pPr>
              <w:jc w:val="center"/>
              <w:rPr>
                <w:color w:val="000000"/>
              </w:rPr>
            </w:pPr>
            <w:r w:rsidRPr="002C698B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1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Барановский В.В.  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Заместитель начальник отдела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399016, 93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>63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Россия 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Автомобиль легковой</w:t>
            </w:r>
            <w:r>
              <w:t>-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Кио рио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(индивидуальная)</w:t>
            </w:r>
          </w:p>
        </w:tc>
      </w:tr>
      <w:tr w:rsidR="00305C75" w:rsidRPr="00607B10">
        <w:trPr>
          <w:trHeight w:val="50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24000, 00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>63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232788" w:rsidRDefault="00305C75" w:rsidP="00125566">
            <w:pPr>
              <w:rPr>
                <w:color w:val="000000"/>
              </w:rPr>
            </w:pPr>
            <w:r w:rsidRPr="00232788">
              <w:rPr>
                <w:color w:val="000000"/>
              </w:rPr>
              <w:t>Башков В.В.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  <w:vMerge w:val="restart"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710906,47</w:t>
            </w:r>
          </w:p>
        </w:tc>
        <w:tc>
          <w:tcPr>
            <w:tcW w:w="2880" w:type="dxa"/>
            <w:gridSpan w:val="3"/>
          </w:tcPr>
          <w:p w:rsidR="00305C75" w:rsidRPr="00232788" w:rsidRDefault="00305C75" w:rsidP="0055180C">
            <w:pPr>
              <w:ind w:right="-85"/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Земельный участок</w:t>
            </w:r>
          </w:p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232788" w:rsidRDefault="00305C75" w:rsidP="00125566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1038</w:t>
            </w:r>
          </w:p>
        </w:tc>
        <w:tc>
          <w:tcPr>
            <w:tcW w:w="1800" w:type="dxa"/>
            <w:gridSpan w:val="2"/>
          </w:tcPr>
          <w:p w:rsidR="00305C75" w:rsidRPr="00232788" w:rsidRDefault="00305C75" w:rsidP="00125566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CA0D2B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Шевроле лачетти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32788" w:rsidRDefault="00305C75" w:rsidP="00125566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Жилой дом</w:t>
            </w:r>
          </w:p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232788" w:rsidRDefault="00305C75" w:rsidP="00125566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19,2</w:t>
            </w:r>
          </w:p>
        </w:tc>
        <w:tc>
          <w:tcPr>
            <w:tcW w:w="1800" w:type="dxa"/>
            <w:gridSpan w:val="2"/>
          </w:tcPr>
          <w:p w:rsidR="00305C75" w:rsidRPr="00232788" w:rsidRDefault="00305C75" w:rsidP="00125566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Pr="00232788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32788" w:rsidRDefault="00305C75" w:rsidP="00125566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1445D1" w:rsidRDefault="00305C75" w:rsidP="0055180C">
            <w:pPr>
              <w:jc w:val="center"/>
              <w:rPr>
                <w:color w:val="000000"/>
              </w:rPr>
            </w:pPr>
            <w:r w:rsidRPr="001445D1">
              <w:rPr>
                <w:color w:val="000000"/>
              </w:rPr>
              <w:t>Квартира</w:t>
            </w:r>
          </w:p>
          <w:p w:rsidR="00305C75" w:rsidRPr="001445D1" w:rsidRDefault="00305C75" w:rsidP="0055180C">
            <w:pPr>
              <w:jc w:val="center"/>
              <w:rPr>
                <w:color w:val="000000"/>
              </w:rPr>
            </w:pPr>
            <w:r w:rsidRPr="001445D1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1445D1" w:rsidRDefault="00305C75" w:rsidP="00125566">
            <w:pPr>
              <w:jc w:val="center"/>
              <w:rPr>
                <w:color w:val="000000"/>
              </w:rPr>
            </w:pPr>
            <w:r w:rsidRPr="001445D1">
              <w:rPr>
                <w:color w:val="000000"/>
              </w:rPr>
              <w:t>40,2</w:t>
            </w:r>
          </w:p>
        </w:tc>
        <w:tc>
          <w:tcPr>
            <w:tcW w:w="1800" w:type="dxa"/>
            <w:gridSpan w:val="2"/>
          </w:tcPr>
          <w:p w:rsidR="00305C75" w:rsidRPr="001445D1" w:rsidRDefault="00305C75" w:rsidP="00125566">
            <w:pPr>
              <w:jc w:val="center"/>
              <w:rPr>
                <w:color w:val="000000"/>
              </w:rPr>
            </w:pPr>
            <w:r w:rsidRPr="001445D1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Pr="00232788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32788" w:rsidRDefault="00305C75" w:rsidP="00125566">
            <w:pPr>
              <w:rPr>
                <w:color w:val="000000"/>
              </w:rPr>
            </w:pPr>
            <w:r w:rsidRPr="00232788">
              <w:rPr>
                <w:color w:val="000000"/>
              </w:rPr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235930,06</w:t>
            </w:r>
          </w:p>
        </w:tc>
        <w:tc>
          <w:tcPr>
            <w:tcW w:w="2880" w:type="dxa"/>
            <w:gridSpan w:val="3"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(</w:t>
            </w:r>
            <w:r>
              <w:rPr>
                <w:color w:val="000000"/>
              </w:rPr>
              <w:t>фактическое предоставление</w:t>
            </w:r>
            <w:r w:rsidRPr="00232788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232788" w:rsidRDefault="00305C75" w:rsidP="00125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Pr="00232788">
              <w:rPr>
                <w:color w:val="000000"/>
              </w:rPr>
              <w:t>,2</w:t>
            </w:r>
          </w:p>
        </w:tc>
        <w:tc>
          <w:tcPr>
            <w:tcW w:w="1800" w:type="dxa"/>
            <w:gridSpan w:val="2"/>
          </w:tcPr>
          <w:p w:rsidR="00305C75" w:rsidRPr="00232788" w:rsidRDefault="00305C75" w:rsidP="00125566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232788" w:rsidRDefault="00305C75" w:rsidP="00C16817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1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Болдырев А.Г.  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Заместитель начальника отдела</w:t>
            </w:r>
          </w:p>
        </w:tc>
        <w:tc>
          <w:tcPr>
            <w:tcW w:w="2160" w:type="dxa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24644, 51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(общая долевая)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61,6 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  <w:p w:rsidR="00305C75" w:rsidRPr="00D13AC5" w:rsidRDefault="00305C75" w:rsidP="00C16817">
            <w:pPr>
              <w:jc w:val="center"/>
            </w:pPr>
          </w:p>
        </w:tc>
      </w:tr>
      <w:tr w:rsidR="00305C75" w:rsidRPr="00607B10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125566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125566">
            <w:pPr>
              <w:jc w:val="center"/>
              <w:rPr>
                <w:color w:val="000000"/>
              </w:rPr>
            </w:pPr>
            <w:r w:rsidRPr="00D13AC5">
              <w:t xml:space="preserve">133, 5 </w:t>
            </w:r>
          </w:p>
        </w:tc>
        <w:tc>
          <w:tcPr>
            <w:tcW w:w="1800" w:type="dxa"/>
            <w:gridSpan w:val="2"/>
          </w:tcPr>
          <w:p w:rsidR="00305C75" w:rsidRPr="00232788" w:rsidRDefault="00305C75" w:rsidP="00125566">
            <w:pPr>
              <w:jc w:val="center"/>
              <w:rPr>
                <w:color w:val="000000"/>
              </w:rPr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Pr="00232788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11317F">
        <w:trPr>
          <w:trHeight w:val="34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BD6B02" w:rsidRDefault="00305C75" w:rsidP="0011317F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Бочкарев П.И.</w:t>
            </w:r>
          </w:p>
          <w:p w:rsidR="00305C75" w:rsidRPr="00BD6B02" w:rsidRDefault="00305C75" w:rsidP="00BD6B02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  <w:vMerge w:val="restart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429626,46</w:t>
            </w:r>
          </w:p>
        </w:tc>
        <w:tc>
          <w:tcPr>
            <w:tcW w:w="2880" w:type="dxa"/>
            <w:gridSpan w:val="3"/>
            <w:vMerge w:val="restart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Квартира</w:t>
            </w:r>
          </w:p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  <w:vMerge w:val="restart"/>
          </w:tcPr>
          <w:p w:rsidR="00305C75" w:rsidRPr="00BD6B02" w:rsidRDefault="00305C75" w:rsidP="0011317F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60,4</w:t>
            </w:r>
          </w:p>
        </w:tc>
        <w:tc>
          <w:tcPr>
            <w:tcW w:w="1800" w:type="dxa"/>
            <w:gridSpan w:val="2"/>
            <w:vMerge w:val="restart"/>
          </w:tcPr>
          <w:p w:rsidR="00305C75" w:rsidRPr="00BD6B02" w:rsidRDefault="00305C75" w:rsidP="0011317F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 xml:space="preserve">Автомобиль легковой – </w:t>
            </w:r>
          </w:p>
          <w:p w:rsidR="00305C75" w:rsidRPr="00BD6B02" w:rsidRDefault="00305C75" w:rsidP="00C16817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Рено-Сим</w:t>
            </w:r>
            <w:r>
              <w:rPr>
                <w:color w:val="000000"/>
              </w:rPr>
              <w:t>б</w:t>
            </w:r>
            <w:r w:rsidRPr="00BD6B02">
              <w:rPr>
                <w:color w:val="000000"/>
              </w:rPr>
              <w:t>ол</w:t>
            </w:r>
          </w:p>
          <w:p w:rsidR="00305C75" w:rsidRPr="00BD6B02" w:rsidRDefault="00305C75" w:rsidP="00C16817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(индивидуальная)</w:t>
            </w:r>
          </w:p>
        </w:tc>
      </w:tr>
      <w:tr w:rsidR="00305C75" w:rsidRPr="0011317F">
        <w:trPr>
          <w:trHeight w:val="34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BD6B02" w:rsidRDefault="00305C75" w:rsidP="0011317F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Pr="00BD6B02" w:rsidRDefault="00305C75" w:rsidP="0011317F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Pr="00BD6B02" w:rsidRDefault="00305C75" w:rsidP="0011317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Мот</w:t>
            </w:r>
            <w:r>
              <w:rPr>
                <w:color w:val="000000"/>
              </w:rPr>
              <w:t>о</w:t>
            </w:r>
            <w:r w:rsidRPr="00BD6B02">
              <w:rPr>
                <w:color w:val="000000"/>
              </w:rPr>
              <w:t xml:space="preserve">транспортное средство – </w:t>
            </w:r>
          </w:p>
          <w:p w:rsidR="00305C75" w:rsidRPr="00BD6B02" w:rsidRDefault="00305C75" w:rsidP="00C16817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Восход 3М</w:t>
            </w:r>
          </w:p>
          <w:p w:rsidR="00305C75" w:rsidRPr="00BD6B02" w:rsidRDefault="00305C75" w:rsidP="00C16817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(индивидуальная)</w:t>
            </w:r>
          </w:p>
        </w:tc>
      </w:tr>
      <w:tr w:rsidR="00305C75" w:rsidRPr="0011317F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BD6B02" w:rsidRDefault="00305C75" w:rsidP="0011317F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248719,08</w:t>
            </w:r>
          </w:p>
        </w:tc>
        <w:tc>
          <w:tcPr>
            <w:tcW w:w="2880" w:type="dxa"/>
            <w:gridSpan w:val="3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Гараж</w:t>
            </w:r>
            <w:r>
              <w:rPr>
                <w:color w:val="000000"/>
              </w:rPr>
              <w:t>ный бокс</w:t>
            </w:r>
          </w:p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BD6B02" w:rsidRDefault="00305C75" w:rsidP="0011317F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24</w:t>
            </w:r>
          </w:p>
        </w:tc>
        <w:tc>
          <w:tcPr>
            <w:tcW w:w="1800" w:type="dxa"/>
            <w:gridSpan w:val="2"/>
          </w:tcPr>
          <w:p w:rsidR="00305C75" w:rsidRPr="00BD6B02" w:rsidRDefault="00305C75" w:rsidP="0011317F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BD6B02" w:rsidRDefault="00305C75" w:rsidP="00C16817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-</w:t>
            </w:r>
          </w:p>
        </w:tc>
      </w:tr>
      <w:tr w:rsidR="00305C75" w:rsidRPr="0011317F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BD6B02" w:rsidRDefault="00305C75" w:rsidP="0011317F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Квартира</w:t>
            </w:r>
          </w:p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BD6B02" w:rsidRDefault="00305C75" w:rsidP="0011317F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60,4</w:t>
            </w:r>
          </w:p>
        </w:tc>
        <w:tc>
          <w:tcPr>
            <w:tcW w:w="1800" w:type="dxa"/>
            <w:gridSpan w:val="2"/>
          </w:tcPr>
          <w:p w:rsidR="00305C75" w:rsidRPr="00BD6B02" w:rsidRDefault="00305C75" w:rsidP="0011317F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BD6B0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11317F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D6B02" w:rsidRDefault="00305C75" w:rsidP="0011317F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Квартира</w:t>
            </w:r>
          </w:p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BD6B02" w:rsidRDefault="00305C75" w:rsidP="0011317F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60,4</w:t>
            </w:r>
          </w:p>
        </w:tc>
        <w:tc>
          <w:tcPr>
            <w:tcW w:w="1800" w:type="dxa"/>
            <w:gridSpan w:val="2"/>
          </w:tcPr>
          <w:p w:rsidR="00305C75" w:rsidRPr="00BD6B02" w:rsidRDefault="00305C75" w:rsidP="0011317F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D6B02" w:rsidRDefault="00305C75" w:rsidP="00C16817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D6425D" w:rsidRDefault="00305C75" w:rsidP="00607B10">
            <w:pPr>
              <w:rPr>
                <w:color w:val="000000"/>
              </w:rPr>
            </w:pPr>
            <w:r w:rsidRPr="00D6425D">
              <w:rPr>
                <w:color w:val="000000"/>
              </w:rPr>
              <w:t>Блинов С.В.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D6425D" w:rsidRDefault="00305C75" w:rsidP="0055180C">
            <w:pPr>
              <w:jc w:val="center"/>
              <w:rPr>
                <w:color w:val="000000"/>
              </w:rPr>
            </w:pPr>
            <w:r w:rsidRPr="00D6425D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  <w:vMerge w:val="restart"/>
          </w:tcPr>
          <w:p w:rsidR="00305C75" w:rsidRPr="00D6425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416599,97</w:t>
            </w:r>
          </w:p>
        </w:tc>
        <w:tc>
          <w:tcPr>
            <w:tcW w:w="2880" w:type="dxa"/>
            <w:gridSpan w:val="3"/>
          </w:tcPr>
          <w:p w:rsidR="00305C75" w:rsidRPr="00D6425D" w:rsidRDefault="00305C75" w:rsidP="0055180C">
            <w:pPr>
              <w:jc w:val="center"/>
              <w:rPr>
                <w:color w:val="000000"/>
              </w:rPr>
            </w:pPr>
            <w:r w:rsidRPr="00D6425D">
              <w:rPr>
                <w:color w:val="000000"/>
              </w:rPr>
              <w:t>Квартира</w:t>
            </w:r>
          </w:p>
          <w:p w:rsidR="00305C75" w:rsidRPr="00D6425D" w:rsidRDefault="00305C75" w:rsidP="0055180C">
            <w:pPr>
              <w:jc w:val="center"/>
              <w:rPr>
                <w:color w:val="000000"/>
              </w:rPr>
            </w:pPr>
            <w:r w:rsidRPr="00D6425D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D6425D" w:rsidRDefault="00305C75" w:rsidP="00D05149">
            <w:pPr>
              <w:jc w:val="center"/>
              <w:rPr>
                <w:color w:val="000000"/>
              </w:rPr>
            </w:pPr>
            <w:r w:rsidRPr="00D6425D">
              <w:rPr>
                <w:color w:val="000000"/>
              </w:rPr>
              <w:t>17,75</w:t>
            </w:r>
          </w:p>
        </w:tc>
        <w:tc>
          <w:tcPr>
            <w:tcW w:w="1800" w:type="dxa"/>
            <w:gridSpan w:val="2"/>
          </w:tcPr>
          <w:p w:rsidR="00305C75" w:rsidRPr="00D6425D" w:rsidRDefault="00305C75" w:rsidP="00D05149">
            <w:pPr>
              <w:jc w:val="center"/>
              <w:rPr>
                <w:color w:val="000000"/>
              </w:rPr>
            </w:pPr>
            <w:r w:rsidRPr="00D6425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D6425D" w:rsidRDefault="00305C75" w:rsidP="00C16817">
            <w:pPr>
              <w:jc w:val="center"/>
              <w:rPr>
                <w:color w:val="000000"/>
              </w:rPr>
            </w:pPr>
            <w:r w:rsidRPr="00D6425D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D6425D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D6425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D6425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D6425D" w:rsidRDefault="00305C75" w:rsidP="0055180C">
            <w:pPr>
              <w:jc w:val="center"/>
              <w:rPr>
                <w:color w:val="000000"/>
              </w:rPr>
            </w:pPr>
            <w:r w:rsidRPr="00D6425D">
              <w:rPr>
                <w:color w:val="000000"/>
              </w:rPr>
              <w:t>Квартира</w:t>
            </w:r>
          </w:p>
          <w:p w:rsidR="00305C75" w:rsidRPr="00D6425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D6425D">
              <w:rPr>
                <w:color w:val="000000"/>
              </w:rPr>
              <w:t>совместная)</w:t>
            </w:r>
          </w:p>
        </w:tc>
        <w:tc>
          <w:tcPr>
            <w:tcW w:w="1080" w:type="dxa"/>
          </w:tcPr>
          <w:p w:rsidR="00305C75" w:rsidRPr="00D6425D" w:rsidRDefault="00305C75" w:rsidP="00D05149">
            <w:pPr>
              <w:jc w:val="center"/>
              <w:rPr>
                <w:color w:val="000000"/>
              </w:rPr>
            </w:pPr>
            <w:r w:rsidRPr="00D6425D">
              <w:rPr>
                <w:color w:val="000000"/>
              </w:rPr>
              <w:t>75,1</w:t>
            </w:r>
          </w:p>
        </w:tc>
        <w:tc>
          <w:tcPr>
            <w:tcW w:w="1800" w:type="dxa"/>
            <w:gridSpan w:val="2"/>
          </w:tcPr>
          <w:p w:rsidR="00305C75" w:rsidRPr="00D6425D" w:rsidRDefault="00305C75" w:rsidP="00D05149">
            <w:pPr>
              <w:jc w:val="center"/>
              <w:rPr>
                <w:color w:val="000000"/>
              </w:rPr>
            </w:pPr>
            <w:r w:rsidRPr="00D6425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D6425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 w:rsidRPr="00D6425D">
              <w:rPr>
                <w:color w:val="000000"/>
              </w:rPr>
              <w:t>Супруга</w:t>
            </w:r>
          </w:p>
          <w:p w:rsidR="00305C75" w:rsidRPr="00D6425D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Pr="00D6425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204578,53</w:t>
            </w:r>
          </w:p>
          <w:p w:rsidR="00305C75" w:rsidRPr="00D6425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D6425D" w:rsidRDefault="00305C75" w:rsidP="0055180C">
            <w:pPr>
              <w:jc w:val="center"/>
              <w:rPr>
                <w:color w:val="000000"/>
              </w:rPr>
            </w:pPr>
            <w:r w:rsidRPr="00D6425D">
              <w:rPr>
                <w:color w:val="000000"/>
              </w:rPr>
              <w:t>Квартира</w:t>
            </w:r>
          </w:p>
          <w:p w:rsidR="00305C75" w:rsidRPr="00D6425D" w:rsidRDefault="00305C75" w:rsidP="0055180C">
            <w:pPr>
              <w:jc w:val="center"/>
              <w:rPr>
                <w:color w:val="000000"/>
              </w:rPr>
            </w:pPr>
            <w:r w:rsidRPr="00D6425D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D6425D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25,75</w:t>
            </w:r>
          </w:p>
        </w:tc>
        <w:tc>
          <w:tcPr>
            <w:tcW w:w="1800" w:type="dxa"/>
            <w:gridSpan w:val="2"/>
          </w:tcPr>
          <w:p w:rsidR="00305C75" w:rsidRPr="00D6425D" w:rsidRDefault="00305C75" w:rsidP="00D05149">
            <w:pPr>
              <w:jc w:val="center"/>
              <w:rPr>
                <w:color w:val="000000"/>
              </w:rPr>
            </w:pPr>
            <w:r w:rsidRPr="00D6425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D6425D" w:rsidRDefault="00305C75" w:rsidP="00C16817">
            <w:pPr>
              <w:jc w:val="center"/>
              <w:rPr>
                <w:color w:val="000000"/>
              </w:rPr>
            </w:pPr>
            <w:r w:rsidRPr="00D6425D">
              <w:rPr>
                <w:color w:val="000000"/>
              </w:rPr>
              <w:t xml:space="preserve">Автомобиль легковой </w:t>
            </w:r>
            <w:r>
              <w:rPr>
                <w:color w:val="000000"/>
              </w:rPr>
              <w:t xml:space="preserve">- </w:t>
            </w:r>
            <w:r w:rsidRPr="00D6425D">
              <w:rPr>
                <w:color w:val="000000"/>
                <w:lang w:val="en-US"/>
              </w:rPr>
              <w:t>KIA</w:t>
            </w:r>
            <w:r w:rsidRPr="00D6425D">
              <w:rPr>
                <w:color w:val="000000"/>
              </w:rPr>
              <w:t xml:space="preserve"> </w:t>
            </w:r>
            <w:r w:rsidRPr="00D6425D">
              <w:rPr>
                <w:color w:val="000000"/>
                <w:lang w:val="en-US"/>
              </w:rPr>
              <w:t>Cerato</w:t>
            </w:r>
          </w:p>
          <w:p w:rsidR="00305C75" w:rsidRPr="00D6425D" w:rsidRDefault="00305C75" w:rsidP="00C16817">
            <w:pPr>
              <w:jc w:val="center"/>
              <w:rPr>
                <w:color w:val="000000"/>
              </w:rPr>
            </w:pPr>
            <w:r w:rsidRPr="00D6425D">
              <w:rPr>
                <w:color w:val="000000"/>
              </w:rPr>
              <w:t>(индивидуальная)</w:t>
            </w:r>
          </w:p>
          <w:p w:rsidR="00305C75" w:rsidRPr="00D6425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D6425D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D6425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D6425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D6425D" w:rsidRDefault="00305C75" w:rsidP="0055180C">
            <w:pPr>
              <w:jc w:val="center"/>
              <w:rPr>
                <w:color w:val="000000"/>
              </w:rPr>
            </w:pPr>
            <w:r w:rsidRPr="00D6425D">
              <w:rPr>
                <w:color w:val="000000"/>
              </w:rPr>
              <w:t>Квартира</w:t>
            </w:r>
          </w:p>
          <w:p w:rsidR="00305C75" w:rsidRPr="00D6425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D6425D">
              <w:rPr>
                <w:color w:val="000000"/>
              </w:rPr>
              <w:t>совместная)</w:t>
            </w:r>
          </w:p>
        </w:tc>
        <w:tc>
          <w:tcPr>
            <w:tcW w:w="1080" w:type="dxa"/>
          </w:tcPr>
          <w:p w:rsidR="00305C75" w:rsidRPr="00D6425D" w:rsidRDefault="00305C75" w:rsidP="00D05149">
            <w:pPr>
              <w:jc w:val="center"/>
              <w:rPr>
                <w:color w:val="000000"/>
              </w:rPr>
            </w:pPr>
            <w:r w:rsidRPr="00D6425D">
              <w:rPr>
                <w:color w:val="000000"/>
              </w:rPr>
              <w:t>75,1</w:t>
            </w:r>
          </w:p>
        </w:tc>
        <w:tc>
          <w:tcPr>
            <w:tcW w:w="1800" w:type="dxa"/>
            <w:gridSpan w:val="2"/>
          </w:tcPr>
          <w:p w:rsidR="00305C75" w:rsidRPr="00D6425D" w:rsidRDefault="00305C75" w:rsidP="00D05149">
            <w:pPr>
              <w:jc w:val="center"/>
              <w:rPr>
                <w:color w:val="000000"/>
              </w:rPr>
            </w:pPr>
            <w:r w:rsidRPr="00D6425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D6425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6425D" w:rsidRDefault="00305C75" w:rsidP="00607B10">
            <w:pPr>
              <w:rPr>
                <w:color w:val="000000"/>
              </w:rPr>
            </w:pPr>
            <w:r w:rsidRPr="00D6425D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D6425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D6425D" w:rsidRDefault="00305C75" w:rsidP="0055180C">
            <w:pPr>
              <w:jc w:val="center"/>
              <w:rPr>
                <w:color w:val="000000"/>
              </w:rPr>
            </w:pPr>
            <w:r w:rsidRPr="00D6425D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D6425D" w:rsidRDefault="00305C75" w:rsidP="0055180C">
            <w:pPr>
              <w:jc w:val="center"/>
              <w:rPr>
                <w:color w:val="000000"/>
              </w:rPr>
            </w:pPr>
            <w:r w:rsidRPr="00D6425D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6425D" w:rsidRDefault="00305C75" w:rsidP="00D05149">
            <w:pPr>
              <w:jc w:val="center"/>
              <w:rPr>
                <w:color w:val="000000"/>
              </w:rPr>
            </w:pPr>
            <w:r w:rsidRPr="00D6425D">
              <w:rPr>
                <w:color w:val="000000"/>
              </w:rPr>
              <w:t>75,1</w:t>
            </w:r>
          </w:p>
        </w:tc>
        <w:tc>
          <w:tcPr>
            <w:tcW w:w="1800" w:type="dxa"/>
            <w:gridSpan w:val="2"/>
          </w:tcPr>
          <w:p w:rsidR="00305C75" w:rsidRPr="00D6425D" w:rsidRDefault="00305C75" w:rsidP="00D05149">
            <w:pPr>
              <w:jc w:val="center"/>
              <w:rPr>
                <w:color w:val="000000"/>
              </w:rPr>
            </w:pPr>
            <w:r w:rsidRPr="00D6425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D6425D" w:rsidRDefault="00305C75" w:rsidP="00C16817">
            <w:pPr>
              <w:jc w:val="center"/>
              <w:rPr>
                <w:color w:val="000000"/>
              </w:rPr>
            </w:pPr>
            <w:r w:rsidRPr="00D6425D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6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401DC0" w:rsidRDefault="00305C75" w:rsidP="005D2E6B">
            <w:pPr>
              <w:rPr>
                <w:color w:val="000000"/>
              </w:rPr>
            </w:pPr>
            <w:r>
              <w:rPr>
                <w:color w:val="000000"/>
              </w:rPr>
              <w:t>Галкин А.М.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401DC0" w:rsidRDefault="00305C75" w:rsidP="0055180C">
            <w:pPr>
              <w:jc w:val="center"/>
              <w:rPr>
                <w:color w:val="000000"/>
              </w:rPr>
            </w:pPr>
            <w:r w:rsidRPr="00FF2AA8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  <w:vMerge w:val="restart"/>
          </w:tcPr>
          <w:p w:rsidR="00305C75" w:rsidRPr="00401DC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148453,4</w:t>
            </w:r>
          </w:p>
        </w:tc>
        <w:tc>
          <w:tcPr>
            <w:tcW w:w="2880" w:type="dxa"/>
            <w:gridSpan w:val="3"/>
          </w:tcPr>
          <w:p w:rsidR="00305C75" w:rsidRPr="00401DC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(фактическое предоставление)</w:t>
            </w:r>
          </w:p>
        </w:tc>
        <w:tc>
          <w:tcPr>
            <w:tcW w:w="1080" w:type="dxa"/>
          </w:tcPr>
          <w:p w:rsidR="00305C75" w:rsidRPr="00401DC0" w:rsidRDefault="00305C75" w:rsidP="005D2E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8,9</w:t>
            </w:r>
          </w:p>
        </w:tc>
        <w:tc>
          <w:tcPr>
            <w:tcW w:w="1800" w:type="dxa"/>
            <w:gridSpan w:val="2"/>
          </w:tcPr>
          <w:p w:rsidR="00305C75" w:rsidRPr="00401DC0" w:rsidRDefault="00305C75" w:rsidP="005D2E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401DC0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Тойота Авенсис (индивидуальная)</w:t>
            </w: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D2E6B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FF2AA8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5D2E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38,0</w:t>
            </w:r>
          </w:p>
        </w:tc>
        <w:tc>
          <w:tcPr>
            <w:tcW w:w="1800" w:type="dxa"/>
            <w:gridSpan w:val="2"/>
          </w:tcPr>
          <w:p w:rsidR="00305C75" w:rsidRDefault="00305C75" w:rsidP="005D2E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7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5D2E6B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FF2AA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166701,62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5D2E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800" w:type="dxa"/>
            <w:gridSpan w:val="2"/>
          </w:tcPr>
          <w:p w:rsidR="00305C75" w:rsidRDefault="00305C75" w:rsidP="005D2E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5D2E6B">
            <w:pPr>
              <w:jc w:val="center"/>
              <w:rPr>
                <w:color w:val="000000"/>
              </w:rPr>
            </w:pPr>
          </w:p>
          <w:p w:rsidR="00305C75" w:rsidRDefault="00305C75" w:rsidP="005D2E6B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0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D2E6B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890C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38,0</w:t>
            </w:r>
          </w:p>
        </w:tc>
        <w:tc>
          <w:tcPr>
            <w:tcW w:w="1800" w:type="dxa"/>
            <w:gridSpan w:val="2"/>
          </w:tcPr>
          <w:p w:rsidR="00305C75" w:rsidRDefault="00305C75" w:rsidP="00890C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4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5D2E6B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FF2AA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401DC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(фактическое предоставление)</w:t>
            </w:r>
          </w:p>
        </w:tc>
        <w:tc>
          <w:tcPr>
            <w:tcW w:w="1080" w:type="dxa"/>
          </w:tcPr>
          <w:p w:rsidR="00305C75" w:rsidRPr="00401DC0" w:rsidRDefault="00305C75" w:rsidP="00890C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8,9</w:t>
            </w:r>
          </w:p>
        </w:tc>
        <w:tc>
          <w:tcPr>
            <w:tcW w:w="1800" w:type="dxa"/>
            <w:gridSpan w:val="2"/>
          </w:tcPr>
          <w:p w:rsidR="00305C75" w:rsidRPr="00401DC0" w:rsidRDefault="00305C75" w:rsidP="00890C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D2E6B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890C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38,0</w:t>
            </w:r>
          </w:p>
        </w:tc>
        <w:tc>
          <w:tcPr>
            <w:tcW w:w="1800" w:type="dxa"/>
            <w:gridSpan w:val="2"/>
          </w:tcPr>
          <w:p w:rsidR="00305C75" w:rsidRDefault="00305C75" w:rsidP="00890C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FF2AA8" w:rsidRDefault="00305C75" w:rsidP="00607B10">
            <w:pPr>
              <w:rPr>
                <w:color w:val="000000"/>
              </w:rPr>
            </w:pPr>
            <w:r w:rsidRPr="00FF2AA8">
              <w:rPr>
                <w:color w:val="000000"/>
              </w:rPr>
              <w:t>Ганин М.М.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FF2AA8" w:rsidRDefault="00305C75" w:rsidP="0055180C">
            <w:pPr>
              <w:jc w:val="center"/>
              <w:rPr>
                <w:color w:val="000000"/>
              </w:rPr>
            </w:pPr>
            <w:r w:rsidRPr="00FF2AA8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  <w:vMerge w:val="restart"/>
          </w:tcPr>
          <w:p w:rsidR="00305C75" w:rsidRPr="00FF2AA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397668,71</w:t>
            </w:r>
          </w:p>
        </w:tc>
        <w:tc>
          <w:tcPr>
            <w:tcW w:w="2880" w:type="dxa"/>
            <w:gridSpan w:val="3"/>
          </w:tcPr>
          <w:p w:rsidR="00305C75" w:rsidRPr="00FF2AA8" w:rsidRDefault="00305C75" w:rsidP="0055180C">
            <w:pPr>
              <w:jc w:val="center"/>
              <w:rPr>
                <w:color w:val="000000"/>
              </w:rPr>
            </w:pPr>
            <w:r w:rsidRPr="00FF2AA8">
              <w:rPr>
                <w:color w:val="000000"/>
              </w:rPr>
              <w:t>Квартира</w:t>
            </w:r>
          </w:p>
          <w:p w:rsidR="00305C75" w:rsidRPr="00FF2AA8" w:rsidRDefault="00305C75" w:rsidP="0055180C">
            <w:pPr>
              <w:jc w:val="center"/>
              <w:rPr>
                <w:color w:val="000000"/>
              </w:rPr>
            </w:pPr>
            <w:r w:rsidRPr="00FF2AA8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FF2AA8" w:rsidRDefault="00305C75" w:rsidP="00D05149">
            <w:pPr>
              <w:jc w:val="center"/>
              <w:rPr>
                <w:color w:val="000000"/>
              </w:rPr>
            </w:pPr>
            <w:r w:rsidRPr="00FF2AA8">
              <w:rPr>
                <w:color w:val="000000"/>
              </w:rPr>
              <w:t>43</w:t>
            </w:r>
          </w:p>
        </w:tc>
        <w:tc>
          <w:tcPr>
            <w:tcW w:w="1800" w:type="dxa"/>
            <w:gridSpan w:val="2"/>
          </w:tcPr>
          <w:p w:rsidR="00305C75" w:rsidRPr="00FF2AA8" w:rsidRDefault="00305C75" w:rsidP="00D05149">
            <w:pPr>
              <w:jc w:val="center"/>
              <w:rPr>
                <w:color w:val="000000"/>
              </w:rPr>
            </w:pPr>
            <w:r w:rsidRPr="00FF2AA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FF2AA8" w:rsidRDefault="00305C75" w:rsidP="00C16817">
            <w:pPr>
              <w:jc w:val="center"/>
              <w:rPr>
                <w:color w:val="000000"/>
              </w:rPr>
            </w:pPr>
            <w:r w:rsidRPr="00FF2AA8">
              <w:rPr>
                <w:color w:val="000000"/>
              </w:rPr>
              <w:t>Автомобиль легковой-</w:t>
            </w:r>
          </w:p>
          <w:p w:rsidR="00305C75" w:rsidRPr="00FF2AA8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  <w:r w:rsidRPr="00FF2AA8">
              <w:rPr>
                <w:color w:val="000000"/>
              </w:rPr>
              <w:t>ендай Соната 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FF2AA8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FF2AA8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FF2AA8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FF2AA8" w:rsidRDefault="00305C75" w:rsidP="0055180C">
            <w:pPr>
              <w:jc w:val="center"/>
              <w:rPr>
                <w:color w:val="000000"/>
              </w:rPr>
            </w:pPr>
            <w:r w:rsidRPr="00FF2AA8">
              <w:rPr>
                <w:color w:val="000000"/>
              </w:rPr>
              <w:t>Квартира</w:t>
            </w:r>
          </w:p>
          <w:p w:rsidR="00305C75" w:rsidRPr="00FF2AA8" w:rsidRDefault="00305C75" w:rsidP="0055180C">
            <w:pPr>
              <w:jc w:val="center"/>
              <w:rPr>
                <w:color w:val="000000"/>
              </w:rPr>
            </w:pPr>
            <w:r w:rsidRPr="00FF2AA8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FF2AA8" w:rsidRDefault="00305C75" w:rsidP="00D05149">
            <w:pPr>
              <w:jc w:val="center"/>
              <w:rPr>
                <w:color w:val="000000"/>
              </w:rPr>
            </w:pPr>
            <w:r w:rsidRPr="00FF2AA8">
              <w:rPr>
                <w:color w:val="000000"/>
              </w:rPr>
              <w:t>84</w:t>
            </w:r>
          </w:p>
        </w:tc>
        <w:tc>
          <w:tcPr>
            <w:tcW w:w="1800" w:type="dxa"/>
            <w:gridSpan w:val="2"/>
          </w:tcPr>
          <w:p w:rsidR="00305C75" w:rsidRPr="00FF2AA8" w:rsidRDefault="00305C75" w:rsidP="00D05149">
            <w:pPr>
              <w:jc w:val="center"/>
              <w:rPr>
                <w:color w:val="000000"/>
              </w:rPr>
            </w:pPr>
            <w:r w:rsidRPr="00FF2AA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FF2AA8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48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F2AA8" w:rsidRDefault="00305C75" w:rsidP="00607B10">
            <w:pPr>
              <w:rPr>
                <w:color w:val="000000"/>
              </w:rPr>
            </w:pPr>
            <w:r w:rsidRPr="00FF2AA8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FF2AA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FF2AA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67050,16</w:t>
            </w:r>
          </w:p>
        </w:tc>
        <w:tc>
          <w:tcPr>
            <w:tcW w:w="2880" w:type="dxa"/>
            <w:gridSpan w:val="3"/>
          </w:tcPr>
          <w:p w:rsidR="00305C75" w:rsidRPr="00FF2AA8" w:rsidRDefault="00305C75" w:rsidP="0055180C">
            <w:pPr>
              <w:jc w:val="center"/>
              <w:rPr>
                <w:color w:val="000000"/>
              </w:rPr>
            </w:pPr>
            <w:r w:rsidRPr="00FF2AA8">
              <w:rPr>
                <w:color w:val="000000"/>
              </w:rPr>
              <w:t>Квартира</w:t>
            </w:r>
          </w:p>
          <w:p w:rsidR="00305C75" w:rsidRPr="00FF2AA8" w:rsidRDefault="00305C75" w:rsidP="0055180C">
            <w:pPr>
              <w:jc w:val="center"/>
              <w:rPr>
                <w:color w:val="000000"/>
              </w:rPr>
            </w:pPr>
            <w:r w:rsidRPr="00FF2AA8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FF2AA8" w:rsidRDefault="00305C75" w:rsidP="00D05149">
            <w:pPr>
              <w:jc w:val="center"/>
              <w:rPr>
                <w:color w:val="000000"/>
              </w:rPr>
            </w:pPr>
            <w:r w:rsidRPr="00FF2AA8">
              <w:rPr>
                <w:color w:val="000000"/>
              </w:rPr>
              <w:t>43</w:t>
            </w:r>
          </w:p>
        </w:tc>
        <w:tc>
          <w:tcPr>
            <w:tcW w:w="1800" w:type="dxa"/>
            <w:gridSpan w:val="2"/>
          </w:tcPr>
          <w:p w:rsidR="00305C75" w:rsidRPr="00FF2AA8" w:rsidRDefault="00305C75" w:rsidP="00D05149">
            <w:pPr>
              <w:jc w:val="center"/>
              <w:rPr>
                <w:color w:val="000000"/>
              </w:rPr>
            </w:pPr>
            <w:r w:rsidRPr="00FF2AA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Сузуки Гранд Витара (индивидуальная)</w:t>
            </w:r>
          </w:p>
          <w:p w:rsidR="00305C75" w:rsidRPr="00FF2AA8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4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F2AA8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FF2AA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  <w:p w:rsidR="00305C75" w:rsidRPr="00FF2AA8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Pr="00FF2AA8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Глушков Д.В.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412613,76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31,5</w:t>
            </w:r>
          </w:p>
        </w:tc>
        <w:tc>
          <w:tcPr>
            <w:tcW w:w="1800" w:type="dxa"/>
            <w:gridSpan w:val="2"/>
          </w:tcPr>
          <w:p w:rsidR="00305C75" w:rsidRPr="00FF2AA8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Легковой автомобиль – 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Грейт Уолл (индивидуальная)</w:t>
            </w:r>
          </w:p>
        </w:tc>
      </w:tr>
      <w:tr w:rsidR="00305C75" w:rsidRPr="00607B10">
        <w:trPr>
          <w:trHeight w:val="50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 индивидуальная)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54,6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15880,95</w:t>
            </w:r>
          </w:p>
        </w:tc>
        <w:tc>
          <w:tcPr>
            <w:tcW w:w="2880" w:type="dxa"/>
            <w:gridSpan w:val="3"/>
          </w:tcPr>
          <w:p w:rsidR="00305C75" w:rsidRPr="00FF2AA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FF2AA8" w:rsidRDefault="00305C75" w:rsidP="00F940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54,6</w:t>
            </w:r>
          </w:p>
        </w:tc>
        <w:tc>
          <w:tcPr>
            <w:tcW w:w="1800" w:type="dxa"/>
            <w:gridSpan w:val="2"/>
          </w:tcPr>
          <w:p w:rsidR="00305C75" w:rsidRPr="00FF2AA8" w:rsidRDefault="00305C75" w:rsidP="00F940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0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FF2AA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F940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  <w:p w:rsidR="00305C75" w:rsidRPr="00FF2AA8" w:rsidRDefault="00305C75" w:rsidP="00F9406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Pr="00FF2AA8" w:rsidRDefault="00305C75" w:rsidP="00F940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B57CF9" w:rsidRDefault="00305C75" w:rsidP="00607B10">
            <w:pPr>
              <w:rPr>
                <w:color w:val="000000"/>
              </w:rPr>
            </w:pPr>
            <w:r w:rsidRPr="00B57CF9">
              <w:rPr>
                <w:color w:val="000000"/>
              </w:rPr>
              <w:t>Голованов А.А.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B57CF9" w:rsidRDefault="00305C75" w:rsidP="0055180C">
            <w:pPr>
              <w:jc w:val="center"/>
              <w:rPr>
                <w:color w:val="000000"/>
              </w:rPr>
            </w:pPr>
            <w:r w:rsidRPr="00B57CF9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  <w:vMerge w:val="restart"/>
          </w:tcPr>
          <w:p w:rsidR="00305C75" w:rsidRPr="00B57CF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426370,94</w:t>
            </w:r>
          </w:p>
        </w:tc>
        <w:tc>
          <w:tcPr>
            <w:tcW w:w="2880" w:type="dxa"/>
            <w:gridSpan w:val="3"/>
          </w:tcPr>
          <w:p w:rsidR="00305C75" w:rsidRPr="00B57CF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(договор</w:t>
            </w:r>
            <w:r w:rsidRPr="00B57CF9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B57CF9" w:rsidRDefault="00305C75" w:rsidP="00D05149">
            <w:pPr>
              <w:jc w:val="center"/>
              <w:rPr>
                <w:color w:val="000000"/>
              </w:rPr>
            </w:pPr>
            <w:r w:rsidRPr="00B57CF9">
              <w:rPr>
                <w:color w:val="000000"/>
              </w:rPr>
              <w:t>19</w:t>
            </w:r>
          </w:p>
        </w:tc>
        <w:tc>
          <w:tcPr>
            <w:tcW w:w="1800" w:type="dxa"/>
            <w:gridSpan w:val="2"/>
          </w:tcPr>
          <w:p w:rsidR="00305C75" w:rsidRPr="00B57CF9" w:rsidRDefault="00305C75" w:rsidP="00D05149">
            <w:pPr>
              <w:jc w:val="center"/>
              <w:rPr>
                <w:color w:val="000000"/>
              </w:rPr>
            </w:pPr>
            <w:r w:rsidRPr="00B57CF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B57CF9" w:rsidRDefault="00305C75" w:rsidP="00C16817">
            <w:pPr>
              <w:jc w:val="center"/>
              <w:rPr>
                <w:color w:val="000000"/>
              </w:rPr>
            </w:pPr>
            <w:r w:rsidRPr="00B57CF9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607B10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B57CF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Комната </w:t>
            </w:r>
            <w:r w:rsidRPr="00B57CF9">
              <w:rPr>
                <w:color w:val="000000"/>
              </w:rPr>
              <w:t xml:space="preserve"> (фактическое предоставление)</w:t>
            </w:r>
          </w:p>
        </w:tc>
        <w:tc>
          <w:tcPr>
            <w:tcW w:w="1080" w:type="dxa"/>
          </w:tcPr>
          <w:p w:rsidR="00305C75" w:rsidRPr="00B57CF9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19,3</w:t>
            </w:r>
          </w:p>
        </w:tc>
        <w:tc>
          <w:tcPr>
            <w:tcW w:w="1800" w:type="dxa"/>
            <w:gridSpan w:val="2"/>
          </w:tcPr>
          <w:p w:rsidR="00305C75" w:rsidRPr="00B57CF9" w:rsidRDefault="00305C75" w:rsidP="00D05149">
            <w:pPr>
              <w:jc w:val="center"/>
              <w:rPr>
                <w:color w:val="000000"/>
              </w:rPr>
            </w:pPr>
            <w:r w:rsidRPr="00B57CF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29352D">
            <w:pPr>
              <w:rPr>
                <w:color w:val="000000"/>
              </w:rPr>
            </w:pPr>
            <w:r w:rsidRPr="004F2209">
              <w:rPr>
                <w:color w:val="000000"/>
              </w:rPr>
              <w:t>Горева Е.Е.</w:t>
            </w:r>
          </w:p>
          <w:p w:rsidR="00305C75" w:rsidRDefault="00305C75" w:rsidP="0029352D">
            <w:pPr>
              <w:rPr>
                <w:color w:val="000000"/>
              </w:rPr>
            </w:pPr>
          </w:p>
          <w:p w:rsidR="00305C75" w:rsidRDefault="00305C75" w:rsidP="0029352D">
            <w:pPr>
              <w:rPr>
                <w:color w:val="000000"/>
              </w:rPr>
            </w:pPr>
          </w:p>
          <w:p w:rsidR="00305C75" w:rsidRPr="004F2209" w:rsidRDefault="00305C75" w:rsidP="0029352D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414685,24</w:t>
            </w:r>
          </w:p>
          <w:p w:rsidR="00305C75" w:rsidRPr="004F220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</w:t>
            </w:r>
            <w:r w:rsidRPr="004F2209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4F2209" w:rsidRDefault="00305C75" w:rsidP="0029352D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50,2</w:t>
            </w:r>
          </w:p>
        </w:tc>
        <w:tc>
          <w:tcPr>
            <w:tcW w:w="1800" w:type="dxa"/>
            <w:gridSpan w:val="2"/>
          </w:tcPr>
          <w:p w:rsidR="00305C75" w:rsidRPr="004F2209" w:rsidRDefault="00305C75" w:rsidP="0029352D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-</w:t>
            </w:r>
          </w:p>
          <w:p w:rsidR="00305C75" w:rsidRPr="004F220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4F2209" w:rsidRDefault="00305C75" w:rsidP="0029352D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4F2209" w:rsidRDefault="00305C75" w:rsidP="0029352D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11800</w:t>
            </w:r>
          </w:p>
        </w:tc>
        <w:tc>
          <w:tcPr>
            <w:tcW w:w="1800" w:type="dxa"/>
            <w:gridSpan w:val="2"/>
          </w:tcPr>
          <w:p w:rsidR="00305C75" w:rsidRPr="004F2209" w:rsidRDefault="00305C75" w:rsidP="0029352D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4F220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4F2209" w:rsidRDefault="00305C75" w:rsidP="0029352D">
            <w:pPr>
              <w:rPr>
                <w:color w:val="000000"/>
              </w:rPr>
            </w:pPr>
            <w:r w:rsidRPr="004F2209">
              <w:rPr>
                <w:color w:val="000000"/>
              </w:rPr>
              <w:t xml:space="preserve">Супруг </w:t>
            </w:r>
          </w:p>
        </w:tc>
        <w:tc>
          <w:tcPr>
            <w:tcW w:w="2109" w:type="dxa"/>
            <w:gridSpan w:val="2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412909,58</w:t>
            </w:r>
          </w:p>
        </w:tc>
        <w:tc>
          <w:tcPr>
            <w:tcW w:w="2880" w:type="dxa"/>
            <w:gridSpan w:val="3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Квартира (</w:t>
            </w:r>
            <w:r>
              <w:rPr>
                <w:color w:val="000000"/>
              </w:rPr>
              <w:t>фактическое предоставление</w:t>
            </w:r>
            <w:r w:rsidRPr="004F2209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4F2209" w:rsidRDefault="00305C75" w:rsidP="0029352D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50,2</w:t>
            </w:r>
          </w:p>
        </w:tc>
        <w:tc>
          <w:tcPr>
            <w:tcW w:w="1800" w:type="dxa"/>
            <w:gridSpan w:val="2"/>
          </w:tcPr>
          <w:p w:rsidR="00305C75" w:rsidRPr="004F2209" w:rsidRDefault="00305C75" w:rsidP="0029352D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4F2209" w:rsidRDefault="00305C75" w:rsidP="00C16817">
            <w:pPr>
              <w:jc w:val="center"/>
              <w:rPr>
                <w:color w:val="000000"/>
              </w:rPr>
            </w:pPr>
            <w:r w:rsidRPr="006D0ACE">
              <w:rPr>
                <w:color w:val="000000"/>
              </w:rPr>
              <w:t xml:space="preserve">Автомобиль легковой </w:t>
            </w:r>
            <w:r>
              <w:rPr>
                <w:color w:val="000000"/>
              </w:rPr>
              <w:t xml:space="preserve">Ауди </w:t>
            </w:r>
            <w:r>
              <w:rPr>
                <w:color w:val="000000"/>
                <w:lang w:val="en-US"/>
              </w:rPr>
              <w:t>Q</w:t>
            </w:r>
            <w:r>
              <w:rPr>
                <w:color w:val="000000"/>
              </w:rPr>
              <w:t>7</w:t>
            </w:r>
          </w:p>
          <w:p w:rsidR="00305C75" w:rsidRPr="004F2209" w:rsidRDefault="00305C75" w:rsidP="00C16817">
            <w:pPr>
              <w:jc w:val="center"/>
              <w:rPr>
                <w:color w:val="000000"/>
              </w:rPr>
            </w:pPr>
            <w:r w:rsidRPr="006D0ACE">
              <w:rPr>
                <w:color w:val="000000"/>
              </w:rPr>
              <w:t>(индивидуальная)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D0ACE" w:rsidRDefault="00305C75" w:rsidP="00607B10">
            <w:pPr>
              <w:rPr>
                <w:color w:val="000000"/>
              </w:rPr>
            </w:pPr>
            <w:r w:rsidRPr="006D0ACE">
              <w:rPr>
                <w:color w:val="000000"/>
              </w:rPr>
              <w:t>Елагина И.Н.</w:t>
            </w:r>
          </w:p>
        </w:tc>
        <w:tc>
          <w:tcPr>
            <w:tcW w:w="2109" w:type="dxa"/>
            <w:gridSpan w:val="2"/>
          </w:tcPr>
          <w:p w:rsidR="00305C75" w:rsidRPr="006D0ACE" w:rsidRDefault="00305C75" w:rsidP="0055180C">
            <w:pPr>
              <w:jc w:val="center"/>
              <w:rPr>
                <w:color w:val="000000"/>
              </w:rPr>
            </w:pPr>
            <w:r w:rsidRPr="006D0ACE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</w:tcPr>
          <w:p w:rsidR="00305C75" w:rsidRPr="006D0AC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491499,97</w:t>
            </w:r>
          </w:p>
        </w:tc>
        <w:tc>
          <w:tcPr>
            <w:tcW w:w="2880" w:type="dxa"/>
            <w:gridSpan w:val="3"/>
          </w:tcPr>
          <w:p w:rsidR="00305C75" w:rsidRPr="006D0ACE" w:rsidRDefault="00305C75" w:rsidP="0055180C">
            <w:pPr>
              <w:jc w:val="center"/>
              <w:rPr>
                <w:color w:val="000000"/>
              </w:rPr>
            </w:pPr>
            <w:r w:rsidRPr="006D0ACE">
              <w:rPr>
                <w:color w:val="000000"/>
              </w:rPr>
              <w:t>Квартира</w:t>
            </w:r>
          </w:p>
          <w:p w:rsidR="00305C75" w:rsidRPr="006D0ACE" w:rsidRDefault="00305C75" w:rsidP="0055180C">
            <w:pPr>
              <w:jc w:val="center"/>
              <w:rPr>
                <w:color w:val="000000"/>
              </w:rPr>
            </w:pPr>
            <w:r w:rsidRPr="006D0ACE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6D0ACE" w:rsidRDefault="00305C75" w:rsidP="00D05149">
            <w:pPr>
              <w:jc w:val="center"/>
              <w:rPr>
                <w:color w:val="000000"/>
              </w:rPr>
            </w:pPr>
            <w:r w:rsidRPr="006D0ACE">
              <w:rPr>
                <w:color w:val="000000"/>
              </w:rPr>
              <w:t>58,2</w:t>
            </w:r>
          </w:p>
        </w:tc>
        <w:tc>
          <w:tcPr>
            <w:tcW w:w="1800" w:type="dxa"/>
            <w:gridSpan w:val="2"/>
          </w:tcPr>
          <w:p w:rsidR="00305C75" w:rsidRPr="006D0ACE" w:rsidRDefault="00305C75" w:rsidP="00D05149">
            <w:pPr>
              <w:jc w:val="center"/>
              <w:rPr>
                <w:color w:val="000000"/>
              </w:rPr>
            </w:pPr>
            <w:r w:rsidRPr="006D0AC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D0ACE" w:rsidRDefault="00305C75" w:rsidP="00C16817">
            <w:pPr>
              <w:jc w:val="center"/>
              <w:rPr>
                <w:color w:val="000000"/>
              </w:rPr>
            </w:pPr>
            <w:r w:rsidRPr="006D0ACE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D0ACE" w:rsidRDefault="00305C75" w:rsidP="00607B10">
            <w:pPr>
              <w:rPr>
                <w:color w:val="000000"/>
              </w:rPr>
            </w:pPr>
            <w:r w:rsidRPr="006D0ACE"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Pr="006D0AC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6D0ACE" w:rsidRDefault="00305C75" w:rsidP="0055180C">
            <w:pPr>
              <w:jc w:val="center"/>
              <w:rPr>
                <w:color w:val="000000"/>
              </w:rPr>
            </w:pPr>
            <w:r w:rsidRPr="006D0ACE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6D0ACE" w:rsidRDefault="00305C75" w:rsidP="0055180C">
            <w:pPr>
              <w:jc w:val="center"/>
              <w:rPr>
                <w:color w:val="000000"/>
              </w:rPr>
            </w:pPr>
            <w:r w:rsidRPr="006D0ACE">
              <w:rPr>
                <w:color w:val="000000"/>
              </w:rPr>
              <w:t>Квартира</w:t>
            </w:r>
          </w:p>
          <w:p w:rsidR="00305C75" w:rsidRPr="006D0ACE" w:rsidRDefault="00305C75" w:rsidP="0055180C">
            <w:pPr>
              <w:jc w:val="center"/>
              <w:rPr>
                <w:color w:val="000000"/>
              </w:rPr>
            </w:pPr>
            <w:r w:rsidRPr="006D0ACE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6D0ACE" w:rsidRDefault="00305C75" w:rsidP="00D05149">
            <w:pPr>
              <w:jc w:val="center"/>
              <w:rPr>
                <w:color w:val="000000"/>
              </w:rPr>
            </w:pPr>
            <w:r w:rsidRPr="006D0ACE">
              <w:rPr>
                <w:color w:val="000000"/>
              </w:rPr>
              <w:t>58,2</w:t>
            </w:r>
          </w:p>
        </w:tc>
        <w:tc>
          <w:tcPr>
            <w:tcW w:w="1800" w:type="dxa"/>
            <w:gridSpan w:val="2"/>
          </w:tcPr>
          <w:p w:rsidR="00305C75" w:rsidRPr="006D0ACE" w:rsidRDefault="00305C75" w:rsidP="00D05149">
            <w:pPr>
              <w:jc w:val="center"/>
              <w:rPr>
                <w:color w:val="000000"/>
              </w:rPr>
            </w:pPr>
            <w:r w:rsidRPr="006D0AC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D0ACE" w:rsidRDefault="00305C75" w:rsidP="00C16817">
            <w:pPr>
              <w:jc w:val="center"/>
              <w:rPr>
                <w:color w:val="000000"/>
              </w:rPr>
            </w:pPr>
            <w:r w:rsidRPr="006D0ACE">
              <w:rPr>
                <w:color w:val="000000"/>
              </w:rPr>
              <w:t>Автомобиль легковой ВАЗ-21110</w:t>
            </w:r>
          </w:p>
          <w:p w:rsidR="00305C75" w:rsidRPr="006D0ACE" w:rsidRDefault="00305C75" w:rsidP="00C16817">
            <w:pPr>
              <w:jc w:val="center"/>
              <w:rPr>
                <w:color w:val="000000"/>
              </w:rPr>
            </w:pPr>
            <w:r w:rsidRPr="006D0ACE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28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2C698B">
            <w:pPr>
              <w:jc w:val="center"/>
            </w:pPr>
            <w:r w:rsidRPr="00D13AC5">
              <w:t xml:space="preserve">Ефимова О.А. 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Заместитель начальника отдела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476476,5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2C698B">
            <w:pPr>
              <w:jc w:val="center"/>
            </w:pPr>
            <w:r w:rsidRPr="00D13AC5">
              <w:t>42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2C698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Автомобиль легковой Шкода Октавия (индивидуальная)</w:t>
            </w: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2C698B">
            <w:pPr>
              <w:jc w:val="center"/>
            </w:pPr>
            <w:r w:rsidRPr="00D13AC5">
              <w:t xml:space="preserve">супруг 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474178, 32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2C698B">
            <w:pPr>
              <w:jc w:val="center"/>
            </w:pPr>
            <w:r w:rsidRPr="00D13AC5">
              <w:t xml:space="preserve">42 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2C698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21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2C698B">
            <w:pPr>
              <w:jc w:val="center"/>
            </w:pPr>
            <w:r w:rsidRPr="00D13AC5">
              <w:t>сын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2C698B">
            <w:pPr>
              <w:jc w:val="center"/>
            </w:pPr>
            <w:r w:rsidRPr="00D13AC5">
              <w:t>42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2C698B">
            <w:pPr>
              <w:jc w:val="center"/>
            </w:pPr>
            <w:r w:rsidRPr="00D13AC5">
              <w:t xml:space="preserve">Россия 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 w:rsidRPr="006E016A">
              <w:rPr>
                <w:color w:val="000000"/>
              </w:rPr>
              <w:t>Ехлаков А.С.</w:t>
            </w:r>
          </w:p>
          <w:p w:rsidR="00305C75" w:rsidRPr="006E016A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Pr="006E016A" w:rsidRDefault="00305C75" w:rsidP="0055180C">
            <w:pPr>
              <w:jc w:val="center"/>
              <w:rPr>
                <w:color w:val="000000"/>
              </w:rPr>
            </w:pPr>
            <w:r w:rsidRPr="006E016A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3051973,39</w:t>
            </w:r>
          </w:p>
          <w:p w:rsidR="00305C75" w:rsidRPr="006E016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6E016A" w:rsidRDefault="00305C75" w:rsidP="0055180C">
            <w:pPr>
              <w:jc w:val="center"/>
              <w:rPr>
                <w:color w:val="000000"/>
              </w:rPr>
            </w:pPr>
            <w:r w:rsidRPr="006E016A">
              <w:rPr>
                <w:color w:val="000000"/>
              </w:rPr>
              <w:t>Квартира</w:t>
            </w:r>
          </w:p>
          <w:p w:rsidR="00305C75" w:rsidRPr="006E016A" w:rsidRDefault="00305C75" w:rsidP="0055180C">
            <w:pPr>
              <w:jc w:val="center"/>
              <w:rPr>
                <w:color w:val="000000"/>
              </w:rPr>
            </w:pPr>
            <w:r w:rsidRPr="006E016A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6E016A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45,6</w:t>
            </w:r>
          </w:p>
          <w:p w:rsidR="00305C75" w:rsidRPr="006E016A" w:rsidRDefault="00305C75" w:rsidP="00D05149">
            <w:pPr>
              <w:jc w:val="center"/>
              <w:rPr>
                <w:color w:val="000000"/>
              </w:rPr>
            </w:pPr>
          </w:p>
          <w:p w:rsidR="00305C75" w:rsidRPr="006E016A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Pr="006E016A" w:rsidRDefault="00305C75" w:rsidP="00D05149">
            <w:pPr>
              <w:jc w:val="center"/>
              <w:rPr>
                <w:color w:val="000000"/>
              </w:rPr>
            </w:pPr>
            <w:r w:rsidRPr="006E016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6E016A" w:rsidRDefault="00305C75" w:rsidP="00C16817">
            <w:pPr>
              <w:jc w:val="center"/>
              <w:rPr>
                <w:color w:val="000000"/>
              </w:rPr>
            </w:pPr>
            <w:r w:rsidRPr="006E016A">
              <w:rPr>
                <w:color w:val="000000"/>
              </w:rPr>
              <w:t>Автомобиль легковой ВАЗ 21114</w:t>
            </w:r>
          </w:p>
          <w:p w:rsidR="00305C75" w:rsidRPr="006E016A" w:rsidRDefault="00305C75" w:rsidP="00C16817">
            <w:pPr>
              <w:jc w:val="center"/>
              <w:rPr>
                <w:color w:val="000000"/>
              </w:rPr>
            </w:pPr>
            <w:r w:rsidRPr="006E016A">
              <w:rPr>
                <w:color w:val="000000"/>
              </w:rPr>
              <w:t>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6E016A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6E016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6E016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6E016A" w:rsidRDefault="00305C75" w:rsidP="0055180C">
            <w:pPr>
              <w:jc w:val="center"/>
              <w:rPr>
                <w:color w:val="000000"/>
              </w:rPr>
            </w:pPr>
            <w:r w:rsidRPr="006E016A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6E016A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70,1</w:t>
            </w:r>
          </w:p>
        </w:tc>
        <w:tc>
          <w:tcPr>
            <w:tcW w:w="1800" w:type="dxa"/>
            <w:gridSpan w:val="2"/>
          </w:tcPr>
          <w:p w:rsidR="00305C75" w:rsidRPr="006E016A" w:rsidRDefault="00305C75" w:rsidP="00D05149">
            <w:pPr>
              <w:jc w:val="center"/>
              <w:rPr>
                <w:color w:val="000000"/>
              </w:rPr>
            </w:pPr>
            <w:r w:rsidRPr="006E016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6E016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E016A" w:rsidRDefault="00305C75" w:rsidP="00607B10">
            <w:pPr>
              <w:rPr>
                <w:color w:val="000000"/>
              </w:rPr>
            </w:pPr>
            <w:r w:rsidRPr="006E016A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6E016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6E016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102165,29</w:t>
            </w:r>
          </w:p>
        </w:tc>
        <w:tc>
          <w:tcPr>
            <w:tcW w:w="2880" w:type="dxa"/>
            <w:gridSpan w:val="3"/>
          </w:tcPr>
          <w:p w:rsidR="00305C75" w:rsidRPr="006E016A" w:rsidRDefault="00305C75" w:rsidP="0055180C">
            <w:pPr>
              <w:jc w:val="center"/>
              <w:rPr>
                <w:color w:val="000000"/>
              </w:rPr>
            </w:pPr>
            <w:r w:rsidRPr="006E016A">
              <w:rPr>
                <w:color w:val="000000"/>
              </w:rPr>
              <w:t>Квартира</w:t>
            </w:r>
          </w:p>
          <w:p w:rsidR="00305C75" w:rsidRPr="006E016A" w:rsidRDefault="00305C75" w:rsidP="0055180C">
            <w:pPr>
              <w:jc w:val="center"/>
              <w:rPr>
                <w:color w:val="000000"/>
              </w:rPr>
            </w:pPr>
            <w:r w:rsidRPr="006E016A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6E016A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70,1</w:t>
            </w:r>
          </w:p>
        </w:tc>
        <w:tc>
          <w:tcPr>
            <w:tcW w:w="1800" w:type="dxa"/>
            <w:gridSpan w:val="2"/>
          </w:tcPr>
          <w:p w:rsidR="00305C75" w:rsidRPr="006E016A" w:rsidRDefault="00305C75" w:rsidP="00D05149">
            <w:pPr>
              <w:jc w:val="center"/>
              <w:rPr>
                <w:color w:val="000000"/>
              </w:rPr>
            </w:pPr>
            <w:r w:rsidRPr="006E016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E016A" w:rsidRDefault="00305C75" w:rsidP="00C16817">
            <w:pPr>
              <w:jc w:val="center"/>
              <w:rPr>
                <w:color w:val="000000"/>
              </w:rPr>
            </w:pPr>
            <w:r w:rsidRPr="006E016A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E016A" w:rsidRDefault="00305C75" w:rsidP="00607B10">
            <w:pPr>
              <w:rPr>
                <w:color w:val="000000"/>
              </w:rPr>
            </w:pPr>
            <w:r w:rsidRPr="006E016A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6E016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6E016A" w:rsidRDefault="00305C75" w:rsidP="0055180C">
            <w:pPr>
              <w:jc w:val="center"/>
              <w:rPr>
                <w:color w:val="000000"/>
              </w:rPr>
            </w:pPr>
            <w:r w:rsidRPr="006E016A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6E016A" w:rsidRDefault="00305C75" w:rsidP="0055180C">
            <w:pPr>
              <w:jc w:val="center"/>
              <w:rPr>
                <w:color w:val="000000"/>
              </w:rPr>
            </w:pPr>
            <w:r w:rsidRPr="006E016A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6E016A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70,1</w:t>
            </w:r>
          </w:p>
        </w:tc>
        <w:tc>
          <w:tcPr>
            <w:tcW w:w="1800" w:type="dxa"/>
            <w:gridSpan w:val="2"/>
          </w:tcPr>
          <w:p w:rsidR="00305C75" w:rsidRPr="006E016A" w:rsidRDefault="00305C75" w:rsidP="00D05149">
            <w:pPr>
              <w:jc w:val="center"/>
              <w:rPr>
                <w:color w:val="000000"/>
              </w:rPr>
            </w:pPr>
            <w:r w:rsidRPr="006E016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E016A" w:rsidRDefault="00305C75" w:rsidP="00C16817">
            <w:pPr>
              <w:jc w:val="center"/>
              <w:rPr>
                <w:color w:val="000000"/>
              </w:rPr>
            </w:pPr>
            <w:r w:rsidRPr="006E016A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E016A" w:rsidRDefault="00305C75" w:rsidP="00607B10">
            <w:pPr>
              <w:rPr>
                <w:color w:val="000000"/>
              </w:rPr>
            </w:pPr>
            <w:r w:rsidRPr="006E016A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6E016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6E016A" w:rsidRDefault="00305C75" w:rsidP="0055180C">
            <w:pPr>
              <w:jc w:val="center"/>
              <w:rPr>
                <w:color w:val="000000"/>
              </w:rPr>
            </w:pPr>
            <w:r w:rsidRPr="006E016A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6E016A" w:rsidRDefault="00305C75" w:rsidP="0055180C">
            <w:pPr>
              <w:jc w:val="center"/>
              <w:rPr>
                <w:color w:val="000000"/>
              </w:rPr>
            </w:pPr>
            <w:r w:rsidRPr="006E016A">
              <w:rPr>
                <w:color w:val="000000"/>
              </w:rPr>
              <w:t>Квартира</w:t>
            </w:r>
          </w:p>
          <w:p w:rsidR="00305C75" w:rsidRPr="006E016A" w:rsidRDefault="00305C75" w:rsidP="0055180C">
            <w:pPr>
              <w:jc w:val="center"/>
              <w:rPr>
                <w:color w:val="000000"/>
              </w:rPr>
            </w:pPr>
            <w:r w:rsidRPr="006E016A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6E016A" w:rsidRDefault="00305C75" w:rsidP="00D05149">
            <w:pPr>
              <w:jc w:val="center"/>
              <w:rPr>
                <w:color w:val="000000"/>
              </w:rPr>
            </w:pPr>
            <w:r w:rsidRPr="006E016A">
              <w:rPr>
                <w:color w:val="000000"/>
              </w:rPr>
              <w:t>70,</w:t>
            </w: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gridSpan w:val="2"/>
          </w:tcPr>
          <w:p w:rsidR="00305C75" w:rsidRPr="006E016A" w:rsidRDefault="00305C75" w:rsidP="00D05149">
            <w:pPr>
              <w:jc w:val="center"/>
              <w:rPr>
                <w:color w:val="000000"/>
              </w:rPr>
            </w:pPr>
            <w:r w:rsidRPr="006E016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E016A" w:rsidRDefault="00305C75" w:rsidP="00C16817">
            <w:pPr>
              <w:jc w:val="center"/>
              <w:rPr>
                <w:color w:val="000000"/>
              </w:rPr>
            </w:pPr>
            <w:r w:rsidRPr="006E016A">
              <w:rPr>
                <w:color w:val="000000"/>
              </w:rPr>
              <w:t>-</w:t>
            </w:r>
          </w:p>
        </w:tc>
      </w:tr>
      <w:tr w:rsidR="00305C75" w:rsidRPr="008D2134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8D2134" w:rsidRDefault="00305C75" w:rsidP="00607B10">
            <w:pPr>
              <w:rPr>
                <w:color w:val="000000"/>
              </w:rPr>
            </w:pPr>
            <w:r w:rsidRPr="008D2134">
              <w:rPr>
                <w:color w:val="000000"/>
              </w:rPr>
              <w:t>Золотухина Е.В.</w:t>
            </w:r>
          </w:p>
          <w:p w:rsidR="00305C75" w:rsidRPr="008D2134" w:rsidRDefault="00305C75" w:rsidP="00607B10">
            <w:pPr>
              <w:rPr>
                <w:color w:val="000000"/>
              </w:rPr>
            </w:pPr>
          </w:p>
          <w:p w:rsidR="00305C75" w:rsidRPr="008D2134" w:rsidRDefault="00305C75" w:rsidP="00607B10">
            <w:pPr>
              <w:rPr>
                <w:color w:val="000000"/>
              </w:rPr>
            </w:pPr>
          </w:p>
          <w:p w:rsidR="00305C75" w:rsidRPr="008D2134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Pr="008D2134" w:rsidRDefault="00305C75" w:rsidP="0055180C">
            <w:pPr>
              <w:jc w:val="center"/>
              <w:rPr>
                <w:color w:val="000000"/>
              </w:rPr>
            </w:pPr>
            <w:r w:rsidRPr="008D2134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  <w:vMerge w:val="restart"/>
          </w:tcPr>
          <w:p w:rsidR="00305C75" w:rsidRPr="008D213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451453,41</w:t>
            </w:r>
          </w:p>
          <w:p w:rsidR="00305C75" w:rsidRPr="008D2134" w:rsidRDefault="00305C75" w:rsidP="0055180C">
            <w:pPr>
              <w:jc w:val="center"/>
              <w:rPr>
                <w:color w:val="000000"/>
              </w:rPr>
            </w:pPr>
          </w:p>
          <w:p w:rsidR="00305C75" w:rsidRPr="008D213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8D2134" w:rsidRDefault="00305C75" w:rsidP="0055180C">
            <w:pPr>
              <w:jc w:val="center"/>
              <w:rPr>
                <w:color w:val="000000"/>
              </w:rPr>
            </w:pPr>
            <w:r w:rsidRPr="008D2134"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8D2134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  <w:tc>
          <w:tcPr>
            <w:tcW w:w="1800" w:type="dxa"/>
            <w:gridSpan w:val="2"/>
          </w:tcPr>
          <w:p w:rsidR="00305C75" w:rsidRPr="008D2134" w:rsidRDefault="00305C75" w:rsidP="00D05149">
            <w:pPr>
              <w:jc w:val="center"/>
              <w:rPr>
                <w:color w:val="000000"/>
              </w:rPr>
            </w:pPr>
            <w:r w:rsidRPr="008D213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8D2134" w:rsidRDefault="00305C75" w:rsidP="00C16817">
            <w:pPr>
              <w:jc w:val="center"/>
              <w:rPr>
                <w:color w:val="000000"/>
              </w:rPr>
            </w:pPr>
            <w:r w:rsidRPr="008D2134">
              <w:rPr>
                <w:color w:val="000000"/>
              </w:rPr>
              <w:t>Автомобиль легковой-</w:t>
            </w:r>
          </w:p>
          <w:p w:rsidR="00305C75" w:rsidRPr="008D2134" w:rsidRDefault="00305C75" w:rsidP="00C16817">
            <w:pPr>
              <w:jc w:val="center"/>
              <w:rPr>
                <w:color w:val="000000"/>
              </w:rPr>
            </w:pPr>
            <w:r w:rsidRPr="008D2134">
              <w:rPr>
                <w:color w:val="000000"/>
              </w:rPr>
              <w:t>Хундай Соната</w:t>
            </w:r>
          </w:p>
          <w:p w:rsidR="00305C75" w:rsidRPr="008D2134" w:rsidRDefault="00305C75" w:rsidP="00C16817">
            <w:pPr>
              <w:jc w:val="center"/>
              <w:rPr>
                <w:color w:val="000000"/>
              </w:rPr>
            </w:pPr>
            <w:r w:rsidRPr="008D2134">
              <w:rPr>
                <w:color w:val="000000"/>
              </w:rPr>
              <w:t>(индивидуальная)</w:t>
            </w:r>
          </w:p>
        </w:tc>
      </w:tr>
      <w:tr w:rsidR="00305C75" w:rsidRPr="008D2134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8D2134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8D213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8D213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8D2134" w:rsidRDefault="00305C75" w:rsidP="0055180C">
            <w:pPr>
              <w:jc w:val="center"/>
              <w:rPr>
                <w:color w:val="000000"/>
              </w:rPr>
            </w:pPr>
            <w:r w:rsidRPr="008D2134">
              <w:rPr>
                <w:color w:val="000000"/>
              </w:rPr>
              <w:t>Земельный участок (индивидуальный)</w:t>
            </w:r>
          </w:p>
        </w:tc>
        <w:tc>
          <w:tcPr>
            <w:tcW w:w="1080" w:type="dxa"/>
          </w:tcPr>
          <w:p w:rsidR="00305C75" w:rsidRPr="008D2134" w:rsidRDefault="00305C75" w:rsidP="00D05149">
            <w:pPr>
              <w:jc w:val="center"/>
              <w:rPr>
                <w:color w:val="000000"/>
              </w:rPr>
            </w:pPr>
            <w:r w:rsidRPr="008D2134">
              <w:rPr>
                <w:color w:val="000000"/>
              </w:rPr>
              <w:t>2062</w:t>
            </w:r>
          </w:p>
        </w:tc>
        <w:tc>
          <w:tcPr>
            <w:tcW w:w="1800" w:type="dxa"/>
            <w:gridSpan w:val="2"/>
          </w:tcPr>
          <w:p w:rsidR="00305C75" w:rsidRPr="008D2134" w:rsidRDefault="00305C75" w:rsidP="00D05149">
            <w:pPr>
              <w:jc w:val="center"/>
              <w:rPr>
                <w:color w:val="000000"/>
              </w:rPr>
            </w:pPr>
            <w:r w:rsidRPr="008D213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8D2134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8D2134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8D2134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8D213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8D213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8D2134" w:rsidRDefault="00305C75" w:rsidP="0055180C">
            <w:pPr>
              <w:jc w:val="center"/>
              <w:rPr>
                <w:color w:val="000000"/>
              </w:rPr>
            </w:pPr>
            <w:r w:rsidRPr="008D2134">
              <w:rPr>
                <w:color w:val="000000"/>
              </w:rPr>
              <w:t>Жилой дом (индивидуальный)</w:t>
            </w:r>
          </w:p>
        </w:tc>
        <w:tc>
          <w:tcPr>
            <w:tcW w:w="1080" w:type="dxa"/>
          </w:tcPr>
          <w:p w:rsidR="00305C75" w:rsidRPr="008D2134" w:rsidRDefault="00305C75" w:rsidP="00D05149">
            <w:pPr>
              <w:jc w:val="center"/>
              <w:rPr>
                <w:color w:val="000000"/>
              </w:rPr>
            </w:pPr>
            <w:r w:rsidRPr="008D2134">
              <w:rPr>
                <w:color w:val="000000"/>
              </w:rPr>
              <w:t>139,</w:t>
            </w:r>
            <w:r>
              <w:rPr>
                <w:color w:val="000000"/>
              </w:rPr>
              <w:t>6</w:t>
            </w:r>
          </w:p>
        </w:tc>
        <w:tc>
          <w:tcPr>
            <w:tcW w:w="1800" w:type="dxa"/>
            <w:gridSpan w:val="2"/>
          </w:tcPr>
          <w:p w:rsidR="00305C75" w:rsidRPr="008D2134" w:rsidRDefault="00305C75" w:rsidP="00D05149">
            <w:pPr>
              <w:jc w:val="center"/>
              <w:rPr>
                <w:color w:val="000000"/>
              </w:rPr>
            </w:pPr>
            <w:r w:rsidRPr="008D213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8D2134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8D2134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8D2134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8D213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8D213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8D2134" w:rsidRDefault="00305C75" w:rsidP="0055180C">
            <w:pPr>
              <w:jc w:val="center"/>
              <w:rPr>
                <w:color w:val="000000"/>
              </w:rPr>
            </w:pPr>
            <w:r w:rsidRPr="008D2134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8D2134" w:rsidRDefault="00305C75" w:rsidP="00D05149">
            <w:pPr>
              <w:jc w:val="center"/>
              <w:rPr>
                <w:color w:val="000000"/>
              </w:rPr>
            </w:pPr>
            <w:r w:rsidRPr="008D2134">
              <w:rPr>
                <w:color w:val="000000"/>
              </w:rPr>
              <w:t>51,5</w:t>
            </w:r>
          </w:p>
        </w:tc>
        <w:tc>
          <w:tcPr>
            <w:tcW w:w="1800" w:type="dxa"/>
            <w:gridSpan w:val="2"/>
          </w:tcPr>
          <w:p w:rsidR="00305C75" w:rsidRPr="008D2134" w:rsidRDefault="00305C75" w:rsidP="00D05149">
            <w:pPr>
              <w:jc w:val="center"/>
              <w:rPr>
                <w:color w:val="000000"/>
              </w:rPr>
            </w:pPr>
            <w:r w:rsidRPr="008D213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8D2134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8D2134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8D2134" w:rsidRDefault="00305C75" w:rsidP="00607B10">
            <w:pPr>
              <w:rPr>
                <w:color w:val="000000"/>
              </w:rPr>
            </w:pPr>
            <w:r w:rsidRPr="008D2134"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Pr="008D213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8D2134" w:rsidRDefault="00305C75" w:rsidP="0055180C">
            <w:pPr>
              <w:jc w:val="center"/>
              <w:rPr>
                <w:color w:val="000000"/>
              </w:rPr>
            </w:pPr>
            <w:r w:rsidRPr="008D2134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8D2134" w:rsidRDefault="00305C75" w:rsidP="0055180C">
            <w:pPr>
              <w:jc w:val="center"/>
              <w:rPr>
                <w:color w:val="000000"/>
              </w:rPr>
            </w:pPr>
            <w:r w:rsidRPr="008D2134">
              <w:rPr>
                <w:color w:val="000000"/>
              </w:rPr>
              <w:t>Жилой дом (</w:t>
            </w:r>
            <w:r>
              <w:rPr>
                <w:color w:val="000000"/>
              </w:rPr>
              <w:t>фактическое предоставление</w:t>
            </w:r>
            <w:r w:rsidRPr="008D2134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8D2134" w:rsidRDefault="00305C75" w:rsidP="00FD07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139,6</w:t>
            </w:r>
          </w:p>
        </w:tc>
        <w:tc>
          <w:tcPr>
            <w:tcW w:w="1800" w:type="dxa"/>
            <w:gridSpan w:val="2"/>
          </w:tcPr>
          <w:p w:rsidR="00305C75" w:rsidRPr="008D2134" w:rsidRDefault="00305C75" w:rsidP="00FD070E">
            <w:pPr>
              <w:jc w:val="center"/>
              <w:rPr>
                <w:color w:val="000000"/>
              </w:rPr>
            </w:pPr>
            <w:r w:rsidRPr="008D213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8D2134" w:rsidRDefault="00305C75" w:rsidP="00C16817">
            <w:pPr>
              <w:jc w:val="center"/>
              <w:rPr>
                <w:color w:val="000000"/>
              </w:rPr>
            </w:pPr>
            <w:r w:rsidRPr="008D2134">
              <w:rPr>
                <w:color w:val="000000"/>
              </w:rPr>
              <w:t>Автомобиль легковой-</w:t>
            </w:r>
          </w:p>
          <w:p w:rsidR="00305C75" w:rsidRPr="008D2134" w:rsidRDefault="00305C75" w:rsidP="00C16817">
            <w:pPr>
              <w:jc w:val="center"/>
              <w:rPr>
                <w:color w:val="000000"/>
              </w:rPr>
            </w:pPr>
            <w:r w:rsidRPr="008D2134">
              <w:rPr>
                <w:color w:val="000000"/>
              </w:rPr>
              <w:t>ВАЗ 2108</w:t>
            </w:r>
          </w:p>
          <w:p w:rsidR="00305C75" w:rsidRPr="008D2134" w:rsidRDefault="00305C75" w:rsidP="00C16817">
            <w:pPr>
              <w:jc w:val="center"/>
              <w:rPr>
                <w:color w:val="000000"/>
              </w:rPr>
            </w:pPr>
            <w:r w:rsidRPr="008D2134">
              <w:rPr>
                <w:color w:val="000000"/>
              </w:rPr>
              <w:t>(индивидуальная)</w:t>
            </w:r>
          </w:p>
        </w:tc>
      </w:tr>
      <w:tr w:rsidR="00305C75" w:rsidRPr="008D2134">
        <w:trPr>
          <w:trHeight w:val="32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8D2134" w:rsidRDefault="00305C75" w:rsidP="00607B10">
            <w:pPr>
              <w:rPr>
                <w:color w:val="000000"/>
              </w:rPr>
            </w:pPr>
            <w:r w:rsidRPr="008D2134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8D213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8D2134" w:rsidRDefault="00305C75" w:rsidP="0055180C">
            <w:pPr>
              <w:jc w:val="center"/>
              <w:rPr>
                <w:color w:val="000000"/>
              </w:rPr>
            </w:pPr>
            <w:r w:rsidRPr="008D2134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8D213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</w:t>
            </w:r>
          </w:p>
          <w:p w:rsidR="00305C75" w:rsidRPr="008D2134" w:rsidRDefault="00305C75" w:rsidP="0055180C">
            <w:pPr>
              <w:jc w:val="center"/>
              <w:rPr>
                <w:color w:val="000000"/>
              </w:rPr>
            </w:pPr>
            <w:r w:rsidRPr="008D2134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8D2134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17,2</w:t>
            </w:r>
          </w:p>
        </w:tc>
        <w:tc>
          <w:tcPr>
            <w:tcW w:w="1800" w:type="dxa"/>
            <w:gridSpan w:val="2"/>
          </w:tcPr>
          <w:p w:rsidR="00305C75" w:rsidRPr="008D2134" w:rsidRDefault="00305C75" w:rsidP="00D05149">
            <w:pPr>
              <w:jc w:val="center"/>
              <w:rPr>
                <w:color w:val="000000"/>
              </w:rPr>
            </w:pPr>
            <w:r w:rsidRPr="008D213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8D2134" w:rsidRDefault="00305C75" w:rsidP="00C16817">
            <w:pPr>
              <w:jc w:val="center"/>
              <w:rPr>
                <w:color w:val="000000"/>
              </w:rPr>
            </w:pPr>
            <w:r w:rsidRPr="008D2134">
              <w:rPr>
                <w:color w:val="000000"/>
              </w:rPr>
              <w:t>-</w:t>
            </w:r>
          </w:p>
        </w:tc>
      </w:tr>
      <w:tr w:rsidR="00305C75" w:rsidRPr="008D2134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8D2134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8D213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8D213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8D2134" w:rsidRDefault="00305C75" w:rsidP="0055180C">
            <w:pPr>
              <w:jc w:val="center"/>
              <w:rPr>
                <w:color w:val="000000"/>
              </w:rPr>
            </w:pPr>
            <w:r w:rsidRPr="008D2134">
              <w:rPr>
                <w:color w:val="000000"/>
              </w:rPr>
              <w:t>Жилой дом (</w:t>
            </w:r>
            <w:r>
              <w:rPr>
                <w:color w:val="000000"/>
              </w:rPr>
              <w:t>фактическое предоставление)</w:t>
            </w:r>
          </w:p>
        </w:tc>
        <w:tc>
          <w:tcPr>
            <w:tcW w:w="1080" w:type="dxa"/>
          </w:tcPr>
          <w:p w:rsidR="00305C75" w:rsidRPr="008D2134" w:rsidRDefault="00305C75" w:rsidP="00FD070E">
            <w:pPr>
              <w:jc w:val="center"/>
              <w:rPr>
                <w:color w:val="000000"/>
              </w:rPr>
            </w:pPr>
            <w:r w:rsidRPr="008D2134">
              <w:rPr>
                <w:color w:val="000000"/>
              </w:rPr>
              <w:t>139,</w:t>
            </w:r>
            <w:r>
              <w:rPr>
                <w:color w:val="000000"/>
              </w:rPr>
              <w:t>6</w:t>
            </w:r>
          </w:p>
        </w:tc>
        <w:tc>
          <w:tcPr>
            <w:tcW w:w="1800" w:type="dxa"/>
            <w:gridSpan w:val="2"/>
          </w:tcPr>
          <w:p w:rsidR="00305C75" w:rsidRPr="008D2134" w:rsidRDefault="00305C75" w:rsidP="00FD070E">
            <w:pPr>
              <w:jc w:val="center"/>
              <w:rPr>
                <w:color w:val="000000"/>
              </w:rPr>
            </w:pPr>
            <w:r w:rsidRPr="008D213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8D2134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6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8A088D" w:rsidRDefault="00305C75" w:rsidP="00607B10">
            <w:pPr>
              <w:rPr>
                <w:color w:val="000000"/>
              </w:rPr>
            </w:pPr>
            <w:r w:rsidRPr="008A088D">
              <w:rPr>
                <w:color w:val="000000"/>
              </w:rPr>
              <w:t>Зырянова Н.В.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8A088D" w:rsidRDefault="00305C75" w:rsidP="0055180C">
            <w:pPr>
              <w:jc w:val="center"/>
              <w:rPr>
                <w:color w:val="000000"/>
              </w:rPr>
            </w:pPr>
            <w:r w:rsidRPr="008A088D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  <w:vMerge w:val="restart"/>
          </w:tcPr>
          <w:p w:rsidR="00305C75" w:rsidRPr="008A088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618611,18</w:t>
            </w:r>
          </w:p>
        </w:tc>
        <w:tc>
          <w:tcPr>
            <w:tcW w:w="2880" w:type="dxa"/>
            <w:gridSpan w:val="3"/>
          </w:tcPr>
          <w:p w:rsidR="00305C75" w:rsidRPr="008A088D" w:rsidRDefault="00305C75" w:rsidP="0055180C">
            <w:pPr>
              <w:jc w:val="center"/>
              <w:rPr>
                <w:color w:val="000000"/>
              </w:rPr>
            </w:pPr>
            <w:r w:rsidRPr="008A088D">
              <w:rPr>
                <w:color w:val="000000"/>
              </w:rPr>
              <w:t>Жилая площадь в общежитии (найм)</w:t>
            </w:r>
          </w:p>
        </w:tc>
        <w:tc>
          <w:tcPr>
            <w:tcW w:w="1080" w:type="dxa"/>
          </w:tcPr>
          <w:p w:rsidR="00305C75" w:rsidRPr="008A088D" w:rsidRDefault="00305C75" w:rsidP="00D05149">
            <w:pPr>
              <w:jc w:val="center"/>
              <w:rPr>
                <w:color w:val="000000"/>
              </w:rPr>
            </w:pPr>
            <w:r w:rsidRPr="008A088D">
              <w:rPr>
                <w:color w:val="000000"/>
              </w:rPr>
              <w:t>36,6</w:t>
            </w:r>
          </w:p>
        </w:tc>
        <w:tc>
          <w:tcPr>
            <w:tcW w:w="1800" w:type="dxa"/>
            <w:gridSpan w:val="2"/>
          </w:tcPr>
          <w:p w:rsidR="00305C75" w:rsidRPr="008A088D" w:rsidRDefault="00305C75" w:rsidP="00D05149">
            <w:pPr>
              <w:jc w:val="center"/>
              <w:rPr>
                <w:color w:val="000000"/>
              </w:rPr>
            </w:pPr>
            <w:r w:rsidRPr="008A088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8A088D" w:rsidRDefault="00305C75" w:rsidP="00C16817">
            <w:pPr>
              <w:jc w:val="center"/>
              <w:rPr>
                <w:color w:val="000000"/>
              </w:rPr>
            </w:pPr>
            <w:r w:rsidRPr="008A088D">
              <w:rPr>
                <w:color w:val="000000"/>
              </w:rPr>
              <w:t>Автомобиль легковой-</w:t>
            </w:r>
          </w:p>
          <w:p w:rsidR="00305C75" w:rsidRPr="008A088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Хаима 219301</w:t>
            </w:r>
          </w:p>
          <w:p w:rsidR="00305C75" w:rsidRPr="008A088D" w:rsidRDefault="00305C75" w:rsidP="00C16817">
            <w:pPr>
              <w:jc w:val="center"/>
              <w:rPr>
                <w:color w:val="000000"/>
              </w:rPr>
            </w:pPr>
            <w:r w:rsidRPr="008A088D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8A088D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8A088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8A088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(найм)</w:t>
            </w:r>
          </w:p>
        </w:tc>
        <w:tc>
          <w:tcPr>
            <w:tcW w:w="1080" w:type="dxa"/>
          </w:tcPr>
          <w:p w:rsidR="00305C75" w:rsidRPr="008A088D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36,6</w:t>
            </w:r>
          </w:p>
        </w:tc>
        <w:tc>
          <w:tcPr>
            <w:tcW w:w="1800" w:type="dxa"/>
            <w:gridSpan w:val="2"/>
          </w:tcPr>
          <w:p w:rsidR="00305C75" w:rsidRPr="008A088D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8A088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8A088D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8A088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8A088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1080" w:type="dxa"/>
          </w:tcPr>
          <w:p w:rsidR="00305C75" w:rsidRPr="008A088D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821</w:t>
            </w:r>
          </w:p>
        </w:tc>
        <w:tc>
          <w:tcPr>
            <w:tcW w:w="1800" w:type="dxa"/>
            <w:gridSpan w:val="2"/>
          </w:tcPr>
          <w:p w:rsidR="00305C75" w:rsidRPr="008A088D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8A088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A49C4" w:rsidRDefault="00305C75" w:rsidP="00607B10">
            <w:pPr>
              <w:rPr>
                <w:color w:val="000000"/>
              </w:rPr>
            </w:pPr>
            <w:r w:rsidRPr="00CA49C4">
              <w:rPr>
                <w:color w:val="000000"/>
              </w:rPr>
              <w:t>Иванов Д.А.</w:t>
            </w:r>
          </w:p>
        </w:tc>
        <w:tc>
          <w:tcPr>
            <w:tcW w:w="2109" w:type="dxa"/>
            <w:gridSpan w:val="2"/>
          </w:tcPr>
          <w:p w:rsidR="00305C75" w:rsidRPr="00CA49C4" w:rsidRDefault="00305C75" w:rsidP="0055180C">
            <w:pPr>
              <w:jc w:val="center"/>
              <w:rPr>
                <w:color w:val="000000"/>
              </w:rPr>
            </w:pPr>
            <w:r w:rsidRPr="00CA49C4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</w:tcPr>
          <w:p w:rsidR="00305C75" w:rsidRPr="00CA49C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410121,46</w:t>
            </w:r>
          </w:p>
        </w:tc>
        <w:tc>
          <w:tcPr>
            <w:tcW w:w="2880" w:type="dxa"/>
            <w:gridSpan w:val="3"/>
          </w:tcPr>
          <w:p w:rsidR="00305C75" w:rsidRPr="00CA49C4" w:rsidRDefault="00305C75" w:rsidP="0055180C">
            <w:pPr>
              <w:jc w:val="center"/>
              <w:rPr>
                <w:color w:val="000000"/>
              </w:rPr>
            </w:pPr>
            <w:r w:rsidRPr="00CA49C4">
              <w:rPr>
                <w:color w:val="000000"/>
              </w:rPr>
              <w:t>Квартира</w:t>
            </w:r>
          </w:p>
          <w:p w:rsidR="00305C75" w:rsidRPr="00CA49C4" w:rsidRDefault="00305C75" w:rsidP="0055180C">
            <w:pPr>
              <w:jc w:val="center"/>
              <w:rPr>
                <w:color w:val="000000"/>
              </w:rPr>
            </w:pPr>
            <w:r w:rsidRPr="00CA49C4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CA49C4" w:rsidRDefault="00305C75" w:rsidP="00D05149">
            <w:pPr>
              <w:jc w:val="center"/>
              <w:rPr>
                <w:color w:val="000000"/>
              </w:rPr>
            </w:pPr>
            <w:r w:rsidRPr="00CA49C4">
              <w:rPr>
                <w:color w:val="000000"/>
              </w:rPr>
              <w:t>49,7</w:t>
            </w:r>
          </w:p>
        </w:tc>
        <w:tc>
          <w:tcPr>
            <w:tcW w:w="1800" w:type="dxa"/>
            <w:gridSpan w:val="2"/>
          </w:tcPr>
          <w:p w:rsidR="00305C75" w:rsidRPr="00CA49C4" w:rsidRDefault="00305C75" w:rsidP="00D05149">
            <w:pPr>
              <w:jc w:val="center"/>
              <w:rPr>
                <w:color w:val="000000"/>
              </w:rPr>
            </w:pPr>
            <w:r w:rsidRPr="00CA49C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A49C4" w:rsidRDefault="00305C75" w:rsidP="00C16817">
            <w:pPr>
              <w:jc w:val="center"/>
              <w:rPr>
                <w:color w:val="000000"/>
              </w:rPr>
            </w:pPr>
            <w:r w:rsidRPr="00CA49C4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A49C4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CA49C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CA49C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CA49C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CA49C4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29,8</w:t>
            </w:r>
          </w:p>
        </w:tc>
        <w:tc>
          <w:tcPr>
            <w:tcW w:w="1800" w:type="dxa"/>
            <w:gridSpan w:val="2"/>
          </w:tcPr>
          <w:p w:rsidR="00305C75" w:rsidRPr="00CA49C4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A49C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0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A49C4" w:rsidRDefault="00305C75" w:rsidP="00607B10">
            <w:pPr>
              <w:rPr>
                <w:color w:val="000000"/>
              </w:rPr>
            </w:pPr>
            <w:r w:rsidRPr="00CA49C4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CA49C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CA49C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CA49C4" w:rsidRDefault="00305C75" w:rsidP="0055180C">
            <w:pPr>
              <w:jc w:val="center"/>
              <w:rPr>
                <w:color w:val="000000"/>
              </w:rPr>
            </w:pPr>
            <w:r w:rsidRPr="00CA49C4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CA49C4" w:rsidRDefault="00305C75" w:rsidP="00D05149">
            <w:pPr>
              <w:jc w:val="center"/>
              <w:rPr>
                <w:color w:val="000000"/>
              </w:rPr>
            </w:pPr>
            <w:r w:rsidRPr="00CA49C4">
              <w:rPr>
                <w:color w:val="000000"/>
              </w:rPr>
              <w:t>49,7</w:t>
            </w:r>
          </w:p>
        </w:tc>
        <w:tc>
          <w:tcPr>
            <w:tcW w:w="1800" w:type="dxa"/>
            <w:gridSpan w:val="2"/>
          </w:tcPr>
          <w:p w:rsidR="00305C75" w:rsidRPr="00CA49C4" w:rsidRDefault="00305C75" w:rsidP="00D05149">
            <w:pPr>
              <w:jc w:val="center"/>
              <w:rPr>
                <w:color w:val="000000"/>
              </w:rPr>
            </w:pPr>
            <w:r w:rsidRPr="00CA49C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A49C4" w:rsidRDefault="00305C75" w:rsidP="00C16817">
            <w:pPr>
              <w:jc w:val="center"/>
              <w:rPr>
                <w:color w:val="000000"/>
              </w:rPr>
            </w:pPr>
            <w:r w:rsidRPr="00CA49C4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85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A49C4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Истомин Д.Ю.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 w:rsidRPr="00CA49C4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2701706,97</w:t>
            </w:r>
          </w:p>
        </w:tc>
        <w:tc>
          <w:tcPr>
            <w:tcW w:w="2880" w:type="dxa"/>
            <w:gridSpan w:val="3"/>
          </w:tcPr>
          <w:p w:rsidR="00305C75" w:rsidRPr="00BC71C4" w:rsidRDefault="00305C75" w:rsidP="0055180C">
            <w:pPr>
              <w:jc w:val="center"/>
              <w:rPr>
                <w:color w:val="000000"/>
              </w:rPr>
            </w:pPr>
            <w:r w:rsidRPr="00BC71C4">
              <w:rPr>
                <w:color w:val="000000"/>
              </w:rPr>
              <w:t>Квартира</w:t>
            </w:r>
          </w:p>
          <w:p w:rsidR="00305C75" w:rsidRPr="00BC71C4" w:rsidRDefault="00305C75" w:rsidP="0055180C">
            <w:pPr>
              <w:jc w:val="center"/>
              <w:rPr>
                <w:color w:val="000000"/>
              </w:rPr>
            </w:pPr>
            <w:r w:rsidRPr="00BC71C4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BC71C4" w:rsidRDefault="00305C75" w:rsidP="00BC71C4">
            <w:pPr>
              <w:jc w:val="center"/>
              <w:rPr>
                <w:color w:val="000000"/>
              </w:rPr>
            </w:pPr>
            <w:r w:rsidRPr="00BC71C4">
              <w:rPr>
                <w:color w:val="000000"/>
              </w:rPr>
              <w:t>60,5</w:t>
            </w:r>
          </w:p>
        </w:tc>
        <w:tc>
          <w:tcPr>
            <w:tcW w:w="1800" w:type="dxa"/>
            <w:gridSpan w:val="2"/>
          </w:tcPr>
          <w:p w:rsidR="00305C75" w:rsidRPr="00BC71C4" w:rsidRDefault="00305C75" w:rsidP="00BC71C4">
            <w:pPr>
              <w:jc w:val="center"/>
              <w:rPr>
                <w:color w:val="000000"/>
              </w:rPr>
            </w:pPr>
            <w:r w:rsidRPr="00BC71C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A49C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CA49C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17500,00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C71C4" w:rsidRDefault="00305C75" w:rsidP="0055180C">
            <w:pPr>
              <w:jc w:val="center"/>
              <w:rPr>
                <w:color w:val="000000"/>
              </w:rPr>
            </w:pPr>
            <w:r w:rsidRPr="00BC71C4"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 w:rsidRPr="00BC71C4">
              <w:rPr>
                <w:color w:val="000000"/>
              </w:rPr>
              <w:t>(индивидуальная)</w:t>
            </w:r>
          </w:p>
          <w:p w:rsidR="00305C75" w:rsidRPr="00BC71C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EE1FFB" w:rsidRDefault="00305C75" w:rsidP="00EE1FFB">
            <w:pPr>
              <w:jc w:val="center"/>
              <w:rPr>
                <w:color w:val="99CC00"/>
              </w:rPr>
            </w:pPr>
            <w:r>
              <w:rPr>
                <w:color w:val="000000"/>
              </w:rPr>
              <w:t>29,8</w:t>
            </w:r>
          </w:p>
        </w:tc>
        <w:tc>
          <w:tcPr>
            <w:tcW w:w="1800" w:type="dxa"/>
            <w:gridSpan w:val="2"/>
          </w:tcPr>
          <w:p w:rsidR="00305C75" w:rsidRPr="00BC71C4" w:rsidRDefault="00305C75" w:rsidP="00EE1FFB">
            <w:pPr>
              <w:jc w:val="center"/>
              <w:rPr>
                <w:color w:val="000000"/>
              </w:rPr>
            </w:pPr>
            <w:r w:rsidRPr="00BC71C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A49C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3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C71C4" w:rsidRDefault="00305C75" w:rsidP="0055180C">
            <w:pPr>
              <w:jc w:val="center"/>
              <w:rPr>
                <w:color w:val="000000"/>
              </w:rPr>
            </w:pPr>
            <w:r w:rsidRPr="00BC71C4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BC71C4" w:rsidRDefault="00305C75" w:rsidP="00EE1F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60,5</w:t>
            </w:r>
          </w:p>
        </w:tc>
        <w:tc>
          <w:tcPr>
            <w:tcW w:w="1800" w:type="dxa"/>
            <w:gridSpan w:val="2"/>
          </w:tcPr>
          <w:p w:rsidR="00305C75" w:rsidRPr="00BC71C4" w:rsidRDefault="00305C75" w:rsidP="00BC7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A49C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1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CA49C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BC71C4" w:rsidRDefault="00305C75" w:rsidP="0055180C">
            <w:pPr>
              <w:jc w:val="center"/>
              <w:rPr>
                <w:color w:val="000000"/>
              </w:rPr>
            </w:pPr>
            <w:r w:rsidRPr="00BC71C4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BC71C4" w:rsidRDefault="00305C75" w:rsidP="00BC71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60,5</w:t>
            </w:r>
          </w:p>
        </w:tc>
        <w:tc>
          <w:tcPr>
            <w:tcW w:w="1800" w:type="dxa"/>
            <w:gridSpan w:val="2"/>
          </w:tcPr>
          <w:p w:rsidR="00305C75" w:rsidRPr="00BC71C4" w:rsidRDefault="00305C75" w:rsidP="00BC71C4">
            <w:pPr>
              <w:jc w:val="center"/>
              <w:rPr>
                <w:color w:val="000000"/>
              </w:rPr>
            </w:pPr>
            <w:r w:rsidRPr="00BC71C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A49C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A64889" w:rsidRDefault="00305C75" w:rsidP="00607B10">
            <w:pPr>
              <w:rPr>
                <w:color w:val="000000"/>
              </w:rPr>
            </w:pPr>
            <w:r w:rsidRPr="00A64889">
              <w:rPr>
                <w:color w:val="000000"/>
              </w:rPr>
              <w:t>Каменных И.А.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Заместитель</w:t>
            </w:r>
          </w:p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начальника отдела</w:t>
            </w:r>
          </w:p>
        </w:tc>
        <w:tc>
          <w:tcPr>
            <w:tcW w:w="2160" w:type="dxa"/>
            <w:vMerge w:val="restart"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717778</w:t>
            </w:r>
          </w:p>
        </w:tc>
        <w:tc>
          <w:tcPr>
            <w:tcW w:w="2880" w:type="dxa"/>
            <w:gridSpan w:val="3"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земельный участок</w:t>
            </w:r>
          </w:p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A64889" w:rsidRDefault="00305C75" w:rsidP="00D05149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672</w:t>
            </w:r>
          </w:p>
        </w:tc>
        <w:tc>
          <w:tcPr>
            <w:tcW w:w="1800" w:type="dxa"/>
            <w:gridSpan w:val="2"/>
          </w:tcPr>
          <w:p w:rsidR="00305C75" w:rsidRPr="00A64889" w:rsidRDefault="00305C75" w:rsidP="00D05149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64889" w:rsidRDefault="00305C75" w:rsidP="00C16817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автомобиль легковой – Лада Калина 11830</w:t>
            </w:r>
          </w:p>
          <w:p w:rsidR="00305C75" w:rsidRPr="00A64889" w:rsidRDefault="00305C75" w:rsidP="00C16817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A64889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земельный участок</w:t>
            </w:r>
          </w:p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A64889" w:rsidRDefault="00305C75" w:rsidP="00D05149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600</w:t>
            </w:r>
          </w:p>
        </w:tc>
        <w:tc>
          <w:tcPr>
            <w:tcW w:w="1800" w:type="dxa"/>
            <w:gridSpan w:val="2"/>
          </w:tcPr>
          <w:p w:rsidR="00305C75" w:rsidRPr="00A64889" w:rsidRDefault="00305C75" w:rsidP="00D05149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A6488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Автоприцеп – Крепыш 8213 03 (индивидуаьная)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A64889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земельный участок</w:t>
            </w:r>
          </w:p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A64889" w:rsidRDefault="00305C75" w:rsidP="00D05149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615</w:t>
            </w:r>
          </w:p>
        </w:tc>
        <w:tc>
          <w:tcPr>
            <w:tcW w:w="1800" w:type="dxa"/>
            <w:gridSpan w:val="2"/>
          </w:tcPr>
          <w:p w:rsidR="00305C75" w:rsidRPr="00A64889" w:rsidRDefault="00305C75" w:rsidP="00D05149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A6488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A64889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земельный участок</w:t>
            </w:r>
          </w:p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A64889" w:rsidRDefault="00305C75" w:rsidP="00D05149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640</w:t>
            </w:r>
          </w:p>
        </w:tc>
        <w:tc>
          <w:tcPr>
            <w:tcW w:w="1800" w:type="dxa"/>
            <w:gridSpan w:val="2"/>
          </w:tcPr>
          <w:p w:rsidR="00305C75" w:rsidRPr="00A64889" w:rsidRDefault="00305C75" w:rsidP="00D05149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A6488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A64889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Квартира</w:t>
            </w:r>
          </w:p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A64889" w:rsidRDefault="00305C75" w:rsidP="00D05149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34</w:t>
            </w:r>
          </w:p>
        </w:tc>
        <w:tc>
          <w:tcPr>
            <w:tcW w:w="1800" w:type="dxa"/>
            <w:gridSpan w:val="2"/>
          </w:tcPr>
          <w:p w:rsidR="00305C75" w:rsidRPr="00A64889" w:rsidRDefault="00305C75" w:rsidP="00D05149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A6488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A64889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Квартира</w:t>
            </w:r>
          </w:p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A64889" w:rsidRDefault="00305C75" w:rsidP="00D05149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59,3</w:t>
            </w:r>
          </w:p>
        </w:tc>
        <w:tc>
          <w:tcPr>
            <w:tcW w:w="1800" w:type="dxa"/>
            <w:gridSpan w:val="2"/>
          </w:tcPr>
          <w:p w:rsidR="00305C75" w:rsidRPr="00A64889" w:rsidRDefault="00305C75" w:rsidP="00D05149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A6488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A64889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Квартира</w:t>
            </w:r>
          </w:p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A64889" w:rsidRDefault="00305C75" w:rsidP="00D05149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27,4</w:t>
            </w:r>
          </w:p>
        </w:tc>
        <w:tc>
          <w:tcPr>
            <w:tcW w:w="1800" w:type="dxa"/>
            <w:gridSpan w:val="2"/>
          </w:tcPr>
          <w:p w:rsidR="00305C75" w:rsidRPr="00A64889" w:rsidRDefault="00305C75" w:rsidP="00D05149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A6488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A64889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Квартира</w:t>
            </w:r>
          </w:p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A64889" w:rsidRDefault="00305C75" w:rsidP="00D05149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27,5</w:t>
            </w:r>
          </w:p>
        </w:tc>
        <w:tc>
          <w:tcPr>
            <w:tcW w:w="1800" w:type="dxa"/>
            <w:gridSpan w:val="2"/>
          </w:tcPr>
          <w:p w:rsidR="00305C75" w:rsidRPr="00A64889" w:rsidRDefault="00305C75" w:rsidP="00D05149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A6488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A64889" w:rsidRDefault="00305C75" w:rsidP="00607B10">
            <w:pPr>
              <w:rPr>
                <w:color w:val="000000"/>
              </w:rPr>
            </w:pPr>
            <w:r w:rsidRPr="00A64889">
              <w:rPr>
                <w:color w:val="000000"/>
              </w:rPr>
              <w:t>супруг</w:t>
            </w:r>
            <w:r w:rsidRPr="00A64889">
              <w:rPr>
                <w:color w:val="000000"/>
              </w:rPr>
              <w:tab/>
            </w:r>
          </w:p>
        </w:tc>
        <w:tc>
          <w:tcPr>
            <w:tcW w:w="2109" w:type="dxa"/>
            <w:gridSpan w:val="2"/>
            <w:vMerge w:val="restart"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324143</w:t>
            </w:r>
          </w:p>
        </w:tc>
        <w:tc>
          <w:tcPr>
            <w:tcW w:w="2880" w:type="dxa"/>
            <w:gridSpan w:val="3"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Квартира</w:t>
            </w:r>
          </w:p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A64889" w:rsidRDefault="00305C75" w:rsidP="00D05149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27,4</w:t>
            </w:r>
          </w:p>
        </w:tc>
        <w:tc>
          <w:tcPr>
            <w:tcW w:w="1800" w:type="dxa"/>
            <w:gridSpan w:val="2"/>
          </w:tcPr>
          <w:p w:rsidR="00305C75" w:rsidRPr="00A64889" w:rsidRDefault="00305C75" w:rsidP="00D05149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A64889" w:rsidRDefault="00305C75" w:rsidP="00C16817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607B10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Квартира</w:t>
            </w:r>
          </w:p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A64889" w:rsidRDefault="00305C75" w:rsidP="00D05149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27,5</w:t>
            </w:r>
          </w:p>
        </w:tc>
        <w:tc>
          <w:tcPr>
            <w:tcW w:w="1800" w:type="dxa"/>
            <w:gridSpan w:val="2"/>
          </w:tcPr>
          <w:p w:rsidR="00305C75" w:rsidRPr="00A64889" w:rsidRDefault="00305C75" w:rsidP="00D05149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rPr>
          <w:trHeight w:val="91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607B10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Квартира</w:t>
            </w:r>
          </w:p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A64889" w:rsidRDefault="00305C75" w:rsidP="00D05149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59,3</w:t>
            </w:r>
          </w:p>
        </w:tc>
        <w:tc>
          <w:tcPr>
            <w:tcW w:w="1800" w:type="dxa"/>
            <w:gridSpan w:val="2"/>
          </w:tcPr>
          <w:p w:rsidR="00305C75" w:rsidRPr="00A64889" w:rsidRDefault="00305C75" w:rsidP="00D05149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rPr>
          <w:trHeight w:val="19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607B10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Квартира</w:t>
            </w:r>
          </w:p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A64889" w:rsidRDefault="00305C75" w:rsidP="00A64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34,0</w:t>
            </w:r>
          </w:p>
        </w:tc>
        <w:tc>
          <w:tcPr>
            <w:tcW w:w="1800" w:type="dxa"/>
            <w:gridSpan w:val="2"/>
          </w:tcPr>
          <w:p w:rsidR="00305C75" w:rsidRPr="00A64889" w:rsidRDefault="00305C75" w:rsidP="00A64889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203433" w:rsidRDefault="00305C75" w:rsidP="00607B10">
            <w:pPr>
              <w:rPr>
                <w:color w:val="000000"/>
              </w:rPr>
            </w:pPr>
            <w:r w:rsidRPr="00203433">
              <w:rPr>
                <w:color w:val="000000"/>
              </w:rPr>
              <w:t>Катайцева Н.Б.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203433" w:rsidRDefault="00305C75" w:rsidP="0055180C">
            <w:pPr>
              <w:jc w:val="center"/>
              <w:rPr>
                <w:color w:val="000000"/>
              </w:rPr>
            </w:pPr>
            <w:r w:rsidRPr="00203433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  <w:vMerge w:val="restart"/>
          </w:tcPr>
          <w:p w:rsidR="00305C75" w:rsidRPr="0020343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450349,62</w:t>
            </w:r>
          </w:p>
        </w:tc>
        <w:tc>
          <w:tcPr>
            <w:tcW w:w="2880" w:type="dxa"/>
            <w:gridSpan w:val="3"/>
          </w:tcPr>
          <w:p w:rsidR="00305C75" w:rsidRPr="00203433" w:rsidRDefault="00305C75" w:rsidP="0055180C">
            <w:pPr>
              <w:jc w:val="center"/>
              <w:rPr>
                <w:color w:val="000000"/>
              </w:rPr>
            </w:pPr>
            <w:r w:rsidRPr="00203433">
              <w:rPr>
                <w:color w:val="000000"/>
              </w:rPr>
              <w:t>Квартира</w:t>
            </w:r>
          </w:p>
          <w:p w:rsidR="00305C75" w:rsidRPr="00203433" w:rsidRDefault="00305C75" w:rsidP="0055180C">
            <w:pPr>
              <w:jc w:val="center"/>
              <w:rPr>
                <w:color w:val="000000"/>
              </w:rPr>
            </w:pPr>
            <w:r w:rsidRPr="00203433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203433" w:rsidRDefault="00305C75" w:rsidP="00D05149">
            <w:pPr>
              <w:jc w:val="center"/>
              <w:rPr>
                <w:color w:val="000000"/>
              </w:rPr>
            </w:pPr>
            <w:r w:rsidRPr="00203433">
              <w:rPr>
                <w:color w:val="000000"/>
              </w:rPr>
              <w:t>48,8</w:t>
            </w:r>
          </w:p>
          <w:p w:rsidR="00305C75" w:rsidRPr="00203433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Pr="00203433" w:rsidRDefault="00305C75" w:rsidP="00D05149">
            <w:pPr>
              <w:jc w:val="center"/>
              <w:rPr>
                <w:color w:val="000000"/>
              </w:rPr>
            </w:pPr>
            <w:r w:rsidRPr="0020343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203433" w:rsidRDefault="00305C75" w:rsidP="00C16817">
            <w:pPr>
              <w:jc w:val="center"/>
              <w:rPr>
                <w:color w:val="000000"/>
              </w:rPr>
            </w:pPr>
            <w:r w:rsidRPr="00203433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03433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03433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203433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203433" w:rsidRDefault="00305C75" w:rsidP="0055180C">
            <w:pPr>
              <w:jc w:val="center"/>
              <w:rPr>
                <w:color w:val="000000"/>
              </w:rPr>
            </w:pPr>
            <w:r w:rsidRPr="00203433">
              <w:rPr>
                <w:color w:val="000000"/>
              </w:rPr>
              <w:t>Квартира (найм)</w:t>
            </w:r>
          </w:p>
        </w:tc>
        <w:tc>
          <w:tcPr>
            <w:tcW w:w="1080" w:type="dxa"/>
          </w:tcPr>
          <w:p w:rsidR="00305C75" w:rsidRPr="00203433" w:rsidRDefault="00305C75" w:rsidP="00D05149">
            <w:pPr>
              <w:jc w:val="center"/>
              <w:rPr>
                <w:color w:val="000000"/>
              </w:rPr>
            </w:pPr>
            <w:r w:rsidRPr="00203433">
              <w:rPr>
                <w:color w:val="000000"/>
              </w:rPr>
              <w:t>30</w:t>
            </w:r>
          </w:p>
        </w:tc>
        <w:tc>
          <w:tcPr>
            <w:tcW w:w="1800" w:type="dxa"/>
            <w:gridSpan w:val="2"/>
          </w:tcPr>
          <w:p w:rsidR="00305C75" w:rsidRPr="00203433" w:rsidRDefault="00305C75" w:rsidP="00D05149">
            <w:pPr>
              <w:jc w:val="center"/>
              <w:rPr>
                <w:color w:val="000000"/>
              </w:rPr>
            </w:pPr>
            <w:r w:rsidRPr="0020343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03433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03433" w:rsidRDefault="00305C75" w:rsidP="00607B10">
            <w:pPr>
              <w:rPr>
                <w:color w:val="000000"/>
              </w:rPr>
            </w:pPr>
            <w:r w:rsidRPr="00203433"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Pr="0020343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20343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86694,72</w:t>
            </w:r>
          </w:p>
        </w:tc>
        <w:tc>
          <w:tcPr>
            <w:tcW w:w="2880" w:type="dxa"/>
            <w:gridSpan w:val="3"/>
          </w:tcPr>
          <w:p w:rsidR="00305C75" w:rsidRPr="00203433" w:rsidRDefault="00305C75" w:rsidP="0055180C">
            <w:pPr>
              <w:jc w:val="center"/>
              <w:rPr>
                <w:color w:val="000000"/>
              </w:rPr>
            </w:pPr>
            <w:r w:rsidRPr="00203433">
              <w:rPr>
                <w:color w:val="000000"/>
              </w:rPr>
              <w:t>Квартира (найм)</w:t>
            </w:r>
          </w:p>
        </w:tc>
        <w:tc>
          <w:tcPr>
            <w:tcW w:w="1080" w:type="dxa"/>
          </w:tcPr>
          <w:p w:rsidR="00305C75" w:rsidRPr="00203433" w:rsidRDefault="00305C75" w:rsidP="00D05149">
            <w:pPr>
              <w:jc w:val="center"/>
              <w:rPr>
                <w:color w:val="000000"/>
              </w:rPr>
            </w:pPr>
            <w:r w:rsidRPr="00203433">
              <w:rPr>
                <w:color w:val="000000"/>
              </w:rPr>
              <w:t>30</w:t>
            </w:r>
          </w:p>
        </w:tc>
        <w:tc>
          <w:tcPr>
            <w:tcW w:w="1800" w:type="dxa"/>
            <w:gridSpan w:val="2"/>
          </w:tcPr>
          <w:p w:rsidR="00305C75" w:rsidRPr="00203433" w:rsidRDefault="00305C75" w:rsidP="00D05149">
            <w:pPr>
              <w:jc w:val="center"/>
              <w:rPr>
                <w:color w:val="000000"/>
              </w:rPr>
            </w:pPr>
            <w:r w:rsidRPr="0020343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F0701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8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203433" w:rsidRDefault="00305C75" w:rsidP="00607B10">
            <w:pPr>
              <w:rPr>
                <w:color w:val="000000"/>
              </w:rPr>
            </w:pPr>
            <w:r w:rsidRPr="00203433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20343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203433" w:rsidRDefault="00305C75" w:rsidP="0055180C">
            <w:pPr>
              <w:jc w:val="center"/>
              <w:rPr>
                <w:color w:val="000000"/>
              </w:rPr>
            </w:pPr>
            <w:r w:rsidRPr="00203433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203433" w:rsidRDefault="00305C75" w:rsidP="0055180C">
            <w:pPr>
              <w:jc w:val="center"/>
              <w:rPr>
                <w:color w:val="000000"/>
              </w:rPr>
            </w:pPr>
            <w:r w:rsidRPr="00203433">
              <w:rPr>
                <w:color w:val="000000"/>
              </w:rPr>
              <w:t>Квартира (найм)</w:t>
            </w:r>
          </w:p>
        </w:tc>
        <w:tc>
          <w:tcPr>
            <w:tcW w:w="1080" w:type="dxa"/>
          </w:tcPr>
          <w:p w:rsidR="00305C75" w:rsidRPr="00203433" w:rsidRDefault="00305C75" w:rsidP="00D05149">
            <w:pPr>
              <w:jc w:val="center"/>
              <w:rPr>
                <w:color w:val="000000"/>
              </w:rPr>
            </w:pPr>
            <w:r w:rsidRPr="00203433">
              <w:rPr>
                <w:color w:val="000000"/>
              </w:rPr>
              <w:t>30</w:t>
            </w:r>
          </w:p>
        </w:tc>
        <w:tc>
          <w:tcPr>
            <w:tcW w:w="1800" w:type="dxa"/>
            <w:gridSpan w:val="2"/>
          </w:tcPr>
          <w:p w:rsidR="00305C75" w:rsidRPr="00203433" w:rsidRDefault="00305C75" w:rsidP="00D05149">
            <w:pPr>
              <w:jc w:val="center"/>
              <w:rPr>
                <w:color w:val="000000"/>
              </w:rPr>
            </w:pPr>
            <w:r w:rsidRPr="0020343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203433" w:rsidRDefault="00305C75" w:rsidP="00C16817">
            <w:pPr>
              <w:jc w:val="center"/>
              <w:rPr>
                <w:color w:val="000000"/>
              </w:rPr>
            </w:pPr>
            <w:r w:rsidRPr="00203433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03433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03433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203433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203433" w:rsidRDefault="00305C75" w:rsidP="0055180C">
            <w:pPr>
              <w:jc w:val="center"/>
              <w:rPr>
                <w:color w:val="000000"/>
              </w:rPr>
            </w:pPr>
            <w:r w:rsidRPr="00203433">
              <w:rPr>
                <w:color w:val="000000"/>
              </w:rPr>
              <w:t>Квартира</w:t>
            </w:r>
          </w:p>
          <w:p w:rsidR="00305C75" w:rsidRPr="0020343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</w:t>
            </w:r>
            <w:r w:rsidRPr="00203433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203433" w:rsidRDefault="00305C75" w:rsidP="00203433">
            <w:pPr>
              <w:jc w:val="center"/>
              <w:rPr>
                <w:color w:val="000000"/>
              </w:rPr>
            </w:pPr>
            <w:r w:rsidRPr="00203433">
              <w:rPr>
                <w:color w:val="000000"/>
              </w:rPr>
              <w:t>48,8</w:t>
            </w:r>
          </w:p>
          <w:p w:rsidR="00305C75" w:rsidRPr="00203433" w:rsidRDefault="00305C75" w:rsidP="00203433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Pr="00203433" w:rsidRDefault="00305C75" w:rsidP="00203433">
            <w:pPr>
              <w:jc w:val="center"/>
              <w:rPr>
                <w:color w:val="000000"/>
              </w:rPr>
            </w:pPr>
            <w:r w:rsidRPr="0020343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03433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3D6CAE" w:rsidRDefault="00305C75" w:rsidP="00CF78C8">
            <w:pPr>
              <w:rPr>
                <w:color w:val="000000"/>
              </w:rPr>
            </w:pPr>
            <w:r w:rsidRPr="003D6CAE">
              <w:rPr>
                <w:color w:val="000000"/>
              </w:rPr>
              <w:t>Киршин Е.Ю.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  <w:vMerge w:val="restart"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420400</w:t>
            </w:r>
          </w:p>
        </w:tc>
        <w:tc>
          <w:tcPr>
            <w:tcW w:w="2880" w:type="dxa"/>
            <w:gridSpan w:val="3"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Земельный участок (индивидуальный)</w:t>
            </w:r>
          </w:p>
        </w:tc>
        <w:tc>
          <w:tcPr>
            <w:tcW w:w="1080" w:type="dxa"/>
          </w:tcPr>
          <w:p w:rsidR="00305C75" w:rsidRPr="003D6CAE" w:rsidRDefault="00305C75" w:rsidP="00CF78C8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600</w:t>
            </w:r>
          </w:p>
        </w:tc>
        <w:tc>
          <w:tcPr>
            <w:tcW w:w="1800" w:type="dxa"/>
            <w:gridSpan w:val="2"/>
          </w:tcPr>
          <w:p w:rsidR="00305C75" w:rsidRPr="003D6CAE" w:rsidRDefault="00305C75" w:rsidP="00CF78C8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3D6CAE" w:rsidRDefault="00305C75" w:rsidP="00C16817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-</w:t>
            </w:r>
          </w:p>
          <w:p w:rsidR="00305C75" w:rsidRPr="003D6CAE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3D6CAE" w:rsidRDefault="00305C75" w:rsidP="00CF78C8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Квартира</w:t>
            </w:r>
          </w:p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3D6CAE" w:rsidRDefault="00305C75" w:rsidP="00CF78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63,2</w:t>
            </w:r>
          </w:p>
        </w:tc>
        <w:tc>
          <w:tcPr>
            <w:tcW w:w="1800" w:type="dxa"/>
            <w:gridSpan w:val="2"/>
          </w:tcPr>
          <w:p w:rsidR="00305C75" w:rsidRPr="003D6CAE" w:rsidRDefault="00305C75" w:rsidP="00CF78C8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D6CAE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3D6CAE" w:rsidRDefault="00305C75" w:rsidP="00CF78C8">
            <w:pPr>
              <w:rPr>
                <w:color w:val="000000"/>
              </w:rPr>
            </w:pPr>
            <w:r w:rsidRPr="003D6CAE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Квартира</w:t>
            </w:r>
          </w:p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(</w:t>
            </w:r>
            <w:r>
              <w:rPr>
                <w:color w:val="000000"/>
              </w:rPr>
              <w:t>фактическое предоставление</w:t>
            </w:r>
            <w:r w:rsidRPr="003D6CAE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3D6CAE" w:rsidRDefault="00305C75" w:rsidP="00CF78C8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6</w:t>
            </w:r>
            <w:r>
              <w:rPr>
                <w:color w:val="000000"/>
              </w:rPr>
              <w:t>3,2</w:t>
            </w:r>
          </w:p>
        </w:tc>
        <w:tc>
          <w:tcPr>
            <w:tcW w:w="1800" w:type="dxa"/>
            <w:gridSpan w:val="2"/>
          </w:tcPr>
          <w:p w:rsidR="00305C75" w:rsidRPr="003D6CAE" w:rsidRDefault="00305C75" w:rsidP="00CF78C8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D6CAE" w:rsidRDefault="00305C75" w:rsidP="00C16817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1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FA458A" w:rsidRDefault="00305C75" w:rsidP="00607B10">
            <w:pPr>
              <w:rPr>
                <w:color w:val="000000"/>
              </w:rPr>
            </w:pPr>
            <w:r w:rsidRPr="00FA458A">
              <w:rPr>
                <w:color w:val="000000"/>
              </w:rPr>
              <w:t>Климовских И.В.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  <w:vMerge w:val="restart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405308,82</w:t>
            </w:r>
          </w:p>
        </w:tc>
        <w:tc>
          <w:tcPr>
            <w:tcW w:w="2880" w:type="dxa"/>
            <w:gridSpan w:val="3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1080" w:type="dxa"/>
          </w:tcPr>
          <w:p w:rsidR="00305C75" w:rsidRPr="00FA458A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1372</w:t>
            </w:r>
          </w:p>
        </w:tc>
        <w:tc>
          <w:tcPr>
            <w:tcW w:w="1800" w:type="dxa"/>
            <w:gridSpan w:val="2"/>
          </w:tcPr>
          <w:p w:rsidR="00305C75" w:rsidRPr="00FA458A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FA458A" w:rsidRDefault="00305C75" w:rsidP="00C16817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3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FA458A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(индивидуальная)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85,4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FA458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9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FA458A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Pr="00FA458A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800" w:type="dxa"/>
            <w:gridSpan w:val="2"/>
          </w:tcPr>
          <w:p w:rsidR="00305C75" w:rsidRPr="00FA458A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FA458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A458A" w:rsidRDefault="00305C75" w:rsidP="00607B10">
            <w:pPr>
              <w:rPr>
                <w:color w:val="000000"/>
              </w:rPr>
            </w:pPr>
            <w:r w:rsidRPr="00FA458A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FA458A" w:rsidRDefault="00305C75" w:rsidP="00D05149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85,4</w:t>
            </w:r>
          </w:p>
        </w:tc>
        <w:tc>
          <w:tcPr>
            <w:tcW w:w="1800" w:type="dxa"/>
            <w:gridSpan w:val="2"/>
          </w:tcPr>
          <w:p w:rsidR="00305C75" w:rsidRPr="00FA458A" w:rsidRDefault="00305C75" w:rsidP="00D05149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FA458A" w:rsidRDefault="00305C75" w:rsidP="00C16817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Автомобиль легковой-</w:t>
            </w:r>
          </w:p>
          <w:p w:rsidR="00305C75" w:rsidRPr="00FA458A" w:rsidRDefault="00305C75" w:rsidP="00C16817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Киа Соренто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A458A" w:rsidRDefault="00305C75" w:rsidP="00607B10">
            <w:pPr>
              <w:rPr>
                <w:color w:val="000000"/>
              </w:rPr>
            </w:pPr>
            <w:r w:rsidRPr="00FA458A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FA458A" w:rsidRDefault="00305C75" w:rsidP="00D05149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85,4</w:t>
            </w:r>
          </w:p>
        </w:tc>
        <w:tc>
          <w:tcPr>
            <w:tcW w:w="1800" w:type="dxa"/>
            <w:gridSpan w:val="2"/>
          </w:tcPr>
          <w:p w:rsidR="00305C75" w:rsidRPr="00FA458A" w:rsidRDefault="00305C75" w:rsidP="00D05149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FA458A" w:rsidRDefault="00305C75" w:rsidP="00C16817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A458A" w:rsidRDefault="00305C75" w:rsidP="00607B10">
            <w:pPr>
              <w:rPr>
                <w:color w:val="000000"/>
              </w:rPr>
            </w:pPr>
            <w:r w:rsidRPr="00FA458A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FA458A" w:rsidRDefault="00305C75" w:rsidP="00D05149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85,4</w:t>
            </w:r>
          </w:p>
        </w:tc>
        <w:tc>
          <w:tcPr>
            <w:tcW w:w="1800" w:type="dxa"/>
            <w:gridSpan w:val="2"/>
          </w:tcPr>
          <w:p w:rsidR="00305C75" w:rsidRPr="00FA458A" w:rsidRDefault="00305C75" w:rsidP="00D05149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FA458A" w:rsidRDefault="00305C75" w:rsidP="00C16817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-</w:t>
            </w:r>
          </w:p>
        </w:tc>
      </w:tr>
      <w:tr w:rsidR="00305C75" w:rsidRPr="007B39AA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F05A9B" w:rsidRDefault="00305C75" w:rsidP="00607B10">
            <w:pPr>
              <w:rPr>
                <w:color w:val="000000"/>
              </w:rPr>
            </w:pPr>
            <w:r w:rsidRPr="00F05A9B">
              <w:rPr>
                <w:color w:val="000000"/>
              </w:rPr>
              <w:t>Ковалев Ю.В.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F05A9B" w:rsidRDefault="00305C75" w:rsidP="0055180C">
            <w:pPr>
              <w:jc w:val="center"/>
              <w:rPr>
                <w:color w:val="000000"/>
              </w:rPr>
            </w:pPr>
            <w:r w:rsidRPr="00F05A9B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  <w:vMerge w:val="restart"/>
          </w:tcPr>
          <w:p w:rsidR="00305C75" w:rsidRPr="00F05A9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417415,22</w:t>
            </w:r>
          </w:p>
        </w:tc>
        <w:tc>
          <w:tcPr>
            <w:tcW w:w="2880" w:type="dxa"/>
            <w:gridSpan w:val="3"/>
            <w:vMerge w:val="restart"/>
          </w:tcPr>
          <w:p w:rsidR="00305C75" w:rsidRPr="00F05A9B" w:rsidRDefault="00305C75" w:rsidP="0055180C">
            <w:pPr>
              <w:jc w:val="center"/>
              <w:rPr>
                <w:color w:val="000000"/>
              </w:rPr>
            </w:pPr>
            <w:r w:rsidRPr="00F05A9B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  <w:vMerge w:val="restart"/>
          </w:tcPr>
          <w:p w:rsidR="00305C75" w:rsidRPr="00F05A9B" w:rsidRDefault="00305C75" w:rsidP="00D05149">
            <w:pPr>
              <w:jc w:val="center"/>
              <w:rPr>
                <w:color w:val="000000"/>
              </w:rPr>
            </w:pPr>
            <w:r w:rsidRPr="00F05A9B">
              <w:rPr>
                <w:color w:val="000000"/>
              </w:rPr>
              <w:t>46,3</w:t>
            </w:r>
          </w:p>
        </w:tc>
        <w:tc>
          <w:tcPr>
            <w:tcW w:w="1800" w:type="dxa"/>
            <w:gridSpan w:val="2"/>
            <w:vMerge w:val="restart"/>
          </w:tcPr>
          <w:p w:rsidR="00305C75" w:rsidRPr="00F05A9B" w:rsidRDefault="00305C75" w:rsidP="00D05149">
            <w:pPr>
              <w:jc w:val="center"/>
              <w:rPr>
                <w:color w:val="000000"/>
              </w:rPr>
            </w:pPr>
            <w:r w:rsidRPr="00F05A9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7B39AA" w:rsidRDefault="00305C75" w:rsidP="00C16817">
            <w:pPr>
              <w:jc w:val="center"/>
              <w:rPr>
                <w:color w:val="000000"/>
              </w:rPr>
            </w:pPr>
            <w:r w:rsidRPr="007B39AA">
              <w:rPr>
                <w:color w:val="000000"/>
              </w:rPr>
              <w:t>Автомобиль легковой-</w:t>
            </w:r>
          </w:p>
          <w:p w:rsidR="00305C75" w:rsidRPr="007B39AA" w:rsidRDefault="00305C75" w:rsidP="00C16817">
            <w:pPr>
              <w:jc w:val="center"/>
              <w:rPr>
                <w:color w:val="000000"/>
              </w:rPr>
            </w:pPr>
            <w:r w:rsidRPr="007B39AA">
              <w:rPr>
                <w:color w:val="000000"/>
              </w:rPr>
              <w:t>ВАЗ 2109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F05A9B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F05A9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F05A9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Pr="00F05A9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Pr="00F05A9B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Pr="00F05A9B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F05A9B" w:rsidRDefault="00305C75" w:rsidP="00C16817">
            <w:pPr>
              <w:jc w:val="center"/>
              <w:rPr>
                <w:color w:val="000000"/>
              </w:rPr>
            </w:pPr>
            <w:r w:rsidRPr="00F05A9B">
              <w:rPr>
                <w:color w:val="000000"/>
              </w:rPr>
              <w:t>Автомобиль легковой-</w:t>
            </w:r>
          </w:p>
          <w:p w:rsidR="00305C75" w:rsidRPr="00F05A9B" w:rsidRDefault="00305C75" w:rsidP="00C16817">
            <w:pPr>
              <w:jc w:val="center"/>
              <w:rPr>
                <w:color w:val="000000"/>
              </w:rPr>
            </w:pPr>
            <w:r w:rsidRPr="00F05A9B">
              <w:rPr>
                <w:color w:val="000000"/>
              </w:rPr>
              <w:t>УАЗ 3741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05A9B" w:rsidRDefault="00305C75" w:rsidP="00607B10">
            <w:pPr>
              <w:rPr>
                <w:color w:val="000000"/>
              </w:rPr>
            </w:pPr>
            <w:r w:rsidRPr="00F05A9B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F05A9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F05A9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743538,04</w:t>
            </w:r>
          </w:p>
        </w:tc>
        <w:tc>
          <w:tcPr>
            <w:tcW w:w="2880" w:type="dxa"/>
            <w:gridSpan w:val="3"/>
          </w:tcPr>
          <w:p w:rsidR="00305C75" w:rsidRPr="00F05A9B" w:rsidRDefault="00305C75" w:rsidP="0055180C">
            <w:pPr>
              <w:jc w:val="center"/>
              <w:rPr>
                <w:color w:val="000000"/>
              </w:rPr>
            </w:pPr>
            <w:r w:rsidRPr="00F05A9B">
              <w:rPr>
                <w:color w:val="000000"/>
              </w:rPr>
              <w:t>Квартира</w:t>
            </w:r>
          </w:p>
          <w:p w:rsidR="00305C75" w:rsidRPr="00F05A9B" w:rsidRDefault="00305C75" w:rsidP="0055180C">
            <w:pPr>
              <w:jc w:val="center"/>
              <w:rPr>
                <w:color w:val="000000"/>
              </w:rPr>
            </w:pPr>
            <w:r w:rsidRPr="00F05A9B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F05A9B" w:rsidRDefault="00305C75" w:rsidP="00D05149">
            <w:pPr>
              <w:jc w:val="center"/>
              <w:rPr>
                <w:color w:val="000000"/>
              </w:rPr>
            </w:pPr>
            <w:r w:rsidRPr="00F05A9B">
              <w:rPr>
                <w:color w:val="000000"/>
              </w:rPr>
              <w:t>46,3</w:t>
            </w:r>
          </w:p>
        </w:tc>
        <w:tc>
          <w:tcPr>
            <w:tcW w:w="1800" w:type="dxa"/>
            <w:gridSpan w:val="2"/>
          </w:tcPr>
          <w:p w:rsidR="00305C75" w:rsidRPr="00F05A9B" w:rsidRDefault="00305C75" w:rsidP="00D05149">
            <w:pPr>
              <w:jc w:val="center"/>
              <w:rPr>
                <w:color w:val="000000"/>
              </w:rPr>
            </w:pPr>
            <w:r w:rsidRPr="00F05A9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F05A9B" w:rsidRDefault="00305C75" w:rsidP="00C16817">
            <w:pPr>
              <w:jc w:val="center"/>
              <w:rPr>
                <w:color w:val="000000"/>
              </w:rPr>
            </w:pPr>
            <w:r w:rsidRPr="00F05A9B">
              <w:rPr>
                <w:color w:val="000000"/>
              </w:rPr>
              <w:t>Автомобиль легковой-</w:t>
            </w:r>
          </w:p>
          <w:p w:rsidR="00305C75" w:rsidRPr="00F05A9B" w:rsidRDefault="00305C75" w:rsidP="00C16817">
            <w:pPr>
              <w:jc w:val="center"/>
              <w:rPr>
                <w:color w:val="000000"/>
              </w:rPr>
            </w:pPr>
            <w:r w:rsidRPr="00F05A9B">
              <w:rPr>
                <w:color w:val="000000"/>
              </w:rPr>
              <w:t>Пежо 3008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05A9B" w:rsidRDefault="00305C75" w:rsidP="00607B10">
            <w:pPr>
              <w:rPr>
                <w:color w:val="000000"/>
              </w:rPr>
            </w:pPr>
            <w:r w:rsidRPr="00F05A9B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F05A9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F05A9B" w:rsidRDefault="00305C75" w:rsidP="0055180C">
            <w:pPr>
              <w:jc w:val="center"/>
              <w:rPr>
                <w:color w:val="000000"/>
              </w:rPr>
            </w:pPr>
            <w:r w:rsidRPr="00F05A9B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F05A9B" w:rsidRDefault="00305C75" w:rsidP="0055180C">
            <w:pPr>
              <w:jc w:val="center"/>
              <w:rPr>
                <w:color w:val="000000"/>
              </w:rPr>
            </w:pPr>
            <w:r w:rsidRPr="00F05A9B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F05A9B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42,8</w:t>
            </w:r>
          </w:p>
        </w:tc>
        <w:tc>
          <w:tcPr>
            <w:tcW w:w="1800" w:type="dxa"/>
            <w:gridSpan w:val="2"/>
          </w:tcPr>
          <w:p w:rsidR="00305C75" w:rsidRPr="00F05A9B" w:rsidRDefault="00305C75" w:rsidP="00D05149">
            <w:pPr>
              <w:jc w:val="center"/>
              <w:rPr>
                <w:color w:val="000000"/>
              </w:rPr>
            </w:pPr>
            <w:r w:rsidRPr="00F05A9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F05A9B" w:rsidRDefault="00305C75" w:rsidP="00C16817">
            <w:pPr>
              <w:jc w:val="center"/>
              <w:rPr>
                <w:color w:val="000000"/>
              </w:rPr>
            </w:pPr>
            <w:r w:rsidRPr="00F05A9B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8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F05A9B" w:rsidRDefault="00305C75" w:rsidP="00607B10">
            <w:pPr>
              <w:rPr>
                <w:color w:val="000000"/>
              </w:rPr>
            </w:pPr>
            <w:r w:rsidRPr="00F05A9B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F05A9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F05A9B" w:rsidRDefault="00305C75" w:rsidP="0055180C">
            <w:pPr>
              <w:jc w:val="center"/>
              <w:rPr>
                <w:color w:val="000000"/>
              </w:rPr>
            </w:pPr>
            <w:r w:rsidRPr="00F05A9B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F05A9B" w:rsidRDefault="00305C75" w:rsidP="0055180C">
            <w:pPr>
              <w:jc w:val="center"/>
              <w:rPr>
                <w:color w:val="000000"/>
              </w:rPr>
            </w:pPr>
            <w:r w:rsidRPr="00F05A9B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F05A9B" w:rsidRDefault="00305C75" w:rsidP="00D05149">
            <w:pPr>
              <w:jc w:val="center"/>
              <w:rPr>
                <w:color w:val="000000"/>
              </w:rPr>
            </w:pPr>
            <w:r w:rsidRPr="00F05A9B">
              <w:rPr>
                <w:color w:val="000000"/>
              </w:rPr>
              <w:t>46,3</w:t>
            </w:r>
          </w:p>
        </w:tc>
        <w:tc>
          <w:tcPr>
            <w:tcW w:w="1800" w:type="dxa"/>
            <w:gridSpan w:val="2"/>
          </w:tcPr>
          <w:p w:rsidR="00305C75" w:rsidRPr="00F05A9B" w:rsidRDefault="00305C75" w:rsidP="00D05149">
            <w:pPr>
              <w:jc w:val="center"/>
              <w:rPr>
                <w:color w:val="000000"/>
              </w:rPr>
            </w:pPr>
            <w:r w:rsidRPr="00F05A9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F05A9B" w:rsidRDefault="00305C75" w:rsidP="00C16817">
            <w:pPr>
              <w:jc w:val="center"/>
              <w:rPr>
                <w:color w:val="000000"/>
              </w:rPr>
            </w:pPr>
            <w:r w:rsidRPr="00F05A9B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F05A9B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F05A9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F05A9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F05A9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F05A9B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48,3</w:t>
            </w:r>
          </w:p>
        </w:tc>
        <w:tc>
          <w:tcPr>
            <w:tcW w:w="1800" w:type="dxa"/>
            <w:gridSpan w:val="2"/>
          </w:tcPr>
          <w:p w:rsidR="00305C75" w:rsidRPr="00F05A9B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F05A9B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0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A83BDB">
            <w:pPr>
              <w:jc w:val="center"/>
            </w:pPr>
            <w:r w:rsidRPr="00D13AC5">
              <w:t>Кочетков А.В.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Заместитель начальника отдела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407229, 27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(общая долевая)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>65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Автомобиль легковой Шкода Октавия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(индивидуальная)</w:t>
            </w:r>
          </w:p>
        </w:tc>
      </w:tr>
      <w:tr w:rsidR="00305C75" w:rsidRPr="00607B10">
        <w:trPr>
          <w:trHeight w:val="27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D13AC5" w:rsidRDefault="00305C75" w:rsidP="00A83BDB">
            <w:pPr>
              <w:jc w:val="center"/>
            </w:pPr>
            <w:r w:rsidRPr="00D13AC5"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Начальник отделения</w:t>
            </w:r>
          </w:p>
        </w:tc>
        <w:tc>
          <w:tcPr>
            <w:tcW w:w="2160" w:type="dxa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135129, 34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(общая долевая)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>61,3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  <w:p w:rsidR="00305C75" w:rsidRPr="00D13AC5" w:rsidRDefault="00305C75" w:rsidP="00C16817">
            <w:pPr>
              <w:jc w:val="center"/>
            </w:pPr>
          </w:p>
        </w:tc>
      </w:tr>
      <w:tr w:rsidR="00305C75" w:rsidRPr="00607B10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F05A9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F05A9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 w:rsidRPr="00D13AC5">
              <w:t>65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Pr="00F05A9B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3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A83BDB">
            <w:pPr>
              <w:jc w:val="center"/>
            </w:pPr>
            <w:r w:rsidRPr="00D13AC5">
              <w:t>дочь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>65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57CF9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Кузнецов А.А.</w:t>
            </w:r>
          </w:p>
        </w:tc>
        <w:tc>
          <w:tcPr>
            <w:tcW w:w="2109" w:type="dxa"/>
            <w:gridSpan w:val="2"/>
          </w:tcPr>
          <w:p w:rsidR="00305C75" w:rsidRPr="00B57CF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</w:tcPr>
          <w:p w:rsidR="00305C75" w:rsidRPr="00B57CF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440177,28</w:t>
            </w:r>
          </w:p>
        </w:tc>
        <w:tc>
          <w:tcPr>
            <w:tcW w:w="2880" w:type="dxa"/>
            <w:gridSpan w:val="3"/>
          </w:tcPr>
          <w:p w:rsidR="00305C75" w:rsidRPr="00B57CF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(найм)</w:t>
            </w:r>
          </w:p>
        </w:tc>
        <w:tc>
          <w:tcPr>
            <w:tcW w:w="1080" w:type="dxa"/>
          </w:tcPr>
          <w:p w:rsidR="00305C75" w:rsidRPr="00B57CF9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28,70</w:t>
            </w:r>
          </w:p>
        </w:tc>
        <w:tc>
          <w:tcPr>
            <w:tcW w:w="1800" w:type="dxa"/>
            <w:gridSpan w:val="2"/>
          </w:tcPr>
          <w:p w:rsidR="00305C75" w:rsidRPr="00B57CF9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57CF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Тойота Королла (индивидуальная)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1B0C4C" w:rsidRDefault="00305C75" w:rsidP="00607B10">
            <w:pPr>
              <w:rPr>
                <w:color w:val="000000"/>
              </w:rPr>
            </w:pPr>
            <w:r w:rsidRPr="001B0C4C">
              <w:rPr>
                <w:color w:val="000000"/>
              </w:rPr>
              <w:t>Кукурузняк Д.В.</w:t>
            </w:r>
          </w:p>
        </w:tc>
        <w:tc>
          <w:tcPr>
            <w:tcW w:w="2109" w:type="dxa"/>
            <w:gridSpan w:val="2"/>
          </w:tcPr>
          <w:p w:rsidR="00305C75" w:rsidRPr="001B0C4C" w:rsidRDefault="00305C75" w:rsidP="0055180C">
            <w:pPr>
              <w:jc w:val="center"/>
              <w:rPr>
                <w:color w:val="000000"/>
              </w:rPr>
            </w:pPr>
            <w:r w:rsidRPr="001B0C4C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</w:tcPr>
          <w:p w:rsidR="00305C75" w:rsidRPr="001B0C4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503313</w:t>
            </w:r>
          </w:p>
        </w:tc>
        <w:tc>
          <w:tcPr>
            <w:tcW w:w="2880" w:type="dxa"/>
            <w:gridSpan w:val="3"/>
          </w:tcPr>
          <w:p w:rsidR="00305C75" w:rsidRPr="001B0C4C" w:rsidRDefault="00305C75" w:rsidP="0055180C">
            <w:pPr>
              <w:jc w:val="center"/>
              <w:rPr>
                <w:color w:val="000000"/>
              </w:rPr>
            </w:pPr>
            <w:r w:rsidRPr="001B0C4C">
              <w:rPr>
                <w:color w:val="000000"/>
              </w:rPr>
              <w:t>Квартира</w:t>
            </w:r>
          </w:p>
          <w:p w:rsidR="00305C75" w:rsidRPr="001B0C4C" w:rsidRDefault="00305C75" w:rsidP="0055180C">
            <w:pPr>
              <w:jc w:val="center"/>
              <w:rPr>
                <w:color w:val="000000"/>
              </w:rPr>
            </w:pPr>
            <w:r w:rsidRPr="001B0C4C">
              <w:rPr>
                <w:color w:val="000000"/>
              </w:rPr>
              <w:t>(</w:t>
            </w:r>
            <w:r>
              <w:rPr>
                <w:color w:val="000000"/>
              </w:rPr>
              <w:t>совместная</w:t>
            </w:r>
            <w:r w:rsidRPr="001B0C4C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1B0C4C" w:rsidRDefault="00305C75" w:rsidP="00D05149">
            <w:pPr>
              <w:jc w:val="center"/>
              <w:rPr>
                <w:color w:val="000000"/>
              </w:rPr>
            </w:pPr>
            <w:r w:rsidRPr="001B0C4C">
              <w:rPr>
                <w:color w:val="000000"/>
              </w:rPr>
              <w:t>61,7</w:t>
            </w:r>
          </w:p>
        </w:tc>
        <w:tc>
          <w:tcPr>
            <w:tcW w:w="1800" w:type="dxa"/>
            <w:gridSpan w:val="2"/>
          </w:tcPr>
          <w:p w:rsidR="00305C75" w:rsidRPr="001B0C4C" w:rsidRDefault="00305C75" w:rsidP="00D05149">
            <w:pPr>
              <w:jc w:val="center"/>
              <w:rPr>
                <w:color w:val="000000"/>
              </w:rPr>
            </w:pPr>
            <w:r w:rsidRPr="001B0C4C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B0C4C" w:rsidRDefault="00305C75" w:rsidP="00C16817">
            <w:pPr>
              <w:jc w:val="center"/>
              <w:rPr>
                <w:color w:val="000000"/>
              </w:rPr>
            </w:pPr>
            <w:r w:rsidRPr="001B0C4C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1B0C4C" w:rsidRDefault="00305C75" w:rsidP="00607B10">
            <w:pPr>
              <w:rPr>
                <w:color w:val="000000"/>
              </w:rPr>
            </w:pPr>
            <w:r w:rsidRPr="001B0C4C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1B0C4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1B0C4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727194</w:t>
            </w:r>
          </w:p>
        </w:tc>
        <w:tc>
          <w:tcPr>
            <w:tcW w:w="2880" w:type="dxa"/>
            <w:gridSpan w:val="3"/>
          </w:tcPr>
          <w:p w:rsidR="00305C75" w:rsidRPr="001B0C4C" w:rsidRDefault="00305C75" w:rsidP="0055180C">
            <w:pPr>
              <w:jc w:val="center"/>
              <w:rPr>
                <w:color w:val="000000"/>
              </w:rPr>
            </w:pPr>
            <w:r w:rsidRPr="001B0C4C">
              <w:rPr>
                <w:color w:val="000000"/>
              </w:rPr>
              <w:t>Квартира</w:t>
            </w:r>
          </w:p>
          <w:p w:rsidR="00305C75" w:rsidRPr="001B0C4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(совместна</w:t>
            </w:r>
            <w:r w:rsidRPr="001B0C4C">
              <w:rPr>
                <w:color w:val="000000"/>
              </w:rPr>
              <w:t>я)</w:t>
            </w:r>
          </w:p>
        </w:tc>
        <w:tc>
          <w:tcPr>
            <w:tcW w:w="1080" w:type="dxa"/>
          </w:tcPr>
          <w:p w:rsidR="00305C75" w:rsidRPr="001B0C4C" w:rsidRDefault="00305C75" w:rsidP="00D05149">
            <w:pPr>
              <w:jc w:val="center"/>
              <w:rPr>
                <w:color w:val="000000"/>
              </w:rPr>
            </w:pPr>
            <w:r w:rsidRPr="001B0C4C">
              <w:rPr>
                <w:color w:val="000000"/>
              </w:rPr>
              <w:t>61,7</w:t>
            </w:r>
          </w:p>
        </w:tc>
        <w:tc>
          <w:tcPr>
            <w:tcW w:w="1800" w:type="dxa"/>
            <w:gridSpan w:val="2"/>
          </w:tcPr>
          <w:p w:rsidR="00305C75" w:rsidRPr="001B0C4C" w:rsidRDefault="00305C75" w:rsidP="00D05149">
            <w:pPr>
              <w:jc w:val="center"/>
              <w:rPr>
                <w:color w:val="000000"/>
              </w:rPr>
            </w:pPr>
            <w:r w:rsidRPr="001B0C4C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B0C4C" w:rsidRDefault="00305C75" w:rsidP="00C16817">
            <w:pPr>
              <w:jc w:val="center"/>
              <w:rPr>
                <w:color w:val="000000"/>
              </w:rPr>
            </w:pPr>
            <w:r w:rsidRPr="001B0C4C">
              <w:rPr>
                <w:color w:val="000000"/>
              </w:rPr>
              <w:t>Автомобиль легковой-</w:t>
            </w:r>
          </w:p>
          <w:p w:rsidR="00305C75" w:rsidRPr="001B0C4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Нисан Нот</w:t>
            </w:r>
            <w:r w:rsidRPr="001B0C4C">
              <w:rPr>
                <w:color w:val="000000"/>
              </w:rPr>
              <w:t xml:space="preserve">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1B0C4C" w:rsidRDefault="00305C75" w:rsidP="00607B10">
            <w:pPr>
              <w:rPr>
                <w:color w:val="000000"/>
              </w:rPr>
            </w:pPr>
            <w:r w:rsidRPr="001B0C4C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1B0C4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1B0C4C" w:rsidRDefault="00305C75" w:rsidP="0055180C">
            <w:pPr>
              <w:jc w:val="center"/>
              <w:rPr>
                <w:color w:val="000000"/>
              </w:rPr>
            </w:pPr>
            <w:r w:rsidRPr="001B0C4C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1B0C4C" w:rsidRDefault="00305C75" w:rsidP="0055180C">
            <w:pPr>
              <w:jc w:val="center"/>
              <w:rPr>
                <w:color w:val="000000"/>
              </w:rPr>
            </w:pPr>
            <w:r w:rsidRPr="001B0C4C">
              <w:rPr>
                <w:color w:val="000000"/>
              </w:rPr>
              <w:t>Квартира</w:t>
            </w:r>
          </w:p>
          <w:p w:rsidR="00305C75" w:rsidRPr="001B0C4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(совместна</w:t>
            </w:r>
            <w:r w:rsidRPr="001B0C4C">
              <w:rPr>
                <w:color w:val="000000"/>
              </w:rPr>
              <w:t>я)</w:t>
            </w:r>
          </w:p>
        </w:tc>
        <w:tc>
          <w:tcPr>
            <w:tcW w:w="1080" w:type="dxa"/>
          </w:tcPr>
          <w:p w:rsidR="00305C75" w:rsidRPr="001B0C4C" w:rsidRDefault="00305C75" w:rsidP="00D05149">
            <w:pPr>
              <w:jc w:val="center"/>
              <w:rPr>
                <w:color w:val="000000"/>
              </w:rPr>
            </w:pPr>
            <w:r w:rsidRPr="001B0C4C">
              <w:rPr>
                <w:color w:val="000000"/>
              </w:rPr>
              <w:t>61,7</w:t>
            </w:r>
          </w:p>
        </w:tc>
        <w:tc>
          <w:tcPr>
            <w:tcW w:w="1800" w:type="dxa"/>
            <w:gridSpan w:val="2"/>
          </w:tcPr>
          <w:p w:rsidR="00305C75" w:rsidRPr="001B0C4C" w:rsidRDefault="00305C75" w:rsidP="00D05149">
            <w:pPr>
              <w:jc w:val="center"/>
              <w:rPr>
                <w:color w:val="000000"/>
              </w:rPr>
            </w:pPr>
            <w:r w:rsidRPr="001B0C4C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B0C4C" w:rsidRDefault="00305C75" w:rsidP="00C16817">
            <w:pPr>
              <w:jc w:val="center"/>
              <w:rPr>
                <w:color w:val="000000"/>
              </w:rPr>
            </w:pPr>
            <w:r w:rsidRPr="001B0C4C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1B0C4C" w:rsidRDefault="00305C75" w:rsidP="00607B10">
            <w:pPr>
              <w:rPr>
                <w:color w:val="000000"/>
              </w:rPr>
            </w:pPr>
            <w:r w:rsidRPr="001B0C4C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1B0C4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1B0C4C" w:rsidRDefault="00305C75" w:rsidP="0055180C">
            <w:pPr>
              <w:jc w:val="center"/>
              <w:rPr>
                <w:color w:val="000000"/>
              </w:rPr>
            </w:pPr>
            <w:r w:rsidRPr="001B0C4C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1B0C4C" w:rsidRDefault="00305C75" w:rsidP="0055180C">
            <w:pPr>
              <w:jc w:val="center"/>
              <w:rPr>
                <w:color w:val="000000"/>
              </w:rPr>
            </w:pPr>
            <w:r w:rsidRPr="001B0C4C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1B0C4C" w:rsidRDefault="00305C75" w:rsidP="00D05149">
            <w:pPr>
              <w:jc w:val="center"/>
              <w:rPr>
                <w:color w:val="000000"/>
              </w:rPr>
            </w:pPr>
            <w:r w:rsidRPr="001B0C4C">
              <w:rPr>
                <w:color w:val="000000"/>
              </w:rPr>
              <w:t>61,7</w:t>
            </w:r>
          </w:p>
        </w:tc>
        <w:tc>
          <w:tcPr>
            <w:tcW w:w="1800" w:type="dxa"/>
            <w:gridSpan w:val="2"/>
          </w:tcPr>
          <w:p w:rsidR="00305C75" w:rsidRPr="001B0C4C" w:rsidRDefault="00305C75" w:rsidP="00D05149">
            <w:pPr>
              <w:jc w:val="center"/>
              <w:rPr>
                <w:color w:val="000000"/>
              </w:rPr>
            </w:pPr>
            <w:r w:rsidRPr="001B0C4C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B0C4C" w:rsidRDefault="00305C75" w:rsidP="00C16817">
            <w:pPr>
              <w:jc w:val="center"/>
              <w:rPr>
                <w:color w:val="000000"/>
              </w:rPr>
            </w:pPr>
            <w:r w:rsidRPr="001B0C4C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9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Кулепанов К.А. 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  <w:rPr>
                <w:color w:val="FF0000"/>
              </w:rPr>
            </w:pPr>
            <w:r w:rsidRPr="00D13AC5">
              <w:t>Заместитель начальника отдела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404503,00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>46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>
              <w:t>-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A83BDB">
            <w:pPr>
              <w:jc w:val="center"/>
            </w:pPr>
            <w:r w:rsidRPr="00D13AC5">
              <w:t>супруга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54000, 00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46 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A83BDB">
            <w:pPr>
              <w:jc w:val="center"/>
            </w:pPr>
            <w:r>
              <w:t>Росси</w:t>
            </w:r>
            <w:r w:rsidRPr="00D13AC5">
              <w:t>я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43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46 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A83BDB">
            <w:pPr>
              <w:jc w:val="center"/>
            </w:pPr>
            <w:r w:rsidRPr="00D13AC5">
              <w:t>Россия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28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A83BDB">
            <w:pPr>
              <w:jc w:val="center"/>
            </w:pPr>
            <w:r w:rsidRPr="00D13AC5">
              <w:t>сын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46 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A83BDB">
            <w:pPr>
              <w:jc w:val="center"/>
            </w:pPr>
            <w:r w:rsidRPr="00D13AC5">
              <w:t>Россия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95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1B0C4C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Кузмич Т.Н.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 w:rsidRPr="001B0C4C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</w:tcPr>
          <w:p w:rsidR="00305C75" w:rsidRPr="001B0C4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446243,84</w:t>
            </w:r>
          </w:p>
        </w:tc>
        <w:tc>
          <w:tcPr>
            <w:tcW w:w="2880" w:type="dxa"/>
            <w:gridSpan w:val="3"/>
          </w:tcPr>
          <w:p w:rsidR="00305C75" w:rsidRPr="001B0C4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1B0C4C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57,7</w:t>
            </w:r>
          </w:p>
        </w:tc>
        <w:tc>
          <w:tcPr>
            <w:tcW w:w="1800" w:type="dxa"/>
            <w:gridSpan w:val="2"/>
          </w:tcPr>
          <w:p w:rsidR="00305C75" w:rsidRPr="001B0C4C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B0C4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08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1B0C4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58500,00</w:t>
            </w:r>
          </w:p>
        </w:tc>
        <w:tc>
          <w:tcPr>
            <w:tcW w:w="2880" w:type="dxa"/>
            <w:gridSpan w:val="3"/>
            <w:vMerge w:val="restart"/>
          </w:tcPr>
          <w:p w:rsidR="00305C75" w:rsidRPr="001B0C4C" w:rsidRDefault="00305C75" w:rsidP="0055180C">
            <w:pPr>
              <w:jc w:val="center"/>
              <w:rPr>
                <w:color w:val="000000"/>
              </w:rPr>
            </w:pPr>
            <w:r w:rsidRPr="001B0C4C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  <w:vMerge w:val="restart"/>
          </w:tcPr>
          <w:p w:rsidR="00305C75" w:rsidRPr="001B0C4C" w:rsidRDefault="00305C75" w:rsidP="009209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57,7</w:t>
            </w:r>
          </w:p>
        </w:tc>
        <w:tc>
          <w:tcPr>
            <w:tcW w:w="1800" w:type="dxa"/>
            <w:gridSpan w:val="2"/>
            <w:vMerge w:val="restart"/>
          </w:tcPr>
          <w:p w:rsidR="00305C75" w:rsidRPr="001B0C4C" w:rsidRDefault="00305C75" w:rsidP="009209F7">
            <w:pPr>
              <w:jc w:val="center"/>
              <w:rPr>
                <w:color w:val="000000"/>
              </w:rPr>
            </w:pPr>
            <w:r w:rsidRPr="001B0C4C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B0C4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Фольксаген Туарег (индивидуальная)</w:t>
            </w:r>
          </w:p>
        </w:tc>
      </w:tr>
      <w:tr w:rsidR="00305C75" w:rsidRPr="00607B10">
        <w:trPr>
          <w:trHeight w:val="104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Автоприцеп – прицеп с легковым ТС (индивидуальная)</w:t>
            </w: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Водный транспорт – сузумер ДС-320 (индивидуальная)</w:t>
            </w:r>
          </w:p>
        </w:tc>
      </w:tr>
      <w:tr w:rsidR="00305C75" w:rsidRPr="00607B10">
        <w:trPr>
          <w:trHeight w:val="28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1D39CF" w:rsidRDefault="00305C75" w:rsidP="001D39CF">
            <w:pPr>
              <w:rPr>
                <w:color w:val="000000"/>
              </w:rPr>
            </w:pPr>
            <w:r w:rsidRPr="001D39CF">
              <w:rPr>
                <w:color w:val="000000"/>
              </w:rPr>
              <w:t>Лукоянов К.А.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1D39CF" w:rsidRDefault="00305C75" w:rsidP="0055180C">
            <w:pPr>
              <w:jc w:val="center"/>
              <w:rPr>
                <w:color w:val="000000"/>
              </w:rPr>
            </w:pPr>
            <w:r w:rsidRPr="001D39CF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  <w:vMerge w:val="restart"/>
          </w:tcPr>
          <w:p w:rsidR="00305C75" w:rsidRPr="00EC0A4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395004,81</w:t>
            </w:r>
          </w:p>
        </w:tc>
        <w:tc>
          <w:tcPr>
            <w:tcW w:w="2880" w:type="dxa"/>
            <w:gridSpan w:val="3"/>
          </w:tcPr>
          <w:p w:rsidR="00305C75" w:rsidRPr="001D39CF" w:rsidRDefault="00305C75" w:rsidP="0055180C">
            <w:pPr>
              <w:jc w:val="center"/>
              <w:rPr>
                <w:color w:val="000000"/>
              </w:rPr>
            </w:pPr>
            <w:r w:rsidRPr="001D39CF">
              <w:rPr>
                <w:color w:val="000000"/>
              </w:rPr>
              <w:t>Квартира</w:t>
            </w:r>
          </w:p>
          <w:p w:rsidR="00305C75" w:rsidRPr="001D39CF" w:rsidRDefault="00305C75" w:rsidP="0055180C">
            <w:pPr>
              <w:jc w:val="center"/>
              <w:rPr>
                <w:color w:val="000000"/>
              </w:rPr>
            </w:pPr>
            <w:r w:rsidRPr="001D39CF">
              <w:rPr>
                <w:color w:val="000000"/>
              </w:rPr>
              <w:t>(индивидуальная)</w:t>
            </w:r>
          </w:p>
          <w:p w:rsidR="00305C75" w:rsidRPr="001D39C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1D39CF" w:rsidRDefault="00305C75" w:rsidP="001D39CF">
            <w:pPr>
              <w:jc w:val="center"/>
              <w:rPr>
                <w:color w:val="000000"/>
              </w:rPr>
            </w:pPr>
            <w:r w:rsidRPr="001D39CF">
              <w:rPr>
                <w:color w:val="000000"/>
              </w:rPr>
              <w:t>40,6</w:t>
            </w:r>
          </w:p>
        </w:tc>
        <w:tc>
          <w:tcPr>
            <w:tcW w:w="1800" w:type="dxa"/>
            <w:gridSpan w:val="2"/>
          </w:tcPr>
          <w:p w:rsidR="00305C75" w:rsidRPr="001D39CF" w:rsidRDefault="00305C75" w:rsidP="001D39CF">
            <w:pPr>
              <w:jc w:val="center"/>
              <w:rPr>
                <w:color w:val="000000"/>
              </w:rPr>
            </w:pPr>
            <w:r w:rsidRPr="001D39C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1D39CF" w:rsidRDefault="00305C75" w:rsidP="00C16817">
            <w:pPr>
              <w:jc w:val="center"/>
              <w:rPr>
                <w:color w:val="000000"/>
              </w:rPr>
            </w:pPr>
            <w:r w:rsidRPr="001D39CF">
              <w:rPr>
                <w:color w:val="000000"/>
              </w:rPr>
              <w:t>Автомобиль легковой Мицубиси Лансер</w:t>
            </w:r>
          </w:p>
          <w:p w:rsidR="00305C75" w:rsidRPr="001D39CF" w:rsidRDefault="00305C75" w:rsidP="00C16817">
            <w:pPr>
              <w:jc w:val="center"/>
              <w:rPr>
                <w:color w:val="000000"/>
              </w:rPr>
            </w:pPr>
            <w:r w:rsidRPr="001D39CF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1D39CF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1D39C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1D39C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1D39CF" w:rsidRDefault="00305C75" w:rsidP="0055180C">
            <w:pPr>
              <w:jc w:val="center"/>
              <w:rPr>
                <w:color w:val="000000"/>
              </w:rPr>
            </w:pPr>
            <w:r w:rsidRPr="001D39CF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1D39CF" w:rsidRDefault="00305C75" w:rsidP="00D05149">
            <w:pPr>
              <w:jc w:val="center"/>
              <w:rPr>
                <w:color w:val="000000"/>
              </w:rPr>
            </w:pPr>
            <w:r w:rsidRPr="001D39CF">
              <w:rPr>
                <w:color w:val="000000"/>
              </w:rPr>
              <w:t>42,3</w:t>
            </w:r>
          </w:p>
        </w:tc>
        <w:tc>
          <w:tcPr>
            <w:tcW w:w="1800" w:type="dxa"/>
            <w:gridSpan w:val="2"/>
          </w:tcPr>
          <w:p w:rsidR="00305C75" w:rsidRPr="001D39CF" w:rsidRDefault="00305C75" w:rsidP="00D05149">
            <w:pPr>
              <w:jc w:val="center"/>
              <w:rPr>
                <w:color w:val="000000"/>
              </w:rPr>
            </w:pPr>
            <w:r w:rsidRPr="001D39C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1D39C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1D39CF" w:rsidRDefault="00305C75" w:rsidP="001D39CF">
            <w:pPr>
              <w:rPr>
                <w:color w:val="000000"/>
              </w:rPr>
            </w:pPr>
            <w:r w:rsidRPr="001D39CF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1D39C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1D39C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294628,29</w:t>
            </w:r>
          </w:p>
        </w:tc>
        <w:tc>
          <w:tcPr>
            <w:tcW w:w="2880" w:type="dxa"/>
            <w:gridSpan w:val="3"/>
          </w:tcPr>
          <w:p w:rsidR="00305C75" w:rsidRPr="001D39CF" w:rsidRDefault="00305C75" w:rsidP="0055180C">
            <w:pPr>
              <w:jc w:val="center"/>
              <w:rPr>
                <w:color w:val="000000"/>
              </w:rPr>
            </w:pPr>
            <w:r w:rsidRPr="001D39CF">
              <w:rPr>
                <w:color w:val="000000"/>
              </w:rPr>
              <w:t>Квартира</w:t>
            </w:r>
          </w:p>
          <w:p w:rsidR="00305C75" w:rsidRPr="001D39CF" w:rsidRDefault="00305C75" w:rsidP="0055180C">
            <w:pPr>
              <w:jc w:val="center"/>
              <w:rPr>
                <w:color w:val="000000"/>
              </w:rPr>
            </w:pPr>
            <w:r w:rsidRPr="001D39CF">
              <w:rPr>
                <w:color w:val="000000"/>
              </w:rPr>
              <w:t>(индивидуальная)</w:t>
            </w:r>
          </w:p>
          <w:p w:rsidR="00305C75" w:rsidRPr="001D39C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1D39CF" w:rsidRDefault="00305C75" w:rsidP="001D39CF">
            <w:pPr>
              <w:jc w:val="center"/>
              <w:rPr>
                <w:color w:val="000000"/>
              </w:rPr>
            </w:pPr>
            <w:r w:rsidRPr="001D39CF">
              <w:rPr>
                <w:color w:val="000000"/>
              </w:rPr>
              <w:t>42,3</w:t>
            </w:r>
          </w:p>
        </w:tc>
        <w:tc>
          <w:tcPr>
            <w:tcW w:w="1800" w:type="dxa"/>
            <w:gridSpan w:val="2"/>
          </w:tcPr>
          <w:p w:rsidR="00305C75" w:rsidRPr="001D39CF" w:rsidRDefault="00305C75" w:rsidP="001D39CF">
            <w:pPr>
              <w:jc w:val="center"/>
              <w:rPr>
                <w:color w:val="000000"/>
              </w:rPr>
            </w:pPr>
            <w:r w:rsidRPr="001D39C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D39CF" w:rsidRDefault="00305C75" w:rsidP="00C16817">
            <w:pPr>
              <w:jc w:val="center"/>
              <w:rPr>
                <w:color w:val="000000"/>
              </w:rPr>
            </w:pPr>
            <w:r w:rsidRPr="001D39CF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9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1D39CF" w:rsidRDefault="00305C75" w:rsidP="001D39CF">
            <w:pPr>
              <w:rPr>
                <w:color w:val="000000"/>
              </w:rPr>
            </w:pPr>
            <w:r w:rsidRPr="001D39CF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1D39C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1D39CF" w:rsidRDefault="00305C75" w:rsidP="0055180C">
            <w:pPr>
              <w:jc w:val="center"/>
              <w:rPr>
                <w:color w:val="000000"/>
              </w:rPr>
            </w:pPr>
            <w:r w:rsidRPr="001D39CF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1D39CF" w:rsidRDefault="00305C75" w:rsidP="0055180C">
            <w:pPr>
              <w:jc w:val="center"/>
              <w:rPr>
                <w:color w:val="000000"/>
              </w:rPr>
            </w:pPr>
            <w:r w:rsidRPr="001D39CF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1D39CF" w:rsidRDefault="00305C75" w:rsidP="001D39CF">
            <w:pPr>
              <w:jc w:val="center"/>
              <w:rPr>
                <w:color w:val="000000"/>
              </w:rPr>
            </w:pPr>
            <w:r w:rsidRPr="001D39CF">
              <w:rPr>
                <w:color w:val="000000"/>
              </w:rPr>
              <w:t>41,6</w:t>
            </w:r>
          </w:p>
        </w:tc>
        <w:tc>
          <w:tcPr>
            <w:tcW w:w="1800" w:type="dxa"/>
            <w:gridSpan w:val="2"/>
          </w:tcPr>
          <w:p w:rsidR="00305C75" w:rsidRPr="001D39CF" w:rsidRDefault="00305C75" w:rsidP="001D39CF">
            <w:pPr>
              <w:jc w:val="center"/>
              <w:rPr>
                <w:color w:val="000000"/>
              </w:rPr>
            </w:pPr>
            <w:r w:rsidRPr="001D39C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D39CF" w:rsidRDefault="00305C75" w:rsidP="00C16817">
            <w:pPr>
              <w:jc w:val="center"/>
              <w:rPr>
                <w:color w:val="000000"/>
              </w:rPr>
            </w:pPr>
            <w:r w:rsidRPr="001D39CF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1D39CF" w:rsidRDefault="00305C75" w:rsidP="001D39CF">
            <w:pPr>
              <w:rPr>
                <w:color w:val="000000"/>
              </w:rPr>
            </w:pPr>
            <w:r w:rsidRPr="001D39CF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1D39C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1D39CF" w:rsidRDefault="00305C75" w:rsidP="0055180C">
            <w:pPr>
              <w:jc w:val="center"/>
              <w:rPr>
                <w:color w:val="000000"/>
              </w:rPr>
            </w:pPr>
            <w:r w:rsidRPr="001D39CF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1D39CF" w:rsidRDefault="00305C75" w:rsidP="0055180C">
            <w:pPr>
              <w:jc w:val="center"/>
              <w:rPr>
                <w:color w:val="000000"/>
              </w:rPr>
            </w:pPr>
            <w:r w:rsidRPr="001D39CF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1D39CF" w:rsidRDefault="00305C75" w:rsidP="001D39CF">
            <w:pPr>
              <w:jc w:val="center"/>
              <w:rPr>
                <w:color w:val="000000"/>
              </w:rPr>
            </w:pPr>
            <w:r w:rsidRPr="001D39CF">
              <w:rPr>
                <w:color w:val="000000"/>
              </w:rPr>
              <w:t>41,6</w:t>
            </w:r>
          </w:p>
        </w:tc>
        <w:tc>
          <w:tcPr>
            <w:tcW w:w="1800" w:type="dxa"/>
            <w:gridSpan w:val="2"/>
          </w:tcPr>
          <w:p w:rsidR="00305C75" w:rsidRPr="001D39CF" w:rsidRDefault="00305C75" w:rsidP="001D39CF">
            <w:pPr>
              <w:jc w:val="center"/>
              <w:rPr>
                <w:color w:val="000000"/>
              </w:rPr>
            </w:pPr>
            <w:r w:rsidRPr="001D39C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D39CF" w:rsidRDefault="00305C75" w:rsidP="00C16817">
            <w:pPr>
              <w:jc w:val="center"/>
              <w:rPr>
                <w:color w:val="000000"/>
              </w:rPr>
            </w:pPr>
            <w:r w:rsidRPr="001D39CF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EB1657" w:rsidRDefault="00305C75" w:rsidP="00607B10">
            <w:pPr>
              <w:rPr>
                <w:color w:val="000000"/>
              </w:rPr>
            </w:pPr>
            <w:r w:rsidRPr="00EB1657">
              <w:rPr>
                <w:color w:val="000000"/>
              </w:rPr>
              <w:t>Лысов В.А.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EB1657" w:rsidRDefault="00305C75" w:rsidP="0055180C">
            <w:pPr>
              <w:jc w:val="center"/>
              <w:rPr>
                <w:color w:val="000000"/>
              </w:rPr>
            </w:pPr>
            <w:r w:rsidRPr="00EB1657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  <w:vMerge w:val="restart"/>
          </w:tcPr>
          <w:p w:rsidR="00305C75" w:rsidRPr="00EB165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850104,75</w:t>
            </w:r>
          </w:p>
        </w:tc>
        <w:tc>
          <w:tcPr>
            <w:tcW w:w="2880" w:type="dxa"/>
            <w:gridSpan w:val="3"/>
          </w:tcPr>
          <w:p w:rsidR="00305C75" w:rsidRPr="00EB1657" w:rsidRDefault="00305C75" w:rsidP="0055180C">
            <w:pPr>
              <w:jc w:val="center"/>
              <w:rPr>
                <w:color w:val="000000"/>
              </w:rPr>
            </w:pPr>
            <w:r w:rsidRPr="00EB1657">
              <w:rPr>
                <w:color w:val="000000"/>
              </w:rPr>
              <w:t>Квартира</w:t>
            </w:r>
          </w:p>
          <w:p w:rsidR="00305C75" w:rsidRPr="00EB1657" w:rsidRDefault="00305C75" w:rsidP="0055180C">
            <w:pPr>
              <w:jc w:val="center"/>
              <w:rPr>
                <w:color w:val="000000"/>
              </w:rPr>
            </w:pPr>
            <w:r w:rsidRPr="00EB1657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EB1657" w:rsidRDefault="00305C75" w:rsidP="00D05149">
            <w:pPr>
              <w:jc w:val="center"/>
              <w:rPr>
                <w:color w:val="000000"/>
              </w:rPr>
            </w:pPr>
            <w:r w:rsidRPr="00EB1657">
              <w:rPr>
                <w:color w:val="000000"/>
              </w:rPr>
              <w:t>93,1</w:t>
            </w:r>
          </w:p>
        </w:tc>
        <w:tc>
          <w:tcPr>
            <w:tcW w:w="1800" w:type="dxa"/>
            <w:gridSpan w:val="2"/>
          </w:tcPr>
          <w:p w:rsidR="00305C75" w:rsidRPr="00EB1657" w:rsidRDefault="00305C75" w:rsidP="00D05149">
            <w:pPr>
              <w:jc w:val="center"/>
              <w:rPr>
                <w:color w:val="000000"/>
              </w:rPr>
            </w:pPr>
            <w:r w:rsidRPr="00EB165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EB1657" w:rsidRDefault="00305C75" w:rsidP="00C16817">
            <w:pPr>
              <w:jc w:val="center"/>
              <w:rPr>
                <w:color w:val="000000"/>
              </w:rPr>
            </w:pPr>
            <w:r w:rsidRPr="00EB1657">
              <w:rPr>
                <w:color w:val="000000"/>
              </w:rPr>
              <w:t>Автомобиль легковой-</w:t>
            </w:r>
          </w:p>
          <w:p w:rsidR="00305C75" w:rsidRPr="00EB1657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Митсубиси Аутлендер</w:t>
            </w:r>
            <w:r w:rsidRPr="00EB1657">
              <w:rPr>
                <w:color w:val="000000"/>
              </w:rPr>
              <w:t xml:space="preserve">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EB1657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EB1657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EB1657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EB1657" w:rsidRDefault="00305C75" w:rsidP="0055180C">
            <w:pPr>
              <w:jc w:val="center"/>
              <w:rPr>
                <w:color w:val="000000"/>
              </w:rPr>
            </w:pPr>
            <w:r w:rsidRPr="00EB1657"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Pr="00EB1657" w:rsidRDefault="00305C75" w:rsidP="00D05149">
            <w:pPr>
              <w:jc w:val="center"/>
              <w:rPr>
                <w:color w:val="000000"/>
              </w:rPr>
            </w:pPr>
            <w:r w:rsidRPr="00EB1657">
              <w:rPr>
                <w:color w:val="000000"/>
              </w:rPr>
              <w:t>18,1</w:t>
            </w:r>
          </w:p>
        </w:tc>
        <w:tc>
          <w:tcPr>
            <w:tcW w:w="1800" w:type="dxa"/>
            <w:gridSpan w:val="2"/>
          </w:tcPr>
          <w:p w:rsidR="00305C75" w:rsidRPr="00EB1657" w:rsidRDefault="00305C75" w:rsidP="00D05149">
            <w:pPr>
              <w:jc w:val="center"/>
              <w:rPr>
                <w:color w:val="000000"/>
              </w:rPr>
            </w:pPr>
            <w:r w:rsidRPr="00EB165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EB1657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EB1657" w:rsidRDefault="00305C75" w:rsidP="00607B10">
            <w:pPr>
              <w:rPr>
                <w:color w:val="000000"/>
              </w:rPr>
            </w:pPr>
            <w:r w:rsidRPr="00EB1657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EB165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EB165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2024488,38</w:t>
            </w:r>
          </w:p>
        </w:tc>
        <w:tc>
          <w:tcPr>
            <w:tcW w:w="2880" w:type="dxa"/>
            <w:gridSpan w:val="3"/>
          </w:tcPr>
          <w:p w:rsidR="00305C75" w:rsidRPr="00EB1657" w:rsidRDefault="00305C75" w:rsidP="0055180C">
            <w:pPr>
              <w:jc w:val="center"/>
              <w:rPr>
                <w:color w:val="000000"/>
              </w:rPr>
            </w:pPr>
            <w:r w:rsidRPr="00EB1657">
              <w:rPr>
                <w:color w:val="000000"/>
              </w:rPr>
              <w:t>Квартира</w:t>
            </w:r>
          </w:p>
          <w:p w:rsidR="00305C75" w:rsidRPr="00EB1657" w:rsidRDefault="00305C75" w:rsidP="0055180C">
            <w:pPr>
              <w:jc w:val="center"/>
              <w:rPr>
                <w:color w:val="000000"/>
              </w:rPr>
            </w:pPr>
            <w:r w:rsidRPr="00EB1657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EB1657" w:rsidRDefault="00305C75" w:rsidP="00D05149">
            <w:pPr>
              <w:jc w:val="center"/>
              <w:rPr>
                <w:color w:val="000000"/>
              </w:rPr>
            </w:pPr>
            <w:r w:rsidRPr="00EB1657">
              <w:rPr>
                <w:color w:val="000000"/>
              </w:rPr>
              <w:t>93,1</w:t>
            </w:r>
          </w:p>
        </w:tc>
        <w:tc>
          <w:tcPr>
            <w:tcW w:w="1800" w:type="dxa"/>
            <w:gridSpan w:val="2"/>
          </w:tcPr>
          <w:p w:rsidR="00305C75" w:rsidRPr="00EB1657" w:rsidRDefault="00305C75" w:rsidP="00D05149">
            <w:pPr>
              <w:jc w:val="center"/>
              <w:rPr>
                <w:color w:val="000000"/>
              </w:rPr>
            </w:pPr>
            <w:r w:rsidRPr="00EB165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EB1657" w:rsidRDefault="00305C75" w:rsidP="00C16817">
            <w:pPr>
              <w:jc w:val="center"/>
              <w:rPr>
                <w:color w:val="000000"/>
              </w:rPr>
            </w:pPr>
            <w:r w:rsidRPr="00EB1657">
              <w:rPr>
                <w:color w:val="000000"/>
              </w:rPr>
              <w:t>-</w:t>
            </w:r>
          </w:p>
          <w:p w:rsidR="00305C75" w:rsidRPr="00EB1657" w:rsidRDefault="00305C75" w:rsidP="00C16817">
            <w:pPr>
              <w:jc w:val="center"/>
              <w:rPr>
                <w:color w:val="000000"/>
              </w:rPr>
            </w:pPr>
          </w:p>
          <w:p w:rsidR="00305C75" w:rsidRPr="00EB1657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607B10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EB1657" w:rsidRDefault="00305C75" w:rsidP="0055180C">
            <w:pPr>
              <w:jc w:val="center"/>
              <w:rPr>
                <w:color w:val="000000"/>
              </w:rPr>
            </w:pPr>
            <w:r w:rsidRPr="00EB1657">
              <w:rPr>
                <w:color w:val="000000"/>
              </w:rPr>
              <w:t>Квартира</w:t>
            </w:r>
          </w:p>
          <w:p w:rsidR="00305C75" w:rsidRPr="00EB1657" w:rsidRDefault="00305C75" w:rsidP="0055180C">
            <w:pPr>
              <w:jc w:val="center"/>
              <w:rPr>
                <w:color w:val="000000"/>
              </w:rPr>
            </w:pPr>
            <w:r w:rsidRPr="00EB1657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EB1657" w:rsidRDefault="00305C75" w:rsidP="00D05149">
            <w:pPr>
              <w:jc w:val="center"/>
              <w:rPr>
                <w:color w:val="000000"/>
              </w:rPr>
            </w:pPr>
            <w:r w:rsidRPr="00EB1657">
              <w:rPr>
                <w:color w:val="000000"/>
              </w:rPr>
              <w:t>47,2</w:t>
            </w:r>
          </w:p>
        </w:tc>
        <w:tc>
          <w:tcPr>
            <w:tcW w:w="1800" w:type="dxa"/>
            <w:gridSpan w:val="2"/>
          </w:tcPr>
          <w:p w:rsidR="00305C75" w:rsidRPr="00EB1657" w:rsidRDefault="00305C75" w:rsidP="00D05149">
            <w:pPr>
              <w:jc w:val="center"/>
              <w:rPr>
                <w:color w:val="000000"/>
              </w:rPr>
            </w:pPr>
            <w:r w:rsidRPr="00EB165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607B10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EB1657" w:rsidRDefault="00305C75" w:rsidP="0055180C">
            <w:pPr>
              <w:jc w:val="center"/>
              <w:rPr>
                <w:color w:val="000000"/>
              </w:rPr>
            </w:pPr>
            <w:r w:rsidRPr="00EB1657">
              <w:rPr>
                <w:color w:val="000000"/>
              </w:rPr>
              <w:t>Квартира</w:t>
            </w:r>
          </w:p>
          <w:p w:rsidR="00305C75" w:rsidRPr="00EB1657" w:rsidRDefault="00305C75" w:rsidP="0055180C">
            <w:pPr>
              <w:jc w:val="center"/>
              <w:rPr>
                <w:color w:val="000000"/>
              </w:rPr>
            </w:pPr>
            <w:r w:rsidRPr="00EB1657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EB1657" w:rsidRDefault="00305C75" w:rsidP="00D05149">
            <w:pPr>
              <w:jc w:val="center"/>
              <w:rPr>
                <w:color w:val="000000"/>
              </w:rPr>
            </w:pPr>
            <w:r w:rsidRPr="00EB1657">
              <w:rPr>
                <w:color w:val="000000"/>
              </w:rPr>
              <w:t>46</w:t>
            </w:r>
          </w:p>
        </w:tc>
        <w:tc>
          <w:tcPr>
            <w:tcW w:w="1800" w:type="dxa"/>
            <w:gridSpan w:val="2"/>
          </w:tcPr>
          <w:p w:rsidR="00305C75" w:rsidRPr="00EB1657" w:rsidRDefault="00305C75" w:rsidP="00D05149">
            <w:pPr>
              <w:jc w:val="center"/>
              <w:rPr>
                <w:color w:val="000000"/>
              </w:rPr>
            </w:pPr>
            <w:r w:rsidRPr="00EB165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A56555">
        <w:trPr>
          <w:trHeight w:val="114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A56555" w:rsidRDefault="00305C75" w:rsidP="00607B10">
            <w:pPr>
              <w:rPr>
                <w:color w:val="000000"/>
              </w:rPr>
            </w:pPr>
            <w:r w:rsidRPr="00A56555">
              <w:rPr>
                <w:color w:val="000000"/>
              </w:rPr>
              <w:t>Макарочкин Д.В.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A56555" w:rsidRDefault="00305C75" w:rsidP="0055180C">
            <w:pPr>
              <w:jc w:val="center"/>
              <w:rPr>
                <w:color w:val="000000"/>
              </w:rPr>
            </w:pPr>
            <w:r w:rsidRPr="00A56555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  <w:vMerge w:val="restart"/>
          </w:tcPr>
          <w:p w:rsidR="00305C75" w:rsidRPr="00A5655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460374,54</w:t>
            </w:r>
          </w:p>
        </w:tc>
        <w:tc>
          <w:tcPr>
            <w:tcW w:w="2880" w:type="dxa"/>
            <w:gridSpan w:val="3"/>
            <w:vMerge w:val="restart"/>
          </w:tcPr>
          <w:p w:rsidR="00305C75" w:rsidRPr="00A5655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</w:t>
            </w:r>
            <w:r w:rsidRPr="00A56555">
              <w:rPr>
                <w:color w:val="000000"/>
              </w:rPr>
              <w:t>найм)</w:t>
            </w:r>
          </w:p>
        </w:tc>
        <w:tc>
          <w:tcPr>
            <w:tcW w:w="1080" w:type="dxa"/>
            <w:vMerge w:val="restart"/>
          </w:tcPr>
          <w:p w:rsidR="00305C75" w:rsidRPr="00A56555" w:rsidRDefault="00305C75" w:rsidP="00D05149">
            <w:pPr>
              <w:jc w:val="center"/>
              <w:rPr>
                <w:color w:val="000000"/>
              </w:rPr>
            </w:pPr>
            <w:r w:rsidRPr="00A56555">
              <w:rPr>
                <w:color w:val="000000"/>
              </w:rPr>
              <w:t>93</w:t>
            </w:r>
          </w:p>
        </w:tc>
        <w:tc>
          <w:tcPr>
            <w:tcW w:w="1800" w:type="dxa"/>
            <w:gridSpan w:val="2"/>
            <w:vMerge w:val="restart"/>
          </w:tcPr>
          <w:p w:rsidR="00305C75" w:rsidRPr="00A56555" w:rsidRDefault="00305C75" w:rsidP="00D05149">
            <w:pPr>
              <w:jc w:val="center"/>
              <w:rPr>
                <w:color w:val="000000"/>
              </w:rPr>
            </w:pPr>
            <w:r w:rsidRPr="00A5655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56555" w:rsidRDefault="00305C75" w:rsidP="00C16817">
            <w:pPr>
              <w:jc w:val="center"/>
              <w:rPr>
                <w:color w:val="000000"/>
              </w:rPr>
            </w:pPr>
            <w:r w:rsidRPr="00A56555">
              <w:rPr>
                <w:color w:val="000000"/>
              </w:rPr>
              <w:t>автомобиль легковой-</w:t>
            </w:r>
          </w:p>
          <w:p w:rsidR="00305C75" w:rsidRPr="00A56555" w:rsidRDefault="00305C75" w:rsidP="00C16817">
            <w:pPr>
              <w:jc w:val="center"/>
              <w:rPr>
                <w:color w:val="000000"/>
              </w:rPr>
            </w:pPr>
            <w:r w:rsidRPr="00A56555">
              <w:rPr>
                <w:color w:val="000000"/>
              </w:rPr>
              <w:t xml:space="preserve">Лада </w:t>
            </w:r>
            <w:r>
              <w:rPr>
                <w:color w:val="000000"/>
              </w:rPr>
              <w:t xml:space="preserve">приора </w:t>
            </w:r>
            <w:r w:rsidRPr="00A56555">
              <w:rPr>
                <w:color w:val="000000"/>
              </w:rPr>
              <w:t>(индивидуальная)</w:t>
            </w:r>
          </w:p>
        </w:tc>
      </w:tr>
      <w:tr w:rsidR="00305C75" w:rsidRPr="00A56555">
        <w:trPr>
          <w:trHeight w:val="24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A5655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A5655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Pr="00A5655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Pr="00A5655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Pr="00A5655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A5655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Лифан (индивидуальная)</w:t>
            </w:r>
          </w:p>
        </w:tc>
      </w:tr>
      <w:tr w:rsidR="00305C75" w:rsidRPr="00A5655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56555" w:rsidRDefault="00305C75" w:rsidP="00607B10">
            <w:pPr>
              <w:rPr>
                <w:color w:val="000000"/>
              </w:rPr>
            </w:pPr>
            <w:r w:rsidRPr="00A56555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A5655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A5655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37268,45</w:t>
            </w:r>
          </w:p>
        </w:tc>
        <w:tc>
          <w:tcPr>
            <w:tcW w:w="2880" w:type="dxa"/>
            <w:gridSpan w:val="3"/>
          </w:tcPr>
          <w:p w:rsidR="00305C75" w:rsidRPr="00A5655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</w:t>
            </w:r>
            <w:r w:rsidRPr="00A56555">
              <w:rPr>
                <w:color w:val="000000"/>
              </w:rPr>
              <w:t>найм)</w:t>
            </w:r>
          </w:p>
        </w:tc>
        <w:tc>
          <w:tcPr>
            <w:tcW w:w="1080" w:type="dxa"/>
          </w:tcPr>
          <w:p w:rsidR="00305C75" w:rsidRPr="00A56555" w:rsidRDefault="00305C75" w:rsidP="00D05149">
            <w:pPr>
              <w:jc w:val="center"/>
              <w:rPr>
                <w:color w:val="000000"/>
              </w:rPr>
            </w:pPr>
            <w:r w:rsidRPr="00A56555">
              <w:rPr>
                <w:color w:val="000000"/>
              </w:rPr>
              <w:t>93</w:t>
            </w:r>
          </w:p>
        </w:tc>
        <w:tc>
          <w:tcPr>
            <w:tcW w:w="1800" w:type="dxa"/>
            <w:gridSpan w:val="2"/>
          </w:tcPr>
          <w:p w:rsidR="00305C75" w:rsidRPr="00A56555" w:rsidRDefault="00305C75" w:rsidP="00D05149">
            <w:pPr>
              <w:jc w:val="center"/>
              <w:rPr>
                <w:color w:val="000000"/>
              </w:rPr>
            </w:pPr>
            <w:r w:rsidRPr="00A5655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56555" w:rsidRDefault="00305C75" w:rsidP="00C16817">
            <w:pPr>
              <w:jc w:val="center"/>
              <w:rPr>
                <w:color w:val="000000"/>
              </w:rPr>
            </w:pPr>
            <w:r w:rsidRPr="00A56555">
              <w:rPr>
                <w:color w:val="000000"/>
              </w:rPr>
              <w:t>-</w:t>
            </w:r>
          </w:p>
        </w:tc>
      </w:tr>
      <w:tr w:rsidR="00305C75" w:rsidRPr="00A5655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56555" w:rsidRDefault="00305C75" w:rsidP="00607B10">
            <w:pPr>
              <w:rPr>
                <w:color w:val="000000"/>
              </w:rPr>
            </w:pPr>
            <w:r w:rsidRPr="00A56555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A5655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A56555" w:rsidRDefault="00305C75" w:rsidP="0055180C">
            <w:pPr>
              <w:jc w:val="center"/>
              <w:rPr>
                <w:color w:val="000000"/>
              </w:rPr>
            </w:pPr>
            <w:r w:rsidRPr="00A56555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A5655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</w:t>
            </w:r>
            <w:r w:rsidRPr="00A56555">
              <w:rPr>
                <w:color w:val="000000"/>
              </w:rPr>
              <w:t>найм)</w:t>
            </w:r>
          </w:p>
        </w:tc>
        <w:tc>
          <w:tcPr>
            <w:tcW w:w="1080" w:type="dxa"/>
          </w:tcPr>
          <w:p w:rsidR="00305C75" w:rsidRPr="00A56555" w:rsidRDefault="00305C75" w:rsidP="00D05149">
            <w:pPr>
              <w:jc w:val="center"/>
              <w:rPr>
                <w:color w:val="000000"/>
              </w:rPr>
            </w:pPr>
            <w:r w:rsidRPr="00A56555">
              <w:rPr>
                <w:color w:val="000000"/>
              </w:rPr>
              <w:t>93</w:t>
            </w:r>
          </w:p>
        </w:tc>
        <w:tc>
          <w:tcPr>
            <w:tcW w:w="1800" w:type="dxa"/>
            <w:gridSpan w:val="2"/>
          </w:tcPr>
          <w:p w:rsidR="00305C75" w:rsidRPr="00A56555" w:rsidRDefault="00305C75" w:rsidP="00D05149">
            <w:pPr>
              <w:jc w:val="center"/>
              <w:rPr>
                <w:color w:val="000000"/>
              </w:rPr>
            </w:pPr>
            <w:r w:rsidRPr="00A5655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56555" w:rsidRDefault="00305C75" w:rsidP="00C16817">
            <w:pPr>
              <w:jc w:val="center"/>
              <w:rPr>
                <w:color w:val="000000"/>
              </w:rPr>
            </w:pPr>
            <w:r w:rsidRPr="00A56555">
              <w:rPr>
                <w:color w:val="000000"/>
              </w:rPr>
              <w:t>-</w:t>
            </w:r>
          </w:p>
        </w:tc>
      </w:tr>
      <w:tr w:rsidR="00305C75" w:rsidRPr="00A5655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56555" w:rsidRDefault="00305C75" w:rsidP="00607B10">
            <w:pPr>
              <w:rPr>
                <w:color w:val="000000"/>
              </w:rPr>
            </w:pPr>
            <w:r w:rsidRPr="00A56555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A5655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A56555" w:rsidRDefault="00305C75" w:rsidP="0055180C">
            <w:pPr>
              <w:jc w:val="center"/>
              <w:rPr>
                <w:color w:val="000000"/>
              </w:rPr>
            </w:pPr>
            <w:r w:rsidRPr="00A56555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A5655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</w:t>
            </w:r>
            <w:r w:rsidRPr="00A56555">
              <w:rPr>
                <w:color w:val="000000"/>
              </w:rPr>
              <w:t>найм)</w:t>
            </w:r>
          </w:p>
        </w:tc>
        <w:tc>
          <w:tcPr>
            <w:tcW w:w="1080" w:type="dxa"/>
          </w:tcPr>
          <w:p w:rsidR="00305C75" w:rsidRPr="00A56555" w:rsidRDefault="00305C75" w:rsidP="00D05149">
            <w:pPr>
              <w:jc w:val="center"/>
              <w:rPr>
                <w:color w:val="000000"/>
              </w:rPr>
            </w:pPr>
            <w:r w:rsidRPr="00A56555">
              <w:rPr>
                <w:color w:val="000000"/>
              </w:rPr>
              <w:t>93</w:t>
            </w:r>
          </w:p>
        </w:tc>
        <w:tc>
          <w:tcPr>
            <w:tcW w:w="1800" w:type="dxa"/>
            <w:gridSpan w:val="2"/>
          </w:tcPr>
          <w:p w:rsidR="00305C75" w:rsidRPr="00A56555" w:rsidRDefault="00305C75" w:rsidP="00D05149">
            <w:pPr>
              <w:jc w:val="center"/>
              <w:rPr>
                <w:color w:val="000000"/>
              </w:rPr>
            </w:pPr>
            <w:r w:rsidRPr="00A5655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56555" w:rsidRDefault="00305C75" w:rsidP="00C16817">
            <w:pPr>
              <w:jc w:val="center"/>
              <w:rPr>
                <w:color w:val="000000"/>
              </w:rPr>
            </w:pPr>
            <w:r w:rsidRPr="00A56555">
              <w:rPr>
                <w:color w:val="000000"/>
              </w:rPr>
              <w:t>-</w:t>
            </w:r>
          </w:p>
        </w:tc>
      </w:tr>
      <w:tr w:rsidR="00305C75" w:rsidRPr="00A5655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56555" w:rsidRDefault="00305C75" w:rsidP="00607B10">
            <w:pPr>
              <w:rPr>
                <w:color w:val="000000"/>
              </w:rPr>
            </w:pPr>
            <w:r w:rsidRPr="00A56555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A5655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A56555" w:rsidRDefault="00305C75" w:rsidP="0055180C">
            <w:pPr>
              <w:jc w:val="center"/>
              <w:rPr>
                <w:color w:val="000000"/>
              </w:rPr>
            </w:pPr>
            <w:r w:rsidRPr="00A56555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A5655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</w:t>
            </w:r>
            <w:r w:rsidRPr="00A56555">
              <w:rPr>
                <w:color w:val="000000"/>
              </w:rPr>
              <w:t>найм)</w:t>
            </w:r>
          </w:p>
        </w:tc>
        <w:tc>
          <w:tcPr>
            <w:tcW w:w="1080" w:type="dxa"/>
          </w:tcPr>
          <w:p w:rsidR="00305C75" w:rsidRPr="00A56555" w:rsidRDefault="00305C75" w:rsidP="00D05149">
            <w:pPr>
              <w:jc w:val="center"/>
              <w:rPr>
                <w:color w:val="000000"/>
              </w:rPr>
            </w:pPr>
            <w:r w:rsidRPr="00A56555">
              <w:rPr>
                <w:color w:val="000000"/>
              </w:rPr>
              <w:t>93</w:t>
            </w:r>
          </w:p>
        </w:tc>
        <w:tc>
          <w:tcPr>
            <w:tcW w:w="1800" w:type="dxa"/>
            <w:gridSpan w:val="2"/>
          </w:tcPr>
          <w:p w:rsidR="00305C75" w:rsidRPr="00A56555" w:rsidRDefault="00305C75" w:rsidP="00D05149">
            <w:pPr>
              <w:jc w:val="center"/>
              <w:rPr>
                <w:color w:val="000000"/>
              </w:rPr>
            </w:pPr>
            <w:r w:rsidRPr="00A5655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56555" w:rsidRDefault="00305C75" w:rsidP="00C16817">
            <w:pPr>
              <w:jc w:val="center"/>
              <w:rPr>
                <w:color w:val="000000"/>
              </w:rPr>
            </w:pPr>
            <w:r w:rsidRPr="00A56555">
              <w:rPr>
                <w:color w:val="000000"/>
              </w:rPr>
              <w:t>-</w:t>
            </w:r>
          </w:p>
        </w:tc>
      </w:tr>
      <w:tr w:rsidR="00305C75" w:rsidRPr="00A56555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5655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Мошкин М.П.</w:t>
            </w:r>
          </w:p>
        </w:tc>
        <w:tc>
          <w:tcPr>
            <w:tcW w:w="2109" w:type="dxa"/>
            <w:gridSpan w:val="2"/>
          </w:tcPr>
          <w:p w:rsidR="00305C75" w:rsidRPr="00A5655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</w:tcPr>
          <w:p w:rsidR="00305C75" w:rsidRPr="00A5655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264974,23</w:t>
            </w:r>
          </w:p>
        </w:tc>
        <w:tc>
          <w:tcPr>
            <w:tcW w:w="2880" w:type="dxa"/>
            <w:gridSpan w:val="3"/>
          </w:tcPr>
          <w:p w:rsidR="00305C75" w:rsidRPr="00A5655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(фактическое предоставление)</w:t>
            </w:r>
          </w:p>
        </w:tc>
        <w:tc>
          <w:tcPr>
            <w:tcW w:w="1080" w:type="dxa"/>
          </w:tcPr>
          <w:p w:rsidR="00305C75" w:rsidRPr="00A5655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800" w:type="dxa"/>
            <w:gridSpan w:val="2"/>
          </w:tcPr>
          <w:p w:rsidR="00305C75" w:rsidRPr="00A5655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5655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A34EE">
        <w:trPr>
          <w:trHeight w:val="80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213AF" w:rsidRDefault="00305C75" w:rsidP="006A34EE">
            <w:pPr>
              <w:jc w:val="center"/>
              <w:rPr>
                <w:color w:val="000000"/>
              </w:rPr>
            </w:pPr>
            <w:r w:rsidRPr="006213AF">
              <w:rPr>
                <w:color w:val="000000"/>
              </w:rPr>
              <w:t>Муллахметова С.А.</w:t>
            </w:r>
          </w:p>
        </w:tc>
        <w:tc>
          <w:tcPr>
            <w:tcW w:w="2109" w:type="dxa"/>
            <w:gridSpan w:val="2"/>
          </w:tcPr>
          <w:p w:rsidR="00305C75" w:rsidRPr="006213AF" w:rsidRDefault="00305C75" w:rsidP="0055180C">
            <w:pPr>
              <w:jc w:val="center"/>
              <w:rPr>
                <w:color w:val="000000"/>
              </w:rPr>
            </w:pPr>
            <w:r w:rsidRPr="006213AF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</w:tcPr>
          <w:p w:rsidR="00305C75" w:rsidRPr="006213A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409176,27</w:t>
            </w:r>
          </w:p>
        </w:tc>
        <w:tc>
          <w:tcPr>
            <w:tcW w:w="2880" w:type="dxa"/>
            <w:gridSpan w:val="3"/>
          </w:tcPr>
          <w:p w:rsidR="00305C75" w:rsidRPr="006213A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(найм)</w:t>
            </w:r>
          </w:p>
        </w:tc>
        <w:tc>
          <w:tcPr>
            <w:tcW w:w="1080" w:type="dxa"/>
          </w:tcPr>
          <w:p w:rsidR="00305C75" w:rsidRPr="006213AF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47,7</w:t>
            </w:r>
          </w:p>
        </w:tc>
        <w:tc>
          <w:tcPr>
            <w:tcW w:w="1800" w:type="dxa"/>
            <w:gridSpan w:val="2"/>
          </w:tcPr>
          <w:p w:rsidR="00305C75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6A34EE">
            <w:pPr>
              <w:jc w:val="center"/>
              <w:rPr>
                <w:color w:val="000000"/>
              </w:rPr>
            </w:pPr>
          </w:p>
          <w:p w:rsidR="00305C75" w:rsidRPr="006213AF" w:rsidRDefault="00305C75" w:rsidP="006A34E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6213A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A34EE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213AF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6213A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552138,75</w:t>
            </w:r>
          </w:p>
        </w:tc>
        <w:tc>
          <w:tcPr>
            <w:tcW w:w="2880" w:type="dxa"/>
            <w:gridSpan w:val="3"/>
          </w:tcPr>
          <w:p w:rsidR="00305C75" w:rsidRPr="006213A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(найм)</w:t>
            </w:r>
          </w:p>
        </w:tc>
        <w:tc>
          <w:tcPr>
            <w:tcW w:w="1080" w:type="dxa"/>
          </w:tcPr>
          <w:p w:rsidR="00305C75" w:rsidRPr="006213AF" w:rsidRDefault="00305C75" w:rsidP="006213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47,7</w:t>
            </w:r>
          </w:p>
        </w:tc>
        <w:tc>
          <w:tcPr>
            <w:tcW w:w="1800" w:type="dxa"/>
            <w:gridSpan w:val="2"/>
          </w:tcPr>
          <w:p w:rsidR="00305C75" w:rsidRDefault="00305C75" w:rsidP="006213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6213AF">
            <w:pPr>
              <w:jc w:val="center"/>
              <w:rPr>
                <w:color w:val="000000"/>
              </w:rPr>
            </w:pPr>
          </w:p>
          <w:p w:rsidR="00305C75" w:rsidRPr="006213AF" w:rsidRDefault="00305C75" w:rsidP="006213A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6213A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Пежо 206 (индивидуальная)</w:t>
            </w:r>
          </w:p>
        </w:tc>
      </w:tr>
      <w:tr w:rsidR="00305C75" w:rsidRPr="006A34EE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6213AF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6213A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6213A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(найм)</w:t>
            </w:r>
          </w:p>
        </w:tc>
        <w:tc>
          <w:tcPr>
            <w:tcW w:w="1080" w:type="dxa"/>
          </w:tcPr>
          <w:p w:rsidR="00305C75" w:rsidRPr="006213AF" w:rsidRDefault="00305C75" w:rsidP="006213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47,7</w:t>
            </w:r>
          </w:p>
        </w:tc>
        <w:tc>
          <w:tcPr>
            <w:tcW w:w="1800" w:type="dxa"/>
            <w:gridSpan w:val="2"/>
          </w:tcPr>
          <w:p w:rsidR="00305C75" w:rsidRDefault="00305C75" w:rsidP="006213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6213AF" w:rsidRDefault="00305C75" w:rsidP="006213A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6213A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A34EE">
        <w:trPr>
          <w:trHeight w:val="28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A34EE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213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800" w:type="dxa"/>
            <w:gridSpan w:val="2"/>
          </w:tcPr>
          <w:p w:rsidR="00305C75" w:rsidRDefault="00305C75" w:rsidP="006213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6213A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E1C94" w:rsidRDefault="00305C75" w:rsidP="006A34EE">
            <w:pPr>
              <w:jc w:val="center"/>
              <w:rPr>
                <w:color w:val="000000"/>
              </w:rPr>
            </w:pPr>
            <w:r w:rsidRPr="00DE1C94">
              <w:rPr>
                <w:color w:val="000000"/>
              </w:rPr>
              <w:t>Несмелов В.Р.</w:t>
            </w:r>
          </w:p>
        </w:tc>
        <w:tc>
          <w:tcPr>
            <w:tcW w:w="2109" w:type="dxa"/>
            <w:gridSpan w:val="2"/>
          </w:tcPr>
          <w:p w:rsidR="00305C75" w:rsidRPr="00DE1C94" w:rsidRDefault="00305C75" w:rsidP="0055180C">
            <w:pPr>
              <w:jc w:val="center"/>
              <w:rPr>
                <w:color w:val="000000"/>
              </w:rPr>
            </w:pPr>
            <w:r w:rsidRPr="00DE1C94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</w:tcPr>
          <w:p w:rsidR="00305C75" w:rsidRPr="00DE1C9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411720,82</w:t>
            </w:r>
          </w:p>
        </w:tc>
        <w:tc>
          <w:tcPr>
            <w:tcW w:w="2880" w:type="dxa"/>
            <w:gridSpan w:val="3"/>
          </w:tcPr>
          <w:p w:rsidR="00305C75" w:rsidRPr="00DE1C94" w:rsidRDefault="00305C75" w:rsidP="0055180C">
            <w:pPr>
              <w:jc w:val="center"/>
              <w:rPr>
                <w:color w:val="000000"/>
              </w:rPr>
            </w:pPr>
            <w:r w:rsidRPr="00DE1C94">
              <w:rPr>
                <w:color w:val="000000"/>
              </w:rPr>
              <w:t>Квартира</w:t>
            </w:r>
          </w:p>
          <w:p w:rsidR="00305C75" w:rsidRPr="00DE1C9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</w:t>
            </w:r>
            <w:r w:rsidRPr="00DE1C94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DE1C94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63,8</w:t>
            </w:r>
          </w:p>
        </w:tc>
        <w:tc>
          <w:tcPr>
            <w:tcW w:w="1800" w:type="dxa"/>
            <w:gridSpan w:val="2"/>
          </w:tcPr>
          <w:p w:rsidR="00305C75" w:rsidRPr="00DE1C94" w:rsidRDefault="00305C75" w:rsidP="006A34EE">
            <w:pPr>
              <w:jc w:val="center"/>
              <w:rPr>
                <w:color w:val="000000"/>
              </w:rPr>
            </w:pPr>
            <w:r w:rsidRPr="00DE1C9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DE1C94" w:rsidRDefault="00305C75" w:rsidP="00C16817">
            <w:pPr>
              <w:jc w:val="center"/>
              <w:rPr>
                <w:color w:val="000000"/>
              </w:rPr>
            </w:pPr>
            <w:r w:rsidRPr="00DE1C94">
              <w:rPr>
                <w:color w:val="000000"/>
              </w:rPr>
              <w:t>Автомобиль легковой-</w:t>
            </w:r>
          </w:p>
          <w:p w:rsidR="00305C75" w:rsidRPr="00DE1C94" w:rsidRDefault="00305C75" w:rsidP="00C16817">
            <w:pPr>
              <w:jc w:val="center"/>
              <w:rPr>
                <w:color w:val="000000"/>
              </w:rPr>
            </w:pPr>
            <w:r w:rsidRPr="00DE1C94">
              <w:rPr>
                <w:color w:val="000000"/>
              </w:rPr>
              <w:t>ВАЗ 211440 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E1C94" w:rsidRDefault="00305C75" w:rsidP="006A34EE">
            <w:pPr>
              <w:jc w:val="center"/>
              <w:rPr>
                <w:color w:val="000000"/>
              </w:rPr>
            </w:pPr>
            <w:r w:rsidRPr="00DE1C94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DE1C94" w:rsidRDefault="00305C75" w:rsidP="0055180C">
            <w:pPr>
              <w:jc w:val="center"/>
              <w:rPr>
                <w:color w:val="000000"/>
              </w:rPr>
            </w:pPr>
            <w:r w:rsidRPr="00DE1C94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DE1C9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100950,31</w:t>
            </w:r>
          </w:p>
        </w:tc>
        <w:tc>
          <w:tcPr>
            <w:tcW w:w="2880" w:type="dxa"/>
            <w:gridSpan w:val="3"/>
          </w:tcPr>
          <w:p w:rsidR="00305C75" w:rsidRPr="00DE1C94" w:rsidRDefault="00305C75" w:rsidP="0055180C">
            <w:pPr>
              <w:jc w:val="center"/>
              <w:rPr>
                <w:color w:val="000000"/>
              </w:rPr>
            </w:pPr>
            <w:r w:rsidRPr="00DE1C94">
              <w:rPr>
                <w:color w:val="000000"/>
              </w:rPr>
              <w:t>Квартира</w:t>
            </w:r>
          </w:p>
          <w:p w:rsidR="00305C75" w:rsidRPr="00DE1C9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</w:t>
            </w:r>
            <w:r w:rsidRPr="00DE1C94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DE1C94" w:rsidRDefault="00305C75" w:rsidP="00DE1C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63,8</w:t>
            </w:r>
          </w:p>
        </w:tc>
        <w:tc>
          <w:tcPr>
            <w:tcW w:w="1800" w:type="dxa"/>
            <w:gridSpan w:val="2"/>
          </w:tcPr>
          <w:p w:rsidR="00305C75" w:rsidRPr="00DE1C94" w:rsidRDefault="00305C75" w:rsidP="00DE1C94">
            <w:pPr>
              <w:jc w:val="center"/>
              <w:rPr>
                <w:color w:val="000000"/>
              </w:rPr>
            </w:pPr>
            <w:r w:rsidRPr="00DE1C9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DE1C94" w:rsidRDefault="00305C75" w:rsidP="00C16817">
            <w:pPr>
              <w:jc w:val="center"/>
              <w:rPr>
                <w:color w:val="000000"/>
              </w:rPr>
            </w:pPr>
            <w:r w:rsidRPr="00DE1C94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E1C94" w:rsidRDefault="00305C75" w:rsidP="006A34EE">
            <w:pPr>
              <w:jc w:val="center"/>
              <w:rPr>
                <w:color w:val="000000"/>
              </w:rPr>
            </w:pPr>
            <w:r w:rsidRPr="00DE1C94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DE1C94" w:rsidRDefault="00305C75" w:rsidP="0055180C">
            <w:pPr>
              <w:jc w:val="center"/>
              <w:rPr>
                <w:color w:val="000000"/>
              </w:rPr>
            </w:pPr>
            <w:r w:rsidRPr="00DE1C94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DE1C94" w:rsidRDefault="00305C75" w:rsidP="0055180C">
            <w:pPr>
              <w:jc w:val="center"/>
              <w:rPr>
                <w:color w:val="000000"/>
              </w:rPr>
            </w:pPr>
            <w:r w:rsidRPr="00DE1C94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DE1C94" w:rsidRDefault="00305C75" w:rsidP="0055180C">
            <w:pPr>
              <w:jc w:val="center"/>
              <w:rPr>
                <w:color w:val="000000"/>
              </w:rPr>
            </w:pPr>
            <w:r w:rsidRPr="00DE1C94">
              <w:rPr>
                <w:color w:val="000000"/>
              </w:rPr>
              <w:t>Квартира</w:t>
            </w:r>
          </w:p>
          <w:p w:rsidR="00305C75" w:rsidRPr="00DE1C9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</w:t>
            </w:r>
            <w:r w:rsidRPr="00DE1C94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DE1C94" w:rsidRDefault="00305C75" w:rsidP="00DE1C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63,8</w:t>
            </w:r>
          </w:p>
        </w:tc>
        <w:tc>
          <w:tcPr>
            <w:tcW w:w="1800" w:type="dxa"/>
            <w:gridSpan w:val="2"/>
          </w:tcPr>
          <w:p w:rsidR="00305C75" w:rsidRPr="00DE1C94" w:rsidRDefault="00305C75" w:rsidP="00DE1C94">
            <w:pPr>
              <w:jc w:val="center"/>
              <w:rPr>
                <w:color w:val="000000"/>
              </w:rPr>
            </w:pPr>
            <w:r w:rsidRPr="00DE1C9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DE1C94" w:rsidRDefault="00305C75" w:rsidP="00C16817">
            <w:pPr>
              <w:jc w:val="center"/>
              <w:rPr>
                <w:color w:val="000000"/>
              </w:rPr>
            </w:pPr>
            <w:r w:rsidRPr="00DE1C94">
              <w:rPr>
                <w:color w:val="000000"/>
              </w:rPr>
              <w:t>-</w:t>
            </w:r>
          </w:p>
          <w:p w:rsidR="00305C75" w:rsidRPr="00DE1C94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E1C94" w:rsidRDefault="00305C75" w:rsidP="006A34EE">
            <w:pPr>
              <w:jc w:val="center"/>
              <w:rPr>
                <w:color w:val="000000"/>
              </w:rPr>
            </w:pPr>
            <w:r w:rsidRPr="00DE1C94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DE1C94" w:rsidRDefault="00305C75" w:rsidP="0055180C">
            <w:pPr>
              <w:jc w:val="center"/>
              <w:rPr>
                <w:color w:val="000000"/>
              </w:rPr>
            </w:pPr>
            <w:r w:rsidRPr="00DE1C94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DE1C94" w:rsidRDefault="00305C75" w:rsidP="0055180C">
            <w:pPr>
              <w:jc w:val="center"/>
              <w:rPr>
                <w:color w:val="000000"/>
              </w:rPr>
            </w:pPr>
            <w:r w:rsidRPr="00DE1C94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DE1C94" w:rsidRDefault="00305C75" w:rsidP="0055180C">
            <w:pPr>
              <w:jc w:val="center"/>
              <w:rPr>
                <w:color w:val="000000"/>
              </w:rPr>
            </w:pPr>
            <w:r w:rsidRPr="00DE1C94">
              <w:rPr>
                <w:color w:val="000000"/>
              </w:rPr>
              <w:t>Квартира</w:t>
            </w:r>
          </w:p>
          <w:p w:rsidR="00305C75" w:rsidRPr="00DE1C9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</w:t>
            </w:r>
            <w:r w:rsidRPr="00DE1C94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DE1C94" w:rsidRDefault="00305C75" w:rsidP="00DE1C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63,8</w:t>
            </w:r>
          </w:p>
        </w:tc>
        <w:tc>
          <w:tcPr>
            <w:tcW w:w="1800" w:type="dxa"/>
            <w:gridSpan w:val="2"/>
          </w:tcPr>
          <w:p w:rsidR="00305C75" w:rsidRPr="00DE1C94" w:rsidRDefault="00305C75" w:rsidP="00DE1C94">
            <w:pPr>
              <w:jc w:val="center"/>
              <w:rPr>
                <w:color w:val="000000"/>
              </w:rPr>
            </w:pPr>
            <w:r w:rsidRPr="00DE1C9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DE1C94" w:rsidRDefault="00305C75" w:rsidP="00C16817">
            <w:pPr>
              <w:jc w:val="center"/>
              <w:rPr>
                <w:color w:val="000000"/>
              </w:rPr>
            </w:pPr>
            <w:r w:rsidRPr="00DE1C94">
              <w:rPr>
                <w:color w:val="000000"/>
              </w:rPr>
              <w:t>-</w:t>
            </w:r>
          </w:p>
        </w:tc>
      </w:tr>
      <w:tr w:rsidR="00305C75" w:rsidRPr="0011317F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B6430E" w:rsidRDefault="00305C75" w:rsidP="0011317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Новоселов Ю.Н.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  <w:vMerge w:val="restart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411812,28</w:t>
            </w: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Жилой дом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B6430E" w:rsidRDefault="00305C75" w:rsidP="0011317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64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11317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Автомобиль легковой – Нисан санни</w:t>
            </w:r>
          </w:p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(индивидуальная)</w:t>
            </w:r>
          </w:p>
        </w:tc>
      </w:tr>
      <w:tr w:rsidR="00305C75" w:rsidRPr="0011317F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B6430E" w:rsidRDefault="00305C75" w:rsidP="0011317F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Комната в общежитии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(служебное жилье)</w:t>
            </w:r>
          </w:p>
        </w:tc>
        <w:tc>
          <w:tcPr>
            <w:tcW w:w="1080" w:type="dxa"/>
          </w:tcPr>
          <w:p w:rsidR="00305C75" w:rsidRPr="00B6430E" w:rsidRDefault="00305C75" w:rsidP="0011317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17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11317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Автомобиль легковой – Черри Тиго</w:t>
            </w:r>
          </w:p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(индивидуальная)</w:t>
            </w:r>
          </w:p>
        </w:tc>
      </w:tr>
      <w:tr w:rsidR="00305C75" w:rsidRPr="0011317F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B6430E" w:rsidRDefault="00305C75" w:rsidP="0011317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 xml:space="preserve">Супруга 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B6430E">
              <w:rPr>
                <w:color w:val="000000"/>
              </w:rPr>
              <w:t>000</w:t>
            </w: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Жилой дом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B6430E" w:rsidRDefault="00305C75" w:rsidP="0011317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64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11317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</w:tc>
      </w:tr>
      <w:tr w:rsidR="00305C75" w:rsidRPr="0011317F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B6430E" w:rsidRDefault="00305C75" w:rsidP="0011317F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Комната в общежитии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(служебное жилье)</w:t>
            </w:r>
          </w:p>
        </w:tc>
        <w:tc>
          <w:tcPr>
            <w:tcW w:w="1080" w:type="dxa"/>
          </w:tcPr>
          <w:p w:rsidR="00305C75" w:rsidRPr="00B6430E" w:rsidRDefault="00305C75" w:rsidP="0011317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17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11317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11317F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11317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Дочь</w:t>
            </w:r>
          </w:p>
          <w:p w:rsidR="00305C75" w:rsidRPr="00B6430E" w:rsidRDefault="00305C75" w:rsidP="0011317F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Жилой дом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B6430E" w:rsidRDefault="00305C75" w:rsidP="0011317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64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11317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  <w:p w:rsidR="00305C75" w:rsidRPr="00B6430E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11317F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B6430E" w:rsidRDefault="00305C75" w:rsidP="0011317F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Комната в общежитии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(служебное жилье)</w:t>
            </w:r>
          </w:p>
        </w:tc>
        <w:tc>
          <w:tcPr>
            <w:tcW w:w="1080" w:type="dxa"/>
          </w:tcPr>
          <w:p w:rsidR="00305C75" w:rsidRPr="00B6430E" w:rsidRDefault="00305C75" w:rsidP="0011317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17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11317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11317F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B6430E" w:rsidRDefault="00305C75" w:rsidP="0011317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Жилой дом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B6430E" w:rsidRDefault="00305C75" w:rsidP="0011317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64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11317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</w:tc>
      </w:tr>
      <w:tr w:rsidR="00305C75" w:rsidRPr="0011317F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11317F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Комната в общежитии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(служебное жилье)</w:t>
            </w:r>
          </w:p>
        </w:tc>
        <w:tc>
          <w:tcPr>
            <w:tcW w:w="1080" w:type="dxa"/>
          </w:tcPr>
          <w:p w:rsidR="00305C75" w:rsidRPr="00B6430E" w:rsidRDefault="00305C75" w:rsidP="0011317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17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11317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9B0375" w:rsidRDefault="00305C75" w:rsidP="006A34EE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Ноготкова Е.А.</w:t>
            </w:r>
          </w:p>
        </w:tc>
        <w:tc>
          <w:tcPr>
            <w:tcW w:w="2109" w:type="dxa"/>
            <w:gridSpan w:val="2"/>
          </w:tcPr>
          <w:p w:rsidR="00305C75" w:rsidRPr="009B0375" w:rsidRDefault="00305C75" w:rsidP="0055180C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</w:tcPr>
          <w:p w:rsidR="00305C75" w:rsidRPr="009B03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454502,37</w:t>
            </w:r>
          </w:p>
        </w:tc>
        <w:tc>
          <w:tcPr>
            <w:tcW w:w="2880" w:type="dxa"/>
            <w:gridSpan w:val="3"/>
          </w:tcPr>
          <w:p w:rsidR="00305C75" w:rsidRPr="009B0375" w:rsidRDefault="00305C75" w:rsidP="0055180C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Квартира</w:t>
            </w:r>
          </w:p>
          <w:p w:rsidR="00305C75" w:rsidRPr="009B0375" w:rsidRDefault="00305C75" w:rsidP="0055180C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9B0375" w:rsidRDefault="00305C75" w:rsidP="006A34EE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28</w:t>
            </w:r>
          </w:p>
        </w:tc>
        <w:tc>
          <w:tcPr>
            <w:tcW w:w="1800" w:type="dxa"/>
            <w:gridSpan w:val="2"/>
          </w:tcPr>
          <w:p w:rsidR="00305C75" w:rsidRPr="009B0375" w:rsidRDefault="00305C75" w:rsidP="006A34EE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9B03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12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C3898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Палачев И.Н.</w:t>
            </w:r>
          </w:p>
        </w:tc>
        <w:tc>
          <w:tcPr>
            <w:tcW w:w="2109" w:type="dxa"/>
            <w:gridSpan w:val="2"/>
          </w:tcPr>
          <w:p w:rsidR="00305C75" w:rsidRPr="00AC389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</w:tcPr>
          <w:p w:rsidR="00305C75" w:rsidRPr="00AC389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428983,41</w:t>
            </w:r>
          </w:p>
        </w:tc>
        <w:tc>
          <w:tcPr>
            <w:tcW w:w="2880" w:type="dxa"/>
            <w:gridSpan w:val="3"/>
          </w:tcPr>
          <w:p w:rsidR="00305C75" w:rsidRPr="00AC3898" w:rsidRDefault="00305C75" w:rsidP="0055180C">
            <w:pPr>
              <w:jc w:val="center"/>
              <w:rPr>
                <w:color w:val="000000"/>
              </w:rPr>
            </w:pPr>
            <w:r w:rsidRPr="00AC3898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AC3898" w:rsidRDefault="00305C75" w:rsidP="003762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74,2</w:t>
            </w:r>
          </w:p>
        </w:tc>
        <w:tc>
          <w:tcPr>
            <w:tcW w:w="1800" w:type="dxa"/>
            <w:gridSpan w:val="2"/>
          </w:tcPr>
          <w:p w:rsidR="00305C75" w:rsidRPr="00AC3898" w:rsidRDefault="00305C75" w:rsidP="003762E3">
            <w:pPr>
              <w:jc w:val="center"/>
              <w:rPr>
                <w:color w:val="000000"/>
              </w:rPr>
            </w:pPr>
            <w:r w:rsidRPr="00AC389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C3898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БМВ 523</w:t>
            </w:r>
            <w:r>
              <w:rPr>
                <w:color w:val="000000"/>
                <w:lang w:val="en-US"/>
              </w:rPr>
              <w:t>i</w:t>
            </w:r>
            <w:r>
              <w:rPr>
                <w:color w:val="000000"/>
              </w:rPr>
              <w:t xml:space="preserve"> (индивидуальная)</w:t>
            </w:r>
          </w:p>
        </w:tc>
      </w:tr>
      <w:tr w:rsidR="00305C75" w:rsidRPr="00607B10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118608,56</w:t>
            </w:r>
          </w:p>
        </w:tc>
        <w:tc>
          <w:tcPr>
            <w:tcW w:w="2880" w:type="dxa"/>
            <w:gridSpan w:val="3"/>
          </w:tcPr>
          <w:p w:rsidR="00305C75" w:rsidRPr="00AC3898" w:rsidRDefault="00305C75" w:rsidP="0055180C">
            <w:pPr>
              <w:jc w:val="center"/>
              <w:rPr>
                <w:color w:val="000000"/>
              </w:rPr>
            </w:pPr>
            <w:r w:rsidRPr="00AC3898">
              <w:rPr>
                <w:color w:val="000000"/>
              </w:rPr>
              <w:t>Квартира (</w:t>
            </w:r>
            <w:r>
              <w:rPr>
                <w:color w:val="000000"/>
              </w:rPr>
              <w:t>индивидуальная</w:t>
            </w:r>
            <w:r w:rsidRPr="00AC3898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AC3898" w:rsidRDefault="00305C75" w:rsidP="003762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74,2</w:t>
            </w:r>
          </w:p>
        </w:tc>
        <w:tc>
          <w:tcPr>
            <w:tcW w:w="1800" w:type="dxa"/>
            <w:gridSpan w:val="2"/>
          </w:tcPr>
          <w:p w:rsidR="00305C75" w:rsidRPr="00AC3898" w:rsidRDefault="00305C75" w:rsidP="003762E3">
            <w:pPr>
              <w:jc w:val="center"/>
              <w:rPr>
                <w:color w:val="000000"/>
              </w:rPr>
            </w:pPr>
            <w:r w:rsidRPr="00AC389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AC389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3762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63,8</w:t>
            </w:r>
          </w:p>
        </w:tc>
        <w:tc>
          <w:tcPr>
            <w:tcW w:w="1800" w:type="dxa"/>
            <w:gridSpan w:val="2"/>
          </w:tcPr>
          <w:p w:rsidR="00305C75" w:rsidRPr="00AC3898" w:rsidRDefault="00305C75" w:rsidP="003762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4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Панов Е.С.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отдела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816086,92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762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60,2</w:t>
            </w:r>
          </w:p>
        </w:tc>
        <w:tc>
          <w:tcPr>
            <w:tcW w:w="1800" w:type="dxa"/>
            <w:gridSpan w:val="2"/>
          </w:tcPr>
          <w:p w:rsidR="00305C75" w:rsidRDefault="00305C75" w:rsidP="003762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4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9417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62,0</w:t>
            </w:r>
          </w:p>
        </w:tc>
        <w:tc>
          <w:tcPr>
            <w:tcW w:w="1800" w:type="dxa"/>
            <w:gridSpan w:val="2"/>
          </w:tcPr>
          <w:p w:rsidR="00305C75" w:rsidRDefault="00305C75" w:rsidP="009417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772616,55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9417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60,2</w:t>
            </w:r>
          </w:p>
        </w:tc>
        <w:tc>
          <w:tcPr>
            <w:tcW w:w="1800" w:type="dxa"/>
            <w:gridSpan w:val="2"/>
          </w:tcPr>
          <w:p w:rsidR="00305C75" w:rsidRDefault="00305C75" w:rsidP="009417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DC74D6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Легковой автомобиль – Хонда </w:t>
            </w:r>
            <w:r>
              <w:rPr>
                <w:color w:val="000000"/>
                <w:lang w:val="en-US"/>
              </w:rPr>
              <w:t>CRV</w:t>
            </w:r>
            <w:r w:rsidRPr="00DC74D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47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9417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62,0</w:t>
            </w:r>
          </w:p>
        </w:tc>
        <w:tc>
          <w:tcPr>
            <w:tcW w:w="1800" w:type="dxa"/>
            <w:gridSpan w:val="2"/>
          </w:tcPr>
          <w:p w:rsidR="00305C75" w:rsidRDefault="00305C75" w:rsidP="009417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9417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46,1</w:t>
            </w:r>
          </w:p>
        </w:tc>
        <w:tc>
          <w:tcPr>
            <w:tcW w:w="1800" w:type="dxa"/>
            <w:gridSpan w:val="2"/>
          </w:tcPr>
          <w:p w:rsidR="00305C75" w:rsidRDefault="00305C75" w:rsidP="009417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2800,00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DC7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62,0</w:t>
            </w:r>
          </w:p>
          <w:p w:rsidR="00305C75" w:rsidRDefault="00305C75" w:rsidP="00DC74D6">
            <w:pPr>
              <w:jc w:val="center"/>
              <w:rPr>
                <w:color w:val="000000"/>
              </w:rPr>
            </w:pPr>
          </w:p>
          <w:p w:rsidR="00305C75" w:rsidRDefault="00305C75" w:rsidP="00DC74D6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DC7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DC74D6">
            <w:pPr>
              <w:jc w:val="center"/>
              <w:rPr>
                <w:color w:val="000000"/>
              </w:rPr>
            </w:pPr>
          </w:p>
          <w:p w:rsidR="00305C75" w:rsidRDefault="00305C75" w:rsidP="00DC74D6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91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DC7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60,2</w:t>
            </w:r>
          </w:p>
        </w:tc>
        <w:tc>
          <w:tcPr>
            <w:tcW w:w="1800" w:type="dxa"/>
            <w:gridSpan w:val="2"/>
          </w:tcPr>
          <w:p w:rsidR="00305C75" w:rsidRDefault="00305C75" w:rsidP="00DC7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9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Паршин В.А.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304425,96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3762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82,5</w:t>
            </w:r>
          </w:p>
        </w:tc>
        <w:tc>
          <w:tcPr>
            <w:tcW w:w="1800" w:type="dxa"/>
            <w:gridSpan w:val="2"/>
          </w:tcPr>
          <w:p w:rsidR="00305C75" w:rsidRDefault="00305C75" w:rsidP="003762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21070 (индивидуальная)</w:t>
            </w: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50847,67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3762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800" w:type="dxa"/>
            <w:gridSpan w:val="2"/>
          </w:tcPr>
          <w:p w:rsidR="00305C75" w:rsidRDefault="00305C75" w:rsidP="003762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3762E3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D07A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82,5</w:t>
            </w:r>
          </w:p>
        </w:tc>
        <w:tc>
          <w:tcPr>
            <w:tcW w:w="1800" w:type="dxa"/>
            <w:gridSpan w:val="2"/>
          </w:tcPr>
          <w:p w:rsidR="00305C75" w:rsidRDefault="00305C75" w:rsidP="00D07A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D07A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82,5</w:t>
            </w:r>
          </w:p>
        </w:tc>
        <w:tc>
          <w:tcPr>
            <w:tcW w:w="1800" w:type="dxa"/>
            <w:gridSpan w:val="2"/>
          </w:tcPr>
          <w:p w:rsidR="00305C75" w:rsidRDefault="00305C75" w:rsidP="00D07A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F632F" w:rsidRDefault="00305C75" w:rsidP="00607B10">
            <w:pPr>
              <w:rPr>
                <w:color w:val="000000"/>
              </w:rPr>
            </w:pPr>
            <w:r w:rsidRPr="00CF632F">
              <w:rPr>
                <w:color w:val="000000"/>
              </w:rPr>
              <w:t>Пенягин П.В.</w:t>
            </w:r>
          </w:p>
        </w:tc>
        <w:tc>
          <w:tcPr>
            <w:tcW w:w="2109" w:type="dxa"/>
            <w:gridSpan w:val="2"/>
          </w:tcPr>
          <w:p w:rsidR="00305C75" w:rsidRPr="00CF632F" w:rsidRDefault="00305C75" w:rsidP="0055180C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</w:tcPr>
          <w:p w:rsidR="00305C75" w:rsidRPr="00CF632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396677,04</w:t>
            </w:r>
          </w:p>
        </w:tc>
        <w:tc>
          <w:tcPr>
            <w:tcW w:w="2880" w:type="dxa"/>
            <w:gridSpan w:val="3"/>
          </w:tcPr>
          <w:p w:rsidR="00305C75" w:rsidRPr="00CF632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  <w:r w:rsidRPr="00CF632F">
              <w:rPr>
                <w:color w:val="000000"/>
              </w:rPr>
              <w:t xml:space="preserve"> (фактическое предоставление)</w:t>
            </w:r>
          </w:p>
        </w:tc>
        <w:tc>
          <w:tcPr>
            <w:tcW w:w="1080" w:type="dxa"/>
          </w:tcPr>
          <w:p w:rsidR="00305C75" w:rsidRPr="00CF632F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</w:t>
            </w:r>
          </w:p>
        </w:tc>
        <w:tc>
          <w:tcPr>
            <w:tcW w:w="1800" w:type="dxa"/>
            <w:gridSpan w:val="2"/>
          </w:tcPr>
          <w:p w:rsidR="00305C75" w:rsidRPr="00CF632F" w:rsidRDefault="00305C75" w:rsidP="00D05149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F632F" w:rsidRDefault="00305C75" w:rsidP="00C16817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Автомобиль легковой-</w:t>
            </w:r>
          </w:p>
          <w:p w:rsidR="00305C75" w:rsidRPr="00CF632F" w:rsidRDefault="00305C75" w:rsidP="00C16817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Дэу Нексия (индивидуальная)</w:t>
            </w:r>
          </w:p>
        </w:tc>
      </w:tr>
      <w:tr w:rsidR="00305C75" w:rsidRPr="00607B10">
        <w:trPr>
          <w:trHeight w:val="118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C012A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Пермяков  М.Ю.</w:t>
            </w:r>
          </w:p>
        </w:tc>
        <w:tc>
          <w:tcPr>
            <w:tcW w:w="2109" w:type="dxa"/>
            <w:gridSpan w:val="2"/>
          </w:tcPr>
          <w:p w:rsidR="00305C75" w:rsidRPr="002C012A" w:rsidRDefault="00305C75" w:rsidP="0055180C">
            <w:pPr>
              <w:jc w:val="center"/>
              <w:rPr>
                <w:color w:val="000000"/>
              </w:rPr>
            </w:pPr>
            <w:r w:rsidRPr="00C12447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</w:tcPr>
          <w:p w:rsidR="00305C75" w:rsidRPr="002C012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428837,23</w:t>
            </w:r>
          </w:p>
        </w:tc>
        <w:tc>
          <w:tcPr>
            <w:tcW w:w="2880" w:type="dxa"/>
            <w:gridSpan w:val="3"/>
          </w:tcPr>
          <w:p w:rsidR="00305C75" w:rsidRPr="002C012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2C012A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24,4</w:t>
            </w:r>
          </w:p>
        </w:tc>
        <w:tc>
          <w:tcPr>
            <w:tcW w:w="1800" w:type="dxa"/>
            <w:gridSpan w:val="2"/>
          </w:tcPr>
          <w:p w:rsidR="00305C75" w:rsidRPr="002C012A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2C012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втомобиль – Митсубиси Лансер (индивидуальная)</w:t>
            </w:r>
          </w:p>
        </w:tc>
      </w:tr>
      <w:tr w:rsidR="00305C75" w:rsidRPr="00607B10">
        <w:trPr>
          <w:trHeight w:val="46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C1244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495180,55</w:t>
            </w:r>
          </w:p>
        </w:tc>
        <w:tc>
          <w:tcPr>
            <w:tcW w:w="2880" w:type="dxa"/>
            <w:gridSpan w:val="3"/>
          </w:tcPr>
          <w:p w:rsidR="00305C75" w:rsidRPr="002C012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2C012A" w:rsidRDefault="00305C75" w:rsidP="002C0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24,4</w:t>
            </w:r>
          </w:p>
        </w:tc>
        <w:tc>
          <w:tcPr>
            <w:tcW w:w="1800" w:type="dxa"/>
            <w:gridSpan w:val="2"/>
          </w:tcPr>
          <w:p w:rsidR="00305C75" w:rsidRPr="002C012A" w:rsidRDefault="00305C75" w:rsidP="002C0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C12447" w:rsidRDefault="00305C75" w:rsidP="00607B10">
            <w:pPr>
              <w:rPr>
                <w:color w:val="000000"/>
              </w:rPr>
            </w:pPr>
            <w:r w:rsidRPr="00C12447">
              <w:rPr>
                <w:color w:val="000000"/>
              </w:rPr>
              <w:t>Пинчугов М.В.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C12447" w:rsidRDefault="00305C75" w:rsidP="0055180C">
            <w:pPr>
              <w:jc w:val="center"/>
              <w:rPr>
                <w:color w:val="000000"/>
              </w:rPr>
            </w:pPr>
            <w:r w:rsidRPr="00C12447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  <w:vMerge w:val="restart"/>
          </w:tcPr>
          <w:p w:rsidR="00305C75" w:rsidRPr="00C1244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399703,57</w:t>
            </w:r>
          </w:p>
        </w:tc>
        <w:tc>
          <w:tcPr>
            <w:tcW w:w="2880" w:type="dxa"/>
            <w:gridSpan w:val="3"/>
          </w:tcPr>
          <w:p w:rsidR="00305C75" w:rsidRPr="00C12447" w:rsidRDefault="00305C75" w:rsidP="0055180C">
            <w:pPr>
              <w:jc w:val="center"/>
              <w:rPr>
                <w:color w:val="000000"/>
              </w:rPr>
            </w:pPr>
            <w:r w:rsidRPr="00C12447">
              <w:rPr>
                <w:color w:val="000000"/>
              </w:rPr>
              <w:t>Земельный участок</w:t>
            </w:r>
          </w:p>
          <w:p w:rsidR="00305C75" w:rsidRPr="00C12447" w:rsidRDefault="00305C75" w:rsidP="0055180C">
            <w:pPr>
              <w:jc w:val="center"/>
              <w:rPr>
                <w:color w:val="000000"/>
              </w:rPr>
            </w:pPr>
            <w:r w:rsidRPr="00C12447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C12447" w:rsidRDefault="00305C75" w:rsidP="00D05149">
            <w:pPr>
              <w:jc w:val="center"/>
              <w:rPr>
                <w:color w:val="000000"/>
              </w:rPr>
            </w:pPr>
            <w:r w:rsidRPr="00C12447">
              <w:rPr>
                <w:color w:val="000000"/>
              </w:rPr>
              <w:t>480</w:t>
            </w:r>
          </w:p>
          <w:p w:rsidR="00305C75" w:rsidRPr="00C12447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Pr="00C12447" w:rsidRDefault="00305C75" w:rsidP="00D05149">
            <w:pPr>
              <w:jc w:val="center"/>
              <w:rPr>
                <w:color w:val="000000"/>
              </w:rPr>
            </w:pPr>
            <w:r w:rsidRPr="00C12447">
              <w:rPr>
                <w:color w:val="000000"/>
              </w:rPr>
              <w:t>Россия</w:t>
            </w:r>
          </w:p>
          <w:p w:rsidR="00305C75" w:rsidRPr="00C12447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C12447" w:rsidRDefault="00305C75" w:rsidP="00C16817">
            <w:pPr>
              <w:jc w:val="center"/>
              <w:rPr>
                <w:color w:val="000000"/>
              </w:rPr>
            </w:pPr>
            <w:r w:rsidRPr="00C12447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C12447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C12447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C12447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C12447" w:rsidRDefault="00305C75" w:rsidP="0055180C">
            <w:pPr>
              <w:jc w:val="center"/>
              <w:rPr>
                <w:color w:val="000000"/>
              </w:rPr>
            </w:pPr>
            <w:r w:rsidRPr="00C12447">
              <w:rPr>
                <w:color w:val="000000"/>
              </w:rPr>
              <w:t>Квартира</w:t>
            </w:r>
          </w:p>
          <w:p w:rsidR="00305C75" w:rsidRPr="00C12447" w:rsidRDefault="00305C75" w:rsidP="0055180C">
            <w:pPr>
              <w:jc w:val="center"/>
              <w:rPr>
                <w:color w:val="000000"/>
              </w:rPr>
            </w:pPr>
            <w:r w:rsidRPr="00C12447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C12447" w:rsidRDefault="00305C75" w:rsidP="00D05149">
            <w:pPr>
              <w:jc w:val="center"/>
              <w:rPr>
                <w:color w:val="000000"/>
              </w:rPr>
            </w:pPr>
            <w:r w:rsidRPr="00C12447">
              <w:rPr>
                <w:color w:val="000000"/>
              </w:rPr>
              <w:t>14,5</w:t>
            </w:r>
          </w:p>
        </w:tc>
        <w:tc>
          <w:tcPr>
            <w:tcW w:w="1800" w:type="dxa"/>
            <w:gridSpan w:val="2"/>
          </w:tcPr>
          <w:p w:rsidR="00305C75" w:rsidRPr="00C12447" w:rsidRDefault="00305C75" w:rsidP="00D05149">
            <w:pPr>
              <w:jc w:val="center"/>
              <w:rPr>
                <w:color w:val="000000"/>
              </w:rPr>
            </w:pPr>
            <w:r w:rsidRPr="00C12447">
              <w:rPr>
                <w:color w:val="000000"/>
              </w:rPr>
              <w:t>Россия</w:t>
            </w:r>
          </w:p>
          <w:p w:rsidR="00305C75" w:rsidRPr="00C12447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Pr="00C12447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C12447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C12447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C12447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C12447" w:rsidRDefault="00305C75" w:rsidP="0055180C">
            <w:pPr>
              <w:jc w:val="center"/>
              <w:rPr>
                <w:color w:val="000000"/>
              </w:rPr>
            </w:pPr>
            <w:r w:rsidRPr="00C12447">
              <w:rPr>
                <w:color w:val="000000"/>
              </w:rPr>
              <w:t>Квартира</w:t>
            </w:r>
          </w:p>
          <w:p w:rsidR="00305C75" w:rsidRPr="00C12447" w:rsidRDefault="00305C75" w:rsidP="0055180C">
            <w:pPr>
              <w:jc w:val="center"/>
              <w:rPr>
                <w:color w:val="000000"/>
              </w:rPr>
            </w:pPr>
            <w:r w:rsidRPr="00C12447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C12447" w:rsidRDefault="00305C75" w:rsidP="00D05149">
            <w:pPr>
              <w:jc w:val="center"/>
              <w:rPr>
                <w:color w:val="000000"/>
              </w:rPr>
            </w:pPr>
            <w:r w:rsidRPr="00C12447">
              <w:rPr>
                <w:color w:val="000000"/>
              </w:rPr>
              <w:t>49,5</w:t>
            </w:r>
          </w:p>
        </w:tc>
        <w:tc>
          <w:tcPr>
            <w:tcW w:w="1800" w:type="dxa"/>
            <w:gridSpan w:val="2"/>
          </w:tcPr>
          <w:p w:rsidR="00305C75" w:rsidRPr="00C12447" w:rsidRDefault="00305C75" w:rsidP="00D05149">
            <w:pPr>
              <w:jc w:val="center"/>
              <w:rPr>
                <w:color w:val="000000"/>
              </w:rPr>
            </w:pPr>
            <w:r w:rsidRPr="00C1244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C12447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12447" w:rsidRDefault="00305C75" w:rsidP="00607B10">
            <w:pPr>
              <w:rPr>
                <w:color w:val="000000"/>
              </w:rPr>
            </w:pPr>
            <w:r w:rsidRPr="00C12447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C1244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C12447" w:rsidRDefault="00305C75" w:rsidP="0055180C">
            <w:pPr>
              <w:jc w:val="center"/>
              <w:rPr>
                <w:color w:val="000000"/>
              </w:rPr>
            </w:pPr>
            <w:r w:rsidRPr="00C12447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C12447" w:rsidRDefault="00305C75" w:rsidP="0055180C">
            <w:pPr>
              <w:jc w:val="center"/>
              <w:rPr>
                <w:color w:val="000000"/>
              </w:rPr>
            </w:pPr>
            <w:r w:rsidRPr="00C12447">
              <w:rPr>
                <w:color w:val="000000"/>
              </w:rPr>
              <w:t>Квартира</w:t>
            </w:r>
          </w:p>
          <w:p w:rsidR="00305C75" w:rsidRPr="00C12447" w:rsidRDefault="00305C75" w:rsidP="0055180C">
            <w:pPr>
              <w:jc w:val="center"/>
              <w:rPr>
                <w:color w:val="000000"/>
              </w:rPr>
            </w:pPr>
            <w:r w:rsidRPr="00C12447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C12447" w:rsidRDefault="00305C75" w:rsidP="00D05149">
            <w:pPr>
              <w:jc w:val="center"/>
              <w:rPr>
                <w:color w:val="000000"/>
              </w:rPr>
            </w:pPr>
            <w:r w:rsidRPr="00C12447">
              <w:rPr>
                <w:color w:val="000000"/>
              </w:rPr>
              <w:t>49,5</w:t>
            </w:r>
          </w:p>
        </w:tc>
        <w:tc>
          <w:tcPr>
            <w:tcW w:w="1800" w:type="dxa"/>
            <w:gridSpan w:val="2"/>
          </w:tcPr>
          <w:p w:rsidR="00305C75" w:rsidRPr="00C12447" w:rsidRDefault="00305C75" w:rsidP="00D05149">
            <w:pPr>
              <w:jc w:val="center"/>
              <w:rPr>
                <w:color w:val="000000"/>
              </w:rPr>
            </w:pPr>
            <w:r w:rsidRPr="00C1244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12447" w:rsidRDefault="00305C75" w:rsidP="00C16817">
            <w:pPr>
              <w:jc w:val="center"/>
              <w:rPr>
                <w:color w:val="000000"/>
              </w:rPr>
            </w:pPr>
            <w:r w:rsidRPr="00C12447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8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Подгорбунских Наталья Андреевна  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Заместитель начальника отдела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495791, 92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(общая долевая)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>63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Автомобиль легковой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Рено Меган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(индивидуальная)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супруг 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  <w:p w:rsidR="00305C75" w:rsidRPr="00D13AC5" w:rsidRDefault="00305C75" w:rsidP="0055180C">
            <w:pPr>
              <w:jc w:val="center"/>
            </w:pPr>
          </w:p>
        </w:tc>
        <w:tc>
          <w:tcPr>
            <w:tcW w:w="2160" w:type="dxa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360891, 59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>63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  <w:p w:rsidR="00305C75" w:rsidRPr="00D13AC5" w:rsidRDefault="00305C75" w:rsidP="00C16817">
            <w:pPr>
              <w:jc w:val="center"/>
            </w:pPr>
          </w:p>
        </w:tc>
      </w:tr>
      <w:tr w:rsidR="00305C75" w:rsidRPr="00607B10">
        <w:trPr>
          <w:trHeight w:val="19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C12447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C12447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C12447" w:rsidRDefault="00305C75" w:rsidP="0055180C">
            <w:pPr>
              <w:jc w:val="center"/>
              <w:rPr>
                <w:color w:val="000000"/>
              </w:rPr>
            </w:pPr>
            <w:r w:rsidRPr="00D13AC5">
              <w:t>Земельный участок дачный   (индивидуальная)</w:t>
            </w:r>
          </w:p>
        </w:tc>
        <w:tc>
          <w:tcPr>
            <w:tcW w:w="1080" w:type="dxa"/>
          </w:tcPr>
          <w:p w:rsidR="00305C75" w:rsidRPr="00C12447" w:rsidRDefault="00305C75" w:rsidP="00D05149">
            <w:pPr>
              <w:jc w:val="center"/>
              <w:rPr>
                <w:color w:val="000000"/>
              </w:rPr>
            </w:pPr>
            <w:r w:rsidRPr="00D13AC5">
              <w:t>1000</w:t>
            </w:r>
          </w:p>
        </w:tc>
        <w:tc>
          <w:tcPr>
            <w:tcW w:w="1800" w:type="dxa"/>
            <w:gridSpan w:val="2"/>
          </w:tcPr>
          <w:p w:rsidR="00305C75" w:rsidRPr="00C12447" w:rsidRDefault="00305C75" w:rsidP="00D05149">
            <w:pPr>
              <w:jc w:val="center"/>
              <w:rPr>
                <w:color w:val="000000"/>
              </w:rPr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Pr="00C12447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дочь 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63 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62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591EF9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Покальнетов В.Н.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591EF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  <w:vMerge w:val="restart"/>
          </w:tcPr>
          <w:p w:rsidR="00305C75" w:rsidRPr="00591EF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705591,36</w:t>
            </w:r>
          </w:p>
        </w:tc>
        <w:tc>
          <w:tcPr>
            <w:tcW w:w="2880" w:type="dxa"/>
            <w:gridSpan w:val="3"/>
          </w:tcPr>
          <w:p w:rsidR="00305C75" w:rsidRPr="008D49FD" w:rsidRDefault="00305C75" w:rsidP="0055180C">
            <w:pPr>
              <w:jc w:val="center"/>
              <w:rPr>
                <w:color w:val="000000"/>
              </w:rPr>
            </w:pPr>
            <w:r w:rsidRPr="008D49FD">
              <w:rPr>
                <w:color w:val="000000"/>
              </w:rPr>
              <w:t>Квартира</w:t>
            </w:r>
          </w:p>
          <w:p w:rsidR="00305C75" w:rsidRPr="008D49FD" w:rsidRDefault="00305C75" w:rsidP="0055180C">
            <w:pPr>
              <w:jc w:val="center"/>
              <w:rPr>
                <w:color w:val="000000"/>
              </w:rPr>
            </w:pPr>
            <w:r w:rsidRPr="008D49FD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8D49FD" w:rsidRDefault="00305C75" w:rsidP="00DC5C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59,7</w:t>
            </w:r>
          </w:p>
        </w:tc>
        <w:tc>
          <w:tcPr>
            <w:tcW w:w="1800" w:type="dxa"/>
            <w:gridSpan w:val="2"/>
          </w:tcPr>
          <w:p w:rsidR="00305C75" w:rsidRPr="008D49FD" w:rsidRDefault="00305C75" w:rsidP="00DC5C9B">
            <w:pPr>
              <w:jc w:val="center"/>
              <w:rPr>
                <w:color w:val="000000"/>
              </w:rPr>
            </w:pPr>
            <w:r w:rsidRPr="008D49F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8D49F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8D49F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Гаражный бокс (индивидуальная)</w:t>
            </w:r>
          </w:p>
        </w:tc>
        <w:tc>
          <w:tcPr>
            <w:tcW w:w="1080" w:type="dxa"/>
          </w:tcPr>
          <w:p w:rsidR="00305C75" w:rsidRDefault="00305C75" w:rsidP="00DC5C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59,8</w:t>
            </w:r>
          </w:p>
        </w:tc>
        <w:tc>
          <w:tcPr>
            <w:tcW w:w="1800" w:type="dxa"/>
            <w:gridSpan w:val="2"/>
          </w:tcPr>
          <w:p w:rsidR="00305C75" w:rsidRPr="008D49FD" w:rsidRDefault="00305C75" w:rsidP="00DC5C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8D49F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8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здание (индивидуальная)</w:t>
            </w:r>
          </w:p>
        </w:tc>
        <w:tc>
          <w:tcPr>
            <w:tcW w:w="1080" w:type="dxa"/>
          </w:tcPr>
          <w:p w:rsidR="00305C75" w:rsidRDefault="00305C75" w:rsidP="00DC5C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284,5</w:t>
            </w:r>
          </w:p>
        </w:tc>
        <w:tc>
          <w:tcPr>
            <w:tcW w:w="1800" w:type="dxa"/>
            <w:gridSpan w:val="2"/>
          </w:tcPr>
          <w:p w:rsidR="00305C75" w:rsidRDefault="00305C75" w:rsidP="00DC5C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8D49F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591EF9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591EF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591EF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479072,69</w:t>
            </w:r>
          </w:p>
        </w:tc>
        <w:tc>
          <w:tcPr>
            <w:tcW w:w="2880" w:type="dxa"/>
            <w:gridSpan w:val="3"/>
          </w:tcPr>
          <w:p w:rsidR="00305C75" w:rsidRPr="008D49FD" w:rsidRDefault="00305C75" w:rsidP="0055180C">
            <w:pPr>
              <w:jc w:val="center"/>
              <w:rPr>
                <w:color w:val="000000"/>
              </w:rPr>
            </w:pPr>
            <w:r w:rsidRPr="008D49FD">
              <w:rPr>
                <w:color w:val="000000"/>
              </w:rPr>
              <w:t>Комната (долевая)</w:t>
            </w:r>
          </w:p>
          <w:p w:rsidR="00305C75" w:rsidRPr="008D49F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8D49FD" w:rsidRDefault="00305C75" w:rsidP="00DC5C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10,8</w:t>
            </w:r>
          </w:p>
          <w:p w:rsidR="00305C75" w:rsidRPr="008D49FD" w:rsidRDefault="00305C75" w:rsidP="00DC5C9B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Pr="008D49FD" w:rsidRDefault="00305C75" w:rsidP="00DC5C9B">
            <w:pPr>
              <w:jc w:val="center"/>
              <w:rPr>
                <w:color w:val="000000"/>
              </w:rPr>
            </w:pPr>
            <w:r w:rsidRPr="008D49F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8D49FD" w:rsidRDefault="00305C75" w:rsidP="00C16817">
            <w:pPr>
              <w:jc w:val="center"/>
              <w:rPr>
                <w:color w:val="000000"/>
              </w:rPr>
            </w:pPr>
            <w:r w:rsidRPr="008D49FD">
              <w:rPr>
                <w:color w:val="000000"/>
              </w:rPr>
              <w:t>Автомобиль легковой-</w:t>
            </w:r>
          </w:p>
          <w:p w:rsidR="00305C75" w:rsidRPr="008D49F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Тойота Королла</w:t>
            </w:r>
          </w:p>
          <w:p w:rsidR="00305C75" w:rsidRPr="008D49FD" w:rsidRDefault="00305C75" w:rsidP="00C16817">
            <w:pPr>
              <w:jc w:val="center"/>
              <w:rPr>
                <w:color w:val="000000"/>
              </w:rPr>
            </w:pPr>
            <w:r w:rsidRPr="008D49FD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21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591EF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8D49FD" w:rsidRDefault="00305C75" w:rsidP="0055180C">
            <w:pPr>
              <w:jc w:val="center"/>
              <w:rPr>
                <w:color w:val="000000"/>
              </w:rPr>
            </w:pPr>
            <w:r w:rsidRPr="008D49FD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8D49FD" w:rsidRDefault="00305C75" w:rsidP="00D05149">
            <w:pPr>
              <w:jc w:val="center"/>
              <w:rPr>
                <w:color w:val="000000"/>
              </w:rPr>
            </w:pPr>
            <w:r w:rsidRPr="008D49FD">
              <w:rPr>
                <w:color w:val="000000"/>
              </w:rPr>
              <w:t>59,</w:t>
            </w:r>
            <w:r>
              <w:rPr>
                <w:color w:val="000000"/>
              </w:rPr>
              <w:t>7</w:t>
            </w:r>
          </w:p>
        </w:tc>
        <w:tc>
          <w:tcPr>
            <w:tcW w:w="1800" w:type="dxa"/>
            <w:gridSpan w:val="2"/>
          </w:tcPr>
          <w:p w:rsidR="00305C75" w:rsidRPr="008D49FD" w:rsidRDefault="00305C75" w:rsidP="00D05149">
            <w:pPr>
              <w:jc w:val="center"/>
              <w:rPr>
                <w:color w:val="000000"/>
              </w:rPr>
            </w:pPr>
            <w:r w:rsidRPr="008D49F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8D49F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591EF9" w:rsidRDefault="00305C75" w:rsidP="00120F19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591EF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591EF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300000</w:t>
            </w:r>
          </w:p>
        </w:tc>
        <w:tc>
          <w:tcPr>
            <w:tcW w:w="2880" w:type="dxa"/>
            <w:gridSpan w:val="3"/>
          </w:tcPr>
          <w:p w:rsidR="00305C75" w:rsidRPr="008D49FD" w:rsidRDefault="00305C75" w:rsidP="0055180C">
            <w:pPr>
              <w:jc w:val="center"/>
              <w:rPr>
                <w:color w:val="000000"/>
              </w:rPr>
            </w:pPr>
            <w:r w:rsidRPr="008D49FD">
              <w:rPr>
                <w:color w:val="000000"/>
              </w:rPr>
              <w:t>Комната (долевая)</w:t>
            </w:r>
          </w:p>
        </w:tc>
        <w:tc>
          <w:tcPr>
            <w:tcW w:w="1080" w:type="dxa"/>
          </w:tcPr>
          <w:p w:rsidR="00305C75" w:rsidRPr="008D49FD" w:rsidRDefault="00305C75" w:rsidP="00DC5C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10,8</w:t>
            </w:r>
          </w:p>
          <w:p w:rsidR="00305C75" w:rsidRPr="008D49FD" w:rsidRDefault="00305C75" w:rsidP="00DC5C9B">
            <w:pPr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Pr="008D49FD" w:rsidRDefault="00305C75" w:rsidP="00DC5C9B">
            <w:pPr>
              <w:jc w:val="center"/>
              <w:rPr>
                <w:color w:val="000000"/>
              </w:rPr>
            </w:pPr>
            <w:r w:rsidRPr="008D49F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8D49FD" w:rsidRDefault="00305C75" w:rsidP="00C16817">
            <w:pPr>
              <w:jc w:val="center"/>
              <w:rPr>
                <w:color w:val="000000"/>
              </w:rPr>
            </w:pPr>
            <w:r w:rsidRPr="008D49FD">
              <w:rPr>
                <w:color w:val="000000"/>
              </w:rPr>
              <w:t>-</w:t>
            </w:r>
          </w:p>
          <w:p w:rsidR="00305C75" w:rsidRPr="008D49F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8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591EF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8D49FD" w:rsidRDefault="00305C75" w:rsidP="0055180C">
            <w:pPr>
              <w:jc w:val="center"/>
              <w:rPr>
                <w:color w:val="000000"/>
              </w:rPr>
            </w:pPr>
            <w:r w:rsidRPr="008D49FD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8D49FD" w:rsidRDefault="00305C75" w:rsidP="00D05149">
            <w:pPr>
              <w:jc w:val="center"/>
              <w:rPr>
                <w:color w:val="000000"/>
              </w:rPr>
            </w:pPr>
            <w:r w:rsidRPr="008D49FD">
              <w:rPr>
                <w:color w:val="000000"/>
              </w:rPr>
              <w:t>59,</w:t>
            </w:r>
            <w:r>
              <w:rPr>
                <w:color w:val="000000"/>
              </w:rPr>
              <w:t>7</w:t>
            </w:r>
          </w:p>
        </w:tc>
        <w:tc>
          <w:tcPr>
            <w:tcW w:w="1800" w:type="dxa"/>
            <w:gridSpan w:val="2"/>
          </w:tcPr>
          <w:p w:rsidR="00305C75" w:rsidRPr="008D49FD" w:rsidRDefault="00305C75" w:rsidP="00D05149">
            <w:pPr>
              <w:jc w:val="center"/>
              <w:rPr>
                <w:color w:val="000000"/>
              </w:rPr>
            </w:pPr>
            <w:r w:rsidRPr="008D49F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8D49F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4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591EF9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591EF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591EF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8D49FD" w:rsidRDefault="00305C75" w:rsidP="0055180C">
            <w:pPr>
              <w:jc w:val="center"/>
              <w:rPr>
                <w:color w:val="000000"/>
              </w:rPr>
            </w:pPr>
            <w:r w:rsidRPr="008D49FD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8D49FD" w:rsidRDefault="00305C75" w:rsidP="00DC5C9B">
            <w:pPr>
              <w:jc w:val="center"/>
              <w:rPr>
                <w:color w:val="000000"/>
              </w:rPr>
            </w:pPr>
            <w:r w:rsidRPr="008D49FD">
              <w:rPr>
                <w:color w:val="000000"/>
              </w:rPr>
              <w:t>59,</w:t>
            </w:r>
            <w:r>
              <w:rPr>
                <w:color w:val="000000"/>
              </w:rPr>
              <w:t>7</w:t>
            </w:r>
          </w:p>
        </w:tc>
        <w:tc>
          <w:tcPr>
            <w:tcW w:w="1800" w:type="dxa"/>
            <w:gridSpan w:val="2"/>
          </w:tcPr>
          <w:p w:rsidR="00305C75" w:rsidRPr="008D49FD" w:rsidRDefault="00305C75" w:rsidP="00DC5C9B">
            <w:pPr>
              <w:jc w:val="center"/>
              <w:rPr>
                <w:color w:val="000000"/>
              </w:rPr>
            </w:pPr>
            <w:r w:rsidRPr="008D49F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8D49F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B52DA2" w:rsidRDefault="00305C75" w:rsidP="0027738E">
            <w:pPr>
              <w:rPr>
                <w:color w:val="000000"/>
              </w:rPr>
            </w:pPr>
            <w:r w:rsidRPr="00B52DA2">
              <w:rPr>
                <w:color w:val="000000"/>
              </w:rPr>
              <w:t>Поликарпов А.А.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  <w:vMerge w:val="restart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410964,02</w:t>
            </w:r>
          </w:p>
        </w:tc>
        <w:tc>
          <w:tcPr>
            <w:tcW w:w="2880" w:type="dxa"/>
            <w:gridSpan w:val="3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Квартира</w:t>
            </w:r>
          </w:p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B52DA2" w:rsidRDefault="00305C75" w:rsidP="0027738E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60,5</w:t>
            </w:r>
          </w:p>
        </w:tc>
        <w:tc>
          <w:tcPr>
            <w:tcW w:w="1800" w:type="dxa"/>
            <w:gridSpan w:val="2"/>
          </w:tcPr>
          <w:p w:rsidR="00305C75" w:rsidRPr="00B52DA2" w:rsidRDefault="00305C75" w:rsidP="0027738E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B52DA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Мазда 3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B52DA2" w:rsidRDefault="00305C75" w:rsidP="0027738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Квартира</w:t>
            </w:r>
          </w:p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(</w:t>
            </w:r>
            <w:r>
              <w:rPr>
                <w:color w:val="000000"/>
              </w:rPr>
              <w:t>фактическое предоставление</w:t>
            </w:r>
            <w:r w:rsidRPr="00B52DA2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B52DA2" w:rsidRDefault="00305C75" w:rsidP="0027738E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39,6</w:t>
            </w:r>
          </w:p>
        </w:tc>
        <w:tc>
          <w:tcPr>
            <w:tcW w:w="1800" w:type="dxa"/>
            <w:gridSpan w:val="2"/>
          </w:tcPr>
          <w:p w:rsidR="00305C75" w:rsidRPr="00B52DA2" w:rsidRDefault="00305C75" w:rsidP="0027738E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B52DA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52DA2" w:rsidRDefault="00305C75" w:rsidP="0027738E">
            <w:pPr>
              <w:rPr>
                <w:color w:val="000000"/>
              </w:rPr>
            </w:pPr>
            <w:r w:rsidRPr="00B52DA2">
              <w:rPr>
                <w:color w:val="000000"/>
              </w:rPr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216490,30</w:t>
            </w:r>
          </w:p>
        </w:tc>
        <w:tc>
          <w:tcPr>
            <w:tcW w:w="2880" w:type="dxa"/>
            <w:gridSpan w:val="3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Квартира</w:t>
            </w:r>
          </w:p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</w:t>
            </w:r>
            <w:r w:rsidRPr="00B52DA2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B52DA2" w:rsidRDefault="00305C75" w:rsidP="0027738E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60,5</w:t>
            </w:r>
          </w:p>
        </w:tc>
        <w:tc>
          <w:tcPr>
            <w:tcW w:w="1800" w:type="dxa"/>
            <w:gridSpan w:val="2"/>
          </w:tcPr>
          <w:p w:rsidR="00305C75" w:rsidRPr="00B52DA2" w:rsidRDefault="00305C75" w:rsidP="0027738E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52DA2" w:rsidRDefault="00305C75" w:rsidP="00C16817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52DA2" w:rsidRDefault="00305C75" w:rsidP="0027738E">
            <w:pPr>
              <w:rPr>
                <w:color w:val="000000"/>
              </w:rPr>
            </w:pPr>
            <w:r w:rsidRPr="00B52DA2">
              <w:rPr>
                <w:color w:val="000000"/>
              </w:rPr>
              <w:t xml:space="preserve">Дочь </w:t>
            </w:r>
          </w:p>
        </w:tc>
        <w:tc>
          <w:tcPr>
            <w:tcW w:w="2109" w:type="dxa"/>
            <w:gridSpan w:val="2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Квартира</w:t>
            </w:r>
          </w:p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</w:t>
            </w:r>
            <w:r w:rsidRPr="00B52DA2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B52DA2" w:rsidRDefault="00305C75" w:rsidP="0027738E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60,5</w:t>
            </w:r>
          </w:p>
        </w:tc>
        <w:tc>
          <w:tcPr>
            <w:tcW w:w="1800" w:type="dxa"/>
            <w:gridSpan w:val="2"/>
          </w:tcPr>
          <w:p w:rsidR="00305C75" w:rsidRPr="00B52DA2" w:rsidRDefault="00305C75" w:rsidP="0027738E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52DA2" w:rsidRDefault="00305C75" w:rsidP="00C16817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533CF5" w:rsidRDefault="00305C75" w:rsidP="00607B10">
            <w:pPr>
              <w:rPr>
                <w:color w:val="000000"/>
              </w:rPr>
            </w:pPr>
            <w:r w:rsidRPr="00533CF5">
              <w:rPr>
                <w:color w:val="000000"/>
              </w:rPr>
              <w:t>Путинцев А.В.</w:t>
            </w:r>
          </w:p>
        </w:tc>
        <w:tc>
          <w:tcPr>
            <w:tcW w:w="2109" w:type="dxa"/>
            <w:gridSpan w:val="2"/>
          </w:tcPr>
          <w:p w:rsidR="00305C75" w:rsidRPr="00533CF5" w:rsidRDefault="00305C75" w:rsidP="0055180C">
            <w:pPr>
              <w:jc w:val="center"/>
              <w:rPr>
                <w:color w:val="000000"/>
              </w:rPr>
            </w:pPr>
            <w:r w:rsidRPr="00533CF5">
              <w:rPr>
                <w:color w:val="000000"/>
              </w:rPr>
              <w:t>Заместитель</w:t>
            </w:r>
          </w:p>
          <w:p w:rsidR="00305C75" w:rsidRPr="00533CF5" w:rsidRDefault="00305C75" w:rsidP="0055180C">
            <w:pPr>
              <w:jc w:val="center"/>
              <w:rPr>
                <w:color w:val="000000"/>
              </w:rPr>
            </w:pPr>
            <w:r w:rsidRPr="00533CF5">
              <w:rPr>
                <w:color w:val="000000"/>
              </w:rPr>
              <w:t>начальника отдела</w:t>
            </w:r>
          </w:p>
        </w:tc>
        <w:tc>
          <w:tcPr>
            <w:tcW w:w="2160" w:type="dxa"/>
          </w:tcPr>
          <w:p w:rsidR="00305C75" w:rsidRPr="00533CF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846000</w:t>
            </w:r>
          </w:p>
        </w:tc>
        <w:tc>
          <w:tcPr>
            <w:tcW w:w="2880" w:type="dxa"/>
            <w:gridSpan w:val="3"/>
          </w:tcPr>
          <w:p w:rsidR="00305C75" w:rsidRPr="00533CF5" w:rsidRDefault="00305C75" w:rsidP="0055180C">
            <w:pPr>
              <w:jc w:val="center"/>
              <w:rPr>
                <w:color w:val="000000"/>
              </w:rPr>
            </w:pPr>
            <w:r w:rsidRPr="00533CF5">
              <w:rPr>
                <w:color w:val="000000"/>
              </w:rPr>
              <w:t>Квартира</w:t>
            </w:r>
          </w:p>
          <w:p w:rsidR="00305C75" w:rsidRPr="00533CF5" w:rsidRDefault="00305C75" w:rsidP="0055180C">
            <w:pPr>
              <w:jc w:val="center"/>
              <w:rPr>
                <w:color w:val="000000"/>
              </w:rPr>
            </w:pPr>
            <w:r w:rsidRPr="00533CF5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533CF5" w:rsidRDefault="00305C75" w:rsidP="00D05149">
            <w:pPr>
              <w:jc w:val="center"/>
              <w:rPr>
                <w:color w:val="000000"/>
              </w:rPr>
            </w:pPr>
            <w:r w:rsidRPr="00533CF5">
              <w:rPr>
                <w:color w:val="000000"/>
              </w:rPr>
              <w:t>84,6</w:t>
            </w:r>
          </w:p>
        </w:tc>
        <w:tc>
          <w:tcPr>
            <w:tcW w:w="1800" w:type="dxa"/>
            <w:gridSpan w:val="2"/>
          </w:tcPr>
          <w:p w:rsidR="00305C75" w:rsidRPr="00533CF5" w:rsidRDefault="00305C75" w:rsidP="00D05149">
            <w:pPr>
              <w:jc w:val="center"/>
              <w:rPr>
                <w:color w:val="000000"/>
              </w:rPr>
            </w:pPr>
            <w:r w:rsidRPr="00533CF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33CF5" w:rsidRDefault="00305C75" w:rsidP="00C16817">
            <w:pPr>
              <w:jc w:val="center"/>
              <w:rPr>
                <w:color w:val="000000"/>
              </w:rPr>
            </w:pPr>
            <w:r w:rsidRPr="00533CF5">
              <w:rPr>
                <w:color w:val="000000"/>
              </w:rPr>
              <w:t>автомобиль легковой – Тайота Аурис</w:t>
            </w:r>
          </w:p>
          <w:p w:rsidR="00305C75" w:rsidRPr="00533CF5" w:rsidRDefault="00305C75" w:rsidP="00C16817">
            <w:pPr>
              <w:jc w:val="center"/>
              <w:rPr>
                <w:color w:val="000000"/>
              </w:rPr>
            </w:pPr>
            <w:r w:rsidRPr="00533CF5">
              <w:rPr>
                <w:color w:val="000000"/>
              </w:rPr>
              <w:t>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533CF5" w:rsidRDefault="00305C75" w:rsidP="00607B10">
            <w:pPr>
              <w:rPr>
                <w:color w:val="000000"/>
              </w:rPr>
            </w:pPr>
            <w:r w:rsidRPr="00533CF5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533CF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533CF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128922</w:t>
            </w:r>
          </w:p>
        </w:tc>
        <w:tc>
          <w:tcPr>
            <w:tcW w:w="2880" w:type="dxa"/>
            <w:gridSpan w:val="3"/>
          </w:tcPr>
          <w:p w:rsidR="00305C75" w:rsidRPr="00533CF5" w:rsidRDefault="00305C75" w:rsidP="0055180C">
            <w:pPr>
              <w:jc w:val="center"/>
              <w:rPr>
                <w:color w:val="000000"/>
              </w:rPr>
            </w:pPr>
            <w:r w:rsidRPr="00533CF5">
              <w:rPr>
                <w:color w:val="000000"/>
              </w:rPr>
              <w:t>Квартира</w:t>
            </w:r>
          </w:p>
          <w:p w:rsidR="00305C75" w:rsidRPr="00533CF5" w:rsidRDefault="00305C75" w:rsidP="0055180C">
            <w:pPr>
              <w:jc w:val="center"/>
              <w:rPr>
                <w:color w:val="000000"/>
              </w:rPr>
            </w:pPr>
            <w:r w:rsidRPr="00533CF5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533CF5" w:rsidRDefault="00305C75" w:rsidP="00D05149">
            <w:pPr>
              <w:jc w:val="center"/>
              <w:rPr>
                <w:color w:val="000000"/>
              </w:rPr>
            </w:pPr>
            <w:r w:rsidRPr="00533CF5">
              <w:rPr>
                <w:color w:val="000000"/>
              </w:rPr>
              <w:t>84,6</w:t>
            </w:r>
          </w:p>
        </w:tc>
        <w:tc>
          <w:tcPr>
            <w:tcW w:w="1800" w:type="dxa"/>
            <w:gridSpan w:val="2"/>
          </w:tcPr>
          <w:p w:rsidR="00305C75" w:rsidRPr="00533CF5" w:rsidRDefault="00305C75" w:rsidP="00D05149">
            <w:pPr>
              <w:jc w:val="center"/>
              <w:rPr>
                <w:color w:val="000000"/>
              </w:rPr>
            </w:pPr>
            <w:r w:rsidRPr="00533CF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33CF5" w:rsidRDefault="00305C75" w:rsidP="00C16817">
            <w:pPr>
              <w:jc w:val="center"/>
              <w:rPr>
                <w:color w:val="000000"/>
              </w:rPr>
            </w:pPr>
            <w:r w:rsidRPr="00533CF5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533CF5" w:rsidRDefault="00305C75" w:rsidP="00607B10">
            <w:pPr>
              <w:rPr>
                <w:color w:val="000000"/>
              </w:rPr>
            </w:pPr>
            <w:r w:rsidRPr="00533CF5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533CF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533CF5" w:rsidRDefault="00305C75" w:rsidP="0055180C">
            <w:pPr>
              <w:jc w:val="center"/>
              <w:rPr>
                <w:color w:val="000000"/>
              </w:rPr>
            </w:pPr>
            <w:r w:rsidRPr="00533CF5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533CF5" w:rsidRDefault="00305C75" w:rsidP="0055180C">
            <w:pPr>
              <w:jc w:val="center"/>
              <w:rPr>
                <w:color w:val="000000"/>
              </w:rPr>
            </w:pPr>
            <w:r w:rsidRPr="00533CF5">
              <w:rPr>
                <w:color w:val="000000"/>
              </w:rPr>
              <w:t>Квартира</w:t>
            </w:r>
          </w:p>
          <w:p w:rsidR="00305C75" w:rsidRPr="00533CF5" w:rsidRDefault="00305C75" w:rsidP="0055180C">
            <w:pPr>
              <w:jc w:val="center"/>
              <w:rPr>
                <w:color w:val="000000"/>
              </w:rPr>
            </w:pPr>
            <w:r w:rsidRPr="00533CF5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533CF5" w:rsidRDefault="00305C75" w:rsidP="00D05149">
            <w:pPr>
              <w:jc w:val="center"/>
              <w:rPr>
                <w:color w:val="000000"/>
              </w:rPr>
            </w:pPr>
            <w:r w:rsidRPr="00533CF5">
              <w:rPr>
                <w:color w:val="000000"/>
              </w:rPr>
              <w:t>84,6</w:t>
            </w:r>
          </w:p>
        </w:tc>
        <w:tc>
          <w:tcPr>
            <w:tcW w:w="1800" w:type="dxa"/>
            <w:gridSpan w:val="2"/>
          </w:tcPr>
          <w:p w:rsidR="00305C75" w:rsidRPr="00533CF5" w:rsidRDefault="00305C75" w:rsidP="00D05149">
            <w:pPr>
              <w:jc w:val="center"/>
              <w:rPr>
                <w:color w:val="000000"/>
              </w:rPr>
            </w:pPr>
            <w:r w:rsidRPr="00533CF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33CF5" w:rsidRDefault="00305C75" w:rsidP="00C16817">
            <w:pPr>
              <w:jc w:val="center"/>
              <w:rPr>
                <w:color w:val="000000"/>
              </w:rPr>
            </w:pPr>
            <w:r w:rsidRPr="00533CF5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A458A" w:rsidRDefault="00305C75" w:rsidP="00607B10">
            <w:pPr>
              <w:rPr>
                <w:color w:val="000000"/>
              </w:rPr>
            </w:pPr>
            <w:r w:rsidRPr="00FA458A">
              <w:rPr>
                <w:color w:val="000000"/>
              </w:rPr>
              <w:t>Рыжков В.В.</w:t>
            </w:r>
          </w:p>
        </w:tc>
        <w:tc>
          <w:tcPr>
            <w:tcW w:w="2109" w:type="dxa"/>
            <w:gridSpan w:val="2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400594,86</w:t>
            </w:r>
          </w:p>
        </w:tc>
        <w:tc>
          <w:tcPr>
            <w:tcW w:w="2880" w:type="dxa"/>
            <w:gridSpan w:val="3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Квартира</w:t>
            </w:r>
          </w:p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FA458A" w:rsidRDefault="00305C75" w:rsidP="00D05149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41,5</w:t>
            </w:r>
          </w:p>
        </w:tc>
        <w:tc>
          <w:tcPr>
            <w:tcW w:w="1800" w:type="dxa"/>
            <w:gridSpan w:val="2"/>
          </w:tcPr>
          <w:p w:rsidR="00305C75" w:rsidRPr="00FA458A" w:rsidRDefault="00305C75" w:rsidP="00D05149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FA458A" w:rsidRDefault="00305C75" w:rsidP="00C16817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Автомобиль легковой-</w:t>
            </w:r>
          </w:p>
          <w:p w:rsidR="00305C75" w:rsidRPr="00FA458A" w:rsidRDefault="00305C75" w:rsidP="00C16817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Шкода Октавия Тур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A458A" w:rsidRDefault="00305C75" w:rsidP="00607B10">
            <w:pPr>
              <w:rPr>
                <w:color w:val="000000"/>
              </w:rPr>
            </w:pPr>
            <w:r w:rsidRPr="00FA458A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322714,45</w:t>
            </w:r>
          </w:p>
        </w:tc>
        <w:tc>
          <w:tcPr>
            <w:tcW w:w="2880" w:type="dxa"/>
            <w:gridSpan w:val="3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FA458A" w:rsidRDefault="00305C75" w:rsidP="00D05149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41,5</w:t>
            </w:r>
          </w:p>
        </w:tc>
        <w:tc>
          <w:tcPr>
            <w:tcW w:w="1800" w:type="dxa"/>
            <w:gridSpan w:val="2"/>
          </w:tcPr>
          <w:p w:rsidR="00305C75" w:rsidRPr="00FA458A" w:rsidRDefault="00305C75" w:rsidP="00D05149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FA458A" w:rsidRDefault="00305C75" w:rsidP="00C16817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A458A" w:rsidRDefault="00305C75" w:rsidP="00607B10">
            <w:pPr>
              <w:rPr>
                <w:color w:val="000000"/>
              </w:rPr>
            </w:pPr>
            <w:r w:rsidRPr="00FA458A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FA458A" w:rsidRDefault="00305C75" w:rsidP="00D05149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41,5</w:t>
            </w:r>
          </w:p>
        </w:tc>
        <w:tc>
          <w:tcPr>
            <w:tcW w:w="1800" w:type="dxa"/>
            <w:gridSpan w:val="2"/>
          </w:tcPr>
          <w:p w:rsidR="00305C75" w:rsidRPr="00FA458A" w:rsidRDefault="00305C75" w:rsidP="00D05149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FA458A" w:rsidRDefault="00305C75" w:rsidP="00C16817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A458A" w:rsidRDefault="00305C75" w:rsidP="00607B10">
            <w:pPr>
              <w:rPr>
                <w:color w:val="000000"/>
              </w:rPr>
            </w:pPr>
            <w:r w:rsidRPr="00FA458A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FA458A" w:rsidRDefault="00305C75" w:rsidP="0055180C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FA458A" w:rsidRDefault="00305C75" w:rsidP="00D05149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41,5</w:t>
            </w:r>
          </w:p>
        </w:tc>
        <w:tc>
          <w:tcPr>
            <w:tcW w:w="1800" w:type="dxa"/>
            <w:gridSpan w:val="2"/>
          </w:tcPr>
          <w:p w:rsidR="00305C75" w:rsidRPr="00FA458A" w:rsidRDefault="00305C75" w:rsidP="00D05149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FA458A" w:rsidRDefault="00305C75" w:rsidP="00C16817">
            <w:pPr>
              <w:jc w:val="center"/>
              <w:rPr>
                <w:color w:val="000000"/>
              </w:rPr>
            </w:pPr>
            <w:r w:rsidRPr="00FA458A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09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D1AAF" w:rsidRDefault="00305C75" w:rsidP="008802EF">
            <w:pPr>
              <w:rPr>
                <w:color w:val="000000"/>
              </w:rPr>
            </w:pPr>
            <w:r w:rsidRPr="00CD1AAF">
              <w:rPr>
                <w:color w:val="000000"/>
              </w:rPr>
              <w:t>Садуллаев Г.С.</w:t>
            </w:r>
          </w:p>
        </w:tc>
        <w:tc>
          <w:tcPr>
            <w:tcW w:w="2109" w:type="dxa"/>
            <w:gridSpan w:val="2"/>
          </w:tcPr>
          <w:p w:rsidR="00305C75" w:rsidRPr="00CD1AAF" w:rsidRDefault="00305C75" w:rsidP="0055180C">
            <w:pPr>
              <w:jc w:val="center"/>
              <w:rPr>
                <w:color w:val="000000"/>
              </w:rPr>
            </w:pPr>
            <w:r w:rsidRPr="00CD1AAF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</w:tcPr>
          <w:p w:rsidR="00305C75" w:rsidRPr="00CD1AA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1679083,41</w:t>
            </w:r>
          </w:p>
        </w:tc>
        <w:tc>
          <w:tcPr>
            <w:tcW w:w="2880" w:type="dxa"/>
            <w:gridSpan w:val="3"/>
          </w:tcPr>
          <w:p w:rsidR="00305C75" w:rsidRPr="00CD1AAF" w:rsidRDefault="00305C75" w:rsidP="0055180C">
            <w:pPr>
              <w:jc w:val="center"/>
              <w:rPr>
                <w:color w:val="000000"/>
              </w:rPr>
            </w:pPr>
            <w:r w:rsidRPr="00CD1AAF">
              <w:rPr>
                <w:color w:val="000000"/>
              </w:rPr>
              <w:t>Жилой дом</w:t>
            </w:r>
          </w:p>
          <w:p w:rsidR="00305C75" w:rsidRPr="00CD1AAF" w:rsidRDefault="00305C75" w:rsidP="0055180C">
            <w:pPr>
              <w:jc w:val="center"/>
              <w:rPr>
                <w:color w:val="000000"/>
              </w:rPr>
            </w:pPr>
            <w:r w:rsidRPr="00CD1AAF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CD1AAF" w:rsidRDefault="00305C75" w:rsidP="00CF2F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Pr="00CD1AAF">
              <w:rPr>
                <w:color w:val="000000"/>
              </w:rPr>
              <w:t>0</w:t>
            </w:r>
          </w:p>
        </w:tc>
        <w:tc>
          <w:tcPr>
            <w:tcW w:w="1800" w:type="dxa"/>
            <w:gridSpan w:val="2"/>
          </w:tcPr>
          <w:p w:rsidR="00305C75" w:rsidRPr="00CD1AAF" w:rsidRDefault="00305C75" w:rsidP="00CF2F78">
            <w:pPr>
              <w:jc w:val="center"/>
              <w:rPr>
                <w:color w:val="000000"/>
              </w:rPr>
            </w:pPr>
            <w:r w:rsidRPr="00CD1AA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D1AAF" w:rsidRDefault="00305C75" w:rsidP="00C16817">
            <w:pPr>
              <w:jc w:val="center"/>
              <w:rPr>
                <w:color w:val="000000"/>
              </w:rPr>
            </w:pPr>
            <w:r w:rsidRPr="00CD1AAF">
              <w:rPr>
                <w:color w:val="000000"/>
              </w:rPr>
              <w:t>Автомобиль легковой-</w:t>
            </w:r>
          </w:p>
          <w:p w:rsidR="00305C75" w:rsidRPr="00CD1AAF" w:rsidRDefault="00305C75" w:rsidP="00C16817">
            <w:pPr>
              <w:jc w:val="center"/>
              <w:rPr>
                <w:color w:val="000000"/>
              </w:rPr>
            </w:pPr>
            <w:r w:rsidRPr="00CD1AAF">
              <w:rPr>
                <w:color w:val="000000"/>
              </w:rPr>
              <w:t>Хундай Тусон 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CD1AAF" w:rsidRDefault="00305C75" w:rsidP="008802EF">
            <w:pPr>
              <w:rPr>
                <w:color w:val="000000"/>
              </w:rPr>
            </w:pPr>
            <w:r w:rsidRPr="00CD1AAF">
              <w:rPr>
                <w:color w:val="000000"/>
              </w:rPr>
              <w:t xml:space="preserve">Супруга 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CD1AA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CD1AA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90349,97</w:t>
            </w:r>
          </w:p>
        </w:tc>
        <w:tc>
          <w:tcPr>
            <w:tcW w:w="2880" w:type="dxa"/>
            <w:gridSpan w:val="3"/>
          </w:tcPr>
          <w:p w:rsidR="00305C75" w:rsidRPr="00CD1AAF" w:rsidRDefault="00305C75" w:rsidP="0055180C">
            <w:pPr>
              <w:jc w:val="center"/>
              <w:rPr>
                <w:color w:val="000000"/>
              </w:rPr>
            </w:pPr>
            <w:r w:rsidRPr="00CD1AAF">
              <w:rPr>
                <w:color w:val="000000"/>
              </w:rPr>
              <w:t>Квартира</w:t>
            </w:r>
          </w:p>
          <w:p w:rsidR="00305C75" w:rsidRPr="00CD1AAF" w:rsidRDefault="00305C75" w:rsidP="0055180C">
            <w:pPr>
              <w:jc w:val="center"/>
              <w:rPr>
                <w:color w:val="000000"/>
              </w:rPr>
            </w:pPr>
            <w:r w:rsidRPr="00CD1AAF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CD1AAF" w:rsidRDefault="00305C75" w:rsidP="008802EF">
            <w:pPr>
              <w:jc w:val="center"/>
              <w:rPr>
                <w:color w:val="000000"/>
              </w:rPr>
            </w:pPr>
            <w:r w:rsidRPr="00CD1AAF">
              <w:rPr>
                <w:color w:val="000000"/>
              </w:rPr>
              <w:t>42,5</w:t>
            </w:r>
          </w:p>
        </w:tc>
        <w:tc>
          <w:tcPr>
            <w:tcW w:w="1800" w:type="dxa"/>
            <w:gridSpan w:val="2"/>
          </w:tcPr>
          <w:p w:rsidR="00305C75" w:rsidRPr="00CD1AAF" w:rsidRDefault="00305C75" w:rsidP="008802EF">
            <w:pPr>
              <w:jc w:val="center"/>
              <w:rPr>
                <w:color w:val="000000"/>
              </w:rPr>
            </w:pPr>
            <w:r w:rsidRPr="00CD1AA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CD1AAF" w:rsidRDefault="00305C75" w:rsidP="00C16817">
            <w:pPr>
              <w:jc w:val="center"/>
              <w:rPr>
                <w:color w:val="000000"/>
              </w:rPr>
            </w:pPr>
            <w:r w:rsidRPr="00CD1AAF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CD1AAF" w:rsidRDefault="00305C75" w:rsidP="008802EF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CD1AA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CD1AA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CD1AA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  <w:p w:rsidR="00305C75" w:rsidRPr="00CD1AA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</w:t>
            </w:r>
            <w:r w:rsidRPr="00CD1AAF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CD1AAF" w:rsidRDefault="00305C75" w:rsidP="008802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800" w:type="dxa"/>
            <w:gridSpan w:val="2"/>
          </w:tcPr>
          <w:p w:rsidR="00305C75" w:rsidRPr="00CD1AAF" w:rsidRDefault="00305C75" w:rsidP="008802EF">
            <w:pPr>
              <w:jc w:val="center"/>
              <w:rPr>
                <w:color w:val="000000"/>
              </w:rPr>
            </w:pPr>
            <w:r w:rsidRPr="00CD1AA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CD1AA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D1AAF" w:rsidRDefault="00305C75" w:rsidP="008802EF">
            <w:pPr>
              <w:rPr>
                <w:color w:val="000000"/>
              </w:rPr>
            </w:pPr>
            <w:r w:rsidRPr="00CD1AAF">
              <w:rPr>
                <w:color w:val="000000"/>
              </w:rP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Pr="00CD1AA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CD1AAF" w:rsidRDefault="00305C75" w:rsidP="0055180C">
            <w:pPr>
              <w:jc w:val="center"/>
              <w:rPr>
                <w:color w:val="000000"/>
              </w:rPr>
            </w:pPr>
            <w:r w:rsidRPr="00CD1AAF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CD1AA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(общая долевая)</w:t>
            </w:r>
          </w:p>
        </w:tc>
        <w:tc>
          <w:tcPr>
            <w:tcW w:w="1080" w:type="dxa"/>
          </w:tcPr>
          <w:p w:rsidR="00305C75" w:rsidRPr="00CD1AAF" w:rsidRDefault="00305C75" w:rsidP="008802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800" w:type="dxa"/>
            <w:gridSpan w:val="2"/>
          </w:tcPr>
          <w:p w:rsidR="00305C75" w:rsidRPr="00CD1AAF" w:rsidRDefault="00305C75" w:rsidP="008802EF">
            <w:pPr>
              <w:jc w:val="center"/>
              <w:rPr>
                <w:color w:val="000000"/>
              </w:rPr>
            </w:pPr>
            <w:r w:rsidRPr="00CD1AA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D1AAF" w:rsidRDefault="00305C75" w:rsidP="00C16817">
            <w:pPr>
              <w:jc w:val="center"/>
              <w:rPr>
                <w:color w:val="000000"/>
              </w:rPr>
            </w:pPr>
            <w:r w:rsidRPr="00CD1AAF">
              <w:rPr>
                <w:color w:val="000000"/>
              </w:rPr>
              <w:t>-</w:t>
            </w:r>
          </w:p>
        </w:tc>
      </w:tr>
      <w:tr w:rsidR="00305C75" w:rsidRPr="006A34EE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3E7CCF" w:rsidRDefault="00305C75" w:rsidP="006A34EE">
            <w:pPr>
              <w:jc w:val="center"/>
              <w:rPr>
                <w:color w:val="000000"/>
              </w:rPr>
            </w:pPr>
            <w:r w:rsidRPr="003E7CCF">
              <w:rPr>
                <w:color w:val="000000"/>
              </w:rPr>
              <w:t>Субботин С.В.</w:t>
            </w:r>
          </w:p>
        </w:tc>
        <w:tc>
          <w:tcPr>
            <w:tcW w:w="2109" w:type="dxa"/>
            <w:gridSpan w:val="2"/>
          </w:tcPr>
          <w:p w:rsidR="00305C75" w:rsidRPr="003E7CCF" w:rsidRDefault="00305C75" w:rsidP="0055180C">
            <w:pPr>
              <w:jc w:val="center"/>
              <w:rPr>
                <w:color w:val="000000"/>
              </w:rPr>
            </w:pPr>
            <w:r w:rsidRPr="003E7CCF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</w:tcPr>
          <w:p w:rsidR="00305C75" w:rsidRPr="003E7CC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446606,48</w:t>
            </w:r>
          </w:p>
        </w:tc>
        <w:tc>
          <w:tcPr>
            <w:tcW w:w="2880" w:type="dxa"/>
            <w:gridSpan w:val="3"/>
          </w:tcPr>
          <w:p w:rsidR="00305C75" w:rsidRPr="003E7CCF" w:rsidRDefault="00305C75" w:rsidP="0055180C">
            <w:pPr>
              <w:jc w:val="center"/>
              <w:rPr>
                <w:color w:val="000000"/>
              </w:rPr>
            </w:pPr>
            <w:r w:rsidRPr="003E7CCF">
              <w:rPr>
                <w:color w:val="000000"/>
              </w:rPr>
              <w:t>Квартира</w:t>
            </w:r>
          </w:p>
          <w:p w:rsidR="00305C75" w:rsidRPr="003E7CCF" w:rsidRDefault="00305C75" w:rsidP="0055180C">
            <w:pPr>
              <w:jc w:val="center"/>
              <w:rPr>
                <w:color w:val="000000"/>
              </w:rPr>
            </w:pPr>
            <w:r w:rsidRPr="003E7CCF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3E7CCF" w:rsidRDefault="00305C75" w:rsidP="006A34EE">
            <w:pPr>
              <w:jc w:val="center"/>
              <w:rPr>
                <w:color w:val="000000"/>
              </w:rPr>
            </w:pPr>
            <w:r w:rsidRPr="003E7CCF">
              <w:rPr>
                <w:color w:val="000000"/>
              </w:rPr>
              <w:t>46,9</w:t>
            </w:r>
          </w:p>
        </w:tc>
        <w:tc>
          <w:tcPr>
            <w:tcW w:w="1800" w:type="dxa"/>
            <w:gridSpan w:val="2"/>
          </w:tcPr>
          <w:p w:rsidR="00305C75" w:rsidRPr="003E7CCF" w:rsidRDefault="00305C75" w:rsidP="006A34EE">
            <w:pPr>
              <w:jc w:val="center"/>
              <w:rPr>
                <w:color w:val="000000"/>
              </w:rPr>
            </w:pPr>
            <w:r w:rsidRPr="003E7CC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E7CCF" w:rsidRDefault="00305C75" w:rsidP="00C16817">
            <w:pPr>
              <w:jc w:val="center"/>
              <w:rPr>
                <w:color w:val="000000"/>
              </w:rPr>
            </w:pPr>
            <w:r w:rsidRPr="003E7CCF">
              <w:rPr>
                <w:color w:val="000000"/>
              </w:rPr>
              <w:t>-</w:t>
            </w:r>
          </w:p>
        </w:tc>
      </w:tr>
      <w:tr w:rsidR="00305C75" w:rsidRPr="006A34EE">
        <w:trPr>
          <w:trHeight w:val="58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3E7CCF" w:rsidRDefault="00305C75" w:rsidP="006A34EE">
            <w:pPr>
              <w:jc w:val="center"/>
              <w:rPr>
                <w:color w:val="000000"/>
              </w:rPr>
            </w:pPr>
            <w:r w:rsidRPr="003E7CCF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3E7CCF" w:rsidRDefault="00305C75" w:rsidP="0055180C">
            <w:pPr>
              <w:jc w:val="center"/>
              <w:rPr>
                <w:color w:val="000000"/>
              </w:rPr>
            </w:pPr>
            <w:r w:rsidRPr="003E7CCF"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3E7CC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322766,45</w:t>
            </w:r>
          </w:p>
        </w:tc>
        <w:tc>
          <w:tcPr>
            <w:tcW w:w="2880" w:type="dxa"/>
            <w:gridSpan w:val="3"/>
          </w:tcPr>
          <w:p w:rsidR="00305C75" w:rsidRPr="003E7CCF" w:rsidRDefault="00305C75" w:rsidP="0055180C">
            <w:pPr>
              <w:jc w:val="center"/>
              <w:rPr>
                <w:color w:val="000000"/>
              </w:rPr>
            </w:pPr>
            <w:r w:rsidRPr="003E7CCF">
              <w:rPr>
                <w:color w:val="000000"/>
              </w:rPr>
              <w:t>Квартира</w:t>
            </w:r>
          </w:p>
          <w:p w:rsidR="00305C75" w:rsidRPr="003E7CCF" w:rsidRDefault="00305C75" w:rsidP="0055180C">
            <w:pPr>
              <w:jc w:val="center"/>
              <w:rPr>
                <w:color w:val="000000"/>
              </w:rPr>
            </w:pPr>
            <w:r w:rsidRPr="003E7CCF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3E7CCF" w:rsidRDefault="00305C75" w:rsidP="006A34EE">
            <w:pPr>
              <w:jc w:val="center"/>
              <w:rPr>
                <w:color w:val="000000"/>
              </w:rPr>
            </w:pPr>
            <w:r w:rsidRPr="003E7CCF">
              <w:rPr>
                <w:color w:val="000000"/>
              </w:rPr>
              <w:t>46,9</w:t>
            </w:r>
          </w:p>
        </w:tc>
        <w:tc>
          <w:tcPr>
            <w:tcW w:w="1800" w:type="dxa"/>
            <w:gridSpan w:val="2"/>
          </w:tcPr>
          <w:p w:rsidR="00305C75" w:rsidRPr="003E7CCF" w:rsidRDefault="00305C75" w:rsidP="006A34EE">
            <w:pPr>
              <w:jc w:val="center"/>
              <w:rPr>
                <w:color w:val="000000"/>
              </w:rPr>
            </w:pPr>
            <w:r w:rsidRPr="003E7CC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3E7CCF" w:rsidRDefault="00305C75" w:rsidP="00C16817">
            <w:pPr>
              <w:jc w:val="center"/>
              <w:rPr>
                <w:color w:val="000000"/>
              </w:rPr>
            </w:pPr>
            <w:r w:rsidRPr="003E7CCF">
              <w:rPr>
                <w:color w:val="000000"/>
              </w:rPr>
              <w:t>-</w:t>
            </w:r>
          </w:p>
        </w:tc>
      </w:tr>
      <w:tr w:rsidR="00305C75" w:rsidRPr="006A34EE">
        <w:trPr>
          <w:trHeight w:val="24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3E7CCF" w:rsidRDefault="00305C75" w:rsidP="006A34EE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3E7CC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3E7CC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3E7CCF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43,7</w:t>
            </w:r>
          </w:p>
        </w:tc>
        <w:tc>
          <w:tcPr>
            <w:tcW w:w="1800" w:type="dxa"/>
            <w:gridSpan w:val="2"/>
          </w:tcPr>
          <w:p w:rsidR="00305C75" w:rsidRPr="003E7CCF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E7CC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A34EE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3E7CCF" w:rsidRDefault="00305C75" w:rsidP="006A34EE">
            <w:pPr>
              <w:jc w:val="center"/>
              <w:rPr>
                <w:color w:val="000000"/>
              </w:rPr>
            </w:pPr>
            <w:r w:rsidRPr="003E7CCF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3E7CCF" w:rsidRDefault="00305C75" w:rsidP="0055180C">
            <w:pPr>
              <w:jc w:val="center"/>
              <w:rPr>
                <w:color w:val="000000"/>
              </w:rPr>
            </w:pPr>
            <w:r w:rsidRPr="003E7CCF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3E7CCF" w:rsidRDefault="00305C75" w:rsidP="0055180C">
            <w:pPr>
              <w:jc w:val="center"/>
              <w:rPr>
                <w:color w:val="000000"/>
              </w:rPr>
            </w:pPr>
            <w:r w:rsidRPr="003E7CCF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3E7CCF" w:rsidRDefault="00305C75" w:rsidP="0055180C">
            <w:pPr>
              <w:jc w:val="center"/>
              <w:rPr>
                <w:color w:val="000000"/>
              </w:rPr>
            </w:pPr>
            <w:r w:rsidRPr="003E7CCF">
              <w:rPr>
                <w:color w:val="000000"/>
              </w:rPr>
              <w:t>Квартира</w:t>
            </w:r>
          </w:p>
          <w:p w:rsidR="00305C75" w:rsidRPr="003E7CCF" w:rsidRDefault="00305C75" w:rsidP="0055180C">
            <w:pPr>
              <w:jc w:val="center"/>
              <w:rPr>
                <w:color w:val="000000"/>
              </w:rPr>
            </w:pPr>
            <w:r w:rsidRPr="003E7CCF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3E7CCF" w:rsidRDefault="00305C75" w:rsidP="006A34EE">
            <w:pPr>
              <w:jc w:val="center"/>
              <w:rPr>
                <w:color w:val="000000"/>
              </w:rPr>
            </w:pPr>
            <w:r w:rsidRPr="003E7CCF">
              <w:rPr>
                <w:color w:val="000000"/>
              </w:rPr>
              <w:t>46,9</w:t>
            </w:r>
          </w:p>
        </w:tc>
        <w:tc>
          <w:tcPr>
            <w:tcW w:w="1800" w:type="dxa"/>
            <w:gridSpan w:val="2"/>
          </w:tcPr>
          <w:p w:rsidR="00305C75" w:rsidRPr="003E7CCF" w:rsidRDefault="00305C75" w:rsidP="006A34EE">
            <w:pPr>
              <w:jc w:val="center"/>
              <w:rPr>
                <w:color w:val="000000"/>
              </w:rPr>
            </w:pPr>
            <w:r w:rsidRPr="003E7CC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E7CCF" w:rsidRDefault="00305C75" w:rsidP="00C16817">
            <w:pPr>
              <w:jc w:val="center"/>
              <w:rPr>
                <w:color w:val="000000"/>
              </w:rPr>
            </w:pPr>
            <w:r w:rsidRPr="003E7CCF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64889" w:rsidRDefault="00305C75" w:rsidP="00607B10">
            <w:pPr>
              <w:rPr>
                <w:color w:val="000000"/>
              </w:rPr>
            </w:pPr>
            <w:r w:rsidRPr="00A64889">
              <w:rPr>
                <w:color w:val="000000"/>
              </w:rPr>
              <w:t>Федяков Д.В.</w:t>
            </w:r>
          </w:p>
        </w:tc>
        <w:tc>
          <w:tcPr>
            <w:tcW w:w="2109" w:type="dxa"/>
            <w:gridSpan w:val="2"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416794,64</w:t>
            </w:r>
          </w:p>
        </w:tc>
        <w:tc>
          <w:tcPr>
            <w:tcW w:w="2880" w:type="dxa"/>
            <w:gridSpan w:val="3"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Квартира</w:t>
            </w:r>
          </w:p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(совместн</w:t>
            </w:r>
            <w:r w:rsidRPr="00A64889">
              <w:rPr>
                <w:color w:val="000000"/>
              </w:rPr>
              <w:t>ая)</w:t>
            </w:r>
          </w:p>
        </w:tc>
        <w:tc>
          <w:tcPr>
            <w:tcW w:w="1080" w:type="dxa"/>
          </w:tcPr>
          <w:p w:rsidR="00305C75" w:rsidRPr="00A64889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43,9</w:t>
            </w:r>
          </w:p>
        </w:tc>
        <w:tc>
          <w:tcPr>
            <w:tcW w:w="1800" w:type="dxa"/>
            <w:gridSpan w:val="2"/>
          </w:tcPr>
          <w:p w:rsidR="00305C75" w:rsidRPr="00A64889" w:rsidRDefault="00305C75" w:rsidP="00D05149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64889" w:rsidRDefault="00305C75" w:rsidP="00C16817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Автомобиль легковой- Мицубиси Лансер</w:t>
            </w:r>
          </w:p>
          <w:p w:rsidR="00305C75" w:rsidRPr="00A64889" w:rsidRDefault="00305C75" w:rsidP="00C16817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64889" w:rsidRDefault="00305C75" w:rsidP="00607B10">
            <w:pPr>
              <w:rPr>
                <w:color w:val="000000"/>
              </w:rPr>
            </w:pPr>
            <w:r w:rsidRPr="00A64889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177127,27</w:t>
            </w:r>
          </w:p>
        </w:tc>
        <w:tc>
          <w:tcPr>
            <w:tcW w:w="2880" w:type="dxa"/>
            <w:gridSpan w:val="3"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Квартира</w:t>
            </w:r>
          </w:p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(совместн</w:t>
            </w:r>
            <w:r w:rsidRPr="00A64889">
              <w:rPr>
                <w:color w:val="000000"/>
              </w:rPr>
              <w:t>ая)</w:t>
            </w:r>
          </w:p>
        </w:tc>
        <w:tc>
          <w:tcPr>
            <w:tcW w:w="1080" w:type="dxa"/>
          </w:tcPr>
          <w:p w:rsidR="00305C75" w:rsidRPr="00A64889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43,9</w:t>
            </w:r>
          </w:p>
        </w:tc>
        <w:tc>
          <w:tcPr>
            <w:tcW w:w="1800" w:type="dxa"/>
            <w:gridSpan w:val="2"/>
          </w:tcPr>
          <w:p w:rsidR="00305C75" w:rsidRPr="00A64889" w:rsidRDefault="00305C75" w:rsidP="00D05149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64889" w:rsidRDefault="00305C75" w:rsidP="00C16817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64889" w:rsidRDefault="00305C75" w:rsidP="00607B10">
            <w:pPr>
              <w:rPr>
                <w:color w:val="000000"/>
              </w:rPr>
            </w:pPr>
            <w:r w:rsidRPr="00A64889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A64889" w:rsidRDefault="00305C75" w:rsidP="0055180C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A64889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43,9</w:t>
            </w:r>
          </w:p>
        </w:tc>
        <w:tc>
          <w:tcPr>
            <w:tcW w:w="1800" w:type="dxa"/>
            <w:gridSpan w:val="2"/>
          </w:tcPr>
          <w:p w:rsidR="00305C75" w:rsidRPr="00A64889" w:rsidRDefault="00305C75" w:rsidP="00D05149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64889" w:rsidRDefault="00305C75" w:rsidP="00C16817">
            <w:pPr>
              <w:jc w:val="center"/>
              <w:rPr>
                <w:color w:val="000000"/>
              </w:rPr>
            </w:pPr>
            <w:r w:rsidRPr="00A64889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3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EA7843" w:rsidRDefault="00305C75" w:rsidP="00D94AE2">
            <w:pPr>
              <w:rPr>
                <w:color w:val="000000"/>
              </w:rPr>
            </w:pPr>
            <w:r w:rsidRPr="00EA7843">
              <w:rPr>
                <w:color w:val="000000"/>
              </w:rPr>
              <w:t>Черняев С.В.</w:t>
            </w:r>
          </w:p>
        </w:tc>
        <w:tc>
          <w:tcPr>
            <w:tcW w:w="2109" w:type="dxa"/>
            <w:gridSpan w:val="2"/>
          </w:tcPr>
          <w:p w:rsidR="00305C75" w:rsidRPr="00EA7843" w:rsidRDefault="00305C75" w:rsidP="0055180C">
            <w:pPr>
              <w:jc w:val="center"/>
              <w:rPr>
                <w:color w:val="000000"/>
              </w:rPr>
            </w:pPr>
            <w:r w:rsidRPr="00EA7843">
              <w:rPr>
                <w:color w:val="000000"/>
              </w:rPr>
              <w:t>Заместитель начальник отдела</w:t>
            </w:r>
          </w:p>
        </w:tc>
        <w:tc>
          <w:tcPr>
            <w:tcW w:w="2160" w:type="dxa"/>
          </w:tcPr>
          <w:p w:rsidR="00305C75" w:rsidRPr="00EA784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392349,37</w:t>
            </w:r>
          </w:p>
        </w:tc>
        <w:tc>
          <w:tcPr>
            <w:tcW w:w="2880" w:type="dxa"/>
            <w:gridSpan w:val="3"/>
          </w:tcPr>
          <w:p w:rsidR="00305C75" w:rsidRPr="00EA7843" w:rsidRDefault="00305C75" w:rsidP="0055180C">
            <w:pPr>
              <w:jc w:val="center"/>
              <w:rPr>
                <w:color w:val="000000"/>
              </w:rPr>
            </w:pPr>
            <w:r w:rsidRPr="00EA7843">
              <w:rPr>
                <w:color w:val="000000"/>
              </w:rPr>
              <w:t>Комната в общежитии (найм)</w:t>
            </w:r>
          </w:p>
        </w:tc>
        <w:tc>
          <w:tcPr>
            <w:tcW w:w="1080" w:type="dxa"/>
          </w:tcPr>
          <w:p w:rsidR="00305C75" w:rsidRPr="00EA7843" w:rsidRDefault="00305C75" w:rsidP="00D94AE2">
            <w:pPr>
              <w:jc w:val="center"/>
              <w:rPr>
                <w:color w:val="000000"/>
              </w:rPr>
            </w:pPr>
            <w:r w:rsidRPr="00EA7843">
              <w:rPr>
                <w:color w:val="000000"/>
              </w:rPr>
              <w:t>15,7</w:t>
            </w:r>
          </w:p>
        </w:tc>
        <w:tc>
          <w:tcPr>
            <w:tcW w:w="1800" w:type="dxa"/>
            <w:gridSpan w:val="2"/>
          </w:tcPr>
          <w:p w:rsidR="00305C75" w:rsidRPr="00EA7843" w:rsidRDefault="00305C75" w:rsidP="00D94AE2">
            <w:pPr>
              <w:jc w:val="center"/>
              <w:rPr>
                <w:color w:val="000000"/>
              </w:rPr>
            </w:pPr>
            <w:r w:rsidRPr="00EA784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EA7843" w:rsidRDefault="00305C75" w:rsidP="00C16817">
            <w:pPr>
              <w:jc w:val="center"/>
              <w:rPr>
                <w:color w:val="000000"/>
              </w:rPr>
            </w:pPr>
            <w:r w:rsidRPr="00EA7843">
              <w:rPr>
                <w:color w:val="000000"/>
              </w:rPr>
              <w:t>легковой-</w:t>
            </w:r>
          </w:p>
          <w:p w:rsidR="00305C75" w:rsidRPr="00EA7843" w:rsidRDefault="00305C75" w:rsidP="00C16817">
            <w:pPr>
              <w:jc w:val="center"/>
              <w:rPr>
                <w:color w:val="000000"/>
              </w:rPr>
            </w:pPr>
            <w:r w:rsidRPr="00EA7843">
              <w:rPr>
                <w:color w:val="000000"/>
              </w:rPr>
              <w:t>Мицубиси Лансер Цедия (индивидуальная)</w:t>
            </w:r>
          </w:p>
        </w:tc>
      </w:tr>
      <w:tr w:rsidR="00305C75" w:rsidRPr="00607B10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EA7843" w:rsidRDefault="00305C75" w:rsidP="00D94AE2">
            <w:pPr>
              <w:rPr>
                <w:color w:val="000000"/>
              </w:rPr>
            </w:pPr>
            <w:r w:rsidRPr="00EA7843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EA784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EA784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234175,36</w:t>
            </w:r>
          </w:p>
        </w:tc>
        <w:tc>
          <w:tcPr>
            <w:tcW w:w="2880" w:type="dxa"/>
            <w:gridSpan w:val="3"/>
          </w:tcPr>
          <w:p w:rsidR="00305C75" w:rsidRPr="00EA7843" w:rsidRDefault="00305C75" w:rsidP="0055180C">
            <w:pPr>
              <w:jc w:val="center"/>
              <w:rPr>
                <w:color w:val="000000"/>
              </w:rPr>
            </w:pPr>
            <w:r w:rsidRPr="00EA7843">
              <w:rPr>
                <w:color w:val="000000"/>
              </w:rPr>
              <w:t>Квартира</w:t>
            </w:r>
          </w:p>
          <w:p w:rsidR="00305C75" w:rsidRPr="00EA7843" w:rsidRDefault="00305C75" w:rsidP="0055180C">
            <w:pPr>
              <w:jc w:val="center"/>
              <w:rPr>
                <w:color w:val="000000"/>
              </w:rPr>
            </w:pPr>
            <w:r w:rsidRPr="00EA7843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EA7843" w:rsidRDefault="00305C75" w:rsidP="00D94AE2">
            <w:pPr>
              <w:jc w:val="center"/>
              <w:rPr>
                <w:color w:val="000000"/>
              </w:rPr>
            </w:pPr>
            <w:r w:rsidRPr="00EA7843">
              <w:rPr>
                <w:color w:val="000000"/>
              </w:rPr>
              <w:t>40,3</w:t>
            </w:r>
          </w:p>
        </w:tc>
        <w:tc>
          <w:tcPr>
            <w:tcW w:w="1800" w:type="dxa"/>
            <w:gridSpan w:val="2"/>
          </w:tcPr>
          <w:p w:rsidR="00305C75" w:rsidRPr="00EA7843" w:rsidRDefault="00305C75" w:rsidP="00D94AE2">
            <w:pPr>
              <w:jc w:val="center"/>
              <w:rPr>
                <w:color w:val="000000"/>
              </w:rPr>
            </w:pPr>
            <w:r w:rsidRPr="00EA784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EA7843" w:rsidRDefault="00305C75" w:rsidP="00C16817">
            <w:pPr>
              <w:jc w:val="center"/>
              <w:rPr>
                <w:color w:val="000000"/>
              </w:rPr>
            </w:pPr>
            <w:r w:rsidRPr="00EA7843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EA7843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EA7843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EA7843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EA7843" w:rsidRDefault="00305C75" w:rsidP="0055180C">
            <w:pPr>
              <w:jc w:val="center"/>
              <w:rPr>
                <w:color w:val="000000"/>
              </w:rPr>
            </w:pPr>
            <w:r w:rsidRPr="00EA7843">
              <w:rPr>
                <w:color w:val="000000"/>
              </w:rPr>
              <w:t>Комната в общежитии (</w:t>
            </w:r>
            <w:r>
              <w:rPr>
                <w:color w:val="000000"/>
              </w:rPr>
              <w:t>фактическое предоставление</w:t>
            </w:r>
            <w:r w:rsidRPr="00EA7843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EA7843" w:rsidRDefault="00305C75" w:rsidP="00D05149">
            <w:pPr>
              <w:jc w:val="center"/>
              <w:rPr>
                <w:color w:val="000000"/>
              </w:rPr>
            </w:pPr>
            <w:r w:rsidRPr="00EA7843">
              <w:rPr>
                <w:color w:val="000000"/>
              </w:rPr>
              <w:t>15,7</w:t>
            </w:r>
          </w:p>
        </w:tc>
        <w:tc>
          <w:tcPr>
            <w:tcW w:w="1800" w:type="dxa"/>
            <w:gridSpan w:val="2"/>
          </w:tcPr>
          <w:p w:rsidR="00305C75" w:rsidRPr="00EA7843" w:rsidRDefault="00305C75" w:rsidP="00D05149">
            <w:pPr>
              <w:jc w:val="center"/>
              <w:rPr>
                <w:color w:val="000000"/>
              </w:rPr>
            </w:pPr>
            <w:r w:rsidRPr="00EA784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EA7843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EA7843" w:rsidRDefault="00305C75" w:rsidP="00D94AE2">
            <w:pPr>
              <w:rPr>
                <w:color w:val="000000"/>
              </w:rPr>
            </w:pPr>
            <w:r w:rsidRPr="00EA7843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EA784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EA7843" w:rsidRDefault="00305C75" w:rsidP="0055180C">
            <w:pPr>
              <w:jc w:val="center"/>
              <w:rPr>
                <w:color w:val="000000"/>
              </w:rPr>
            </w:pPr>
            <w:r w:rsidRPr="00EA7843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EA784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в общежитии (фактическое предоставление</w:t>
            </w:r>
            <w:r w:rsidRPr="00EA7843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EA7843" w:rsidRDefault="00305C75" w:rsidP="00D94AE2">
            <w:pPr>
              <w:jc w:val="center"/>
              <w:rPr>
                <w:color w:val="000000"/>
              </w:rPr>
            </w:pPr>
            <w:r w:rsidRPr="00EA7843">
              <w:rPr>
                <w:color w:val="000000"/>
              </w:rPr>
              <w:t>15,7</w:t>
            </w:r>
          </w:p>
        </w:tc>
        <w:tc>
          <w:tcPr>
            <w:tcW w:w="1800" w:type="dxa"/>
            <w:gridSpan w:val="2"/>
          </w:tcPr>
          <w:p w:rsidR="00305C75" w:rsidRPr="00EA7843" w:rsidRDefault="00305C75" w:rsidP="00D94AE2">
            <w:pPr>
              <w:jc w:val="center"/>
              <w:rPr>
                <w:color w:val="000000"/>
              </w:rPr>
            </w:pPr>
            <w:r w:rsidRPr="00EA784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EA7843" w:rsidRDefault="00305C75" w:rsidP="00C16817">
            <w:pPr>
              <w:jc w:val="center"/>
              <w:rPr>
                <w:color w:val="000000"/>
              </w:rPr>
            </w:pPr>
            <w:r w:rsidRPr="00EA7843">
              <w:rPr>
                <w:color w:val="000000"/>
              </w:rPr>
              <w:t>-</w:t>
            </w:r>
          </w:p>
        </w:tc>
      </w:tr>
      <w:tr w:rsidR="00305C75" w:rsidRPr="00987356">
        <w:trPr>
          <w:trHeight w:val="95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</w:tcPr>
          <w:p w:rsidR="00305C75" w:rsidRPr="00987356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Цветкова О.П.</w:t>
            </w:r>
          </w:p>
        </w:tc>
        <w:tc>
          <w:tcPr>
            <w:tcW w:w="2109" w:type="dxa"/>
            <w:gridSpan w:val="2"/>
          </w:tcPr>
          <w:p w:rsidR="00305C75" w:rsidRPr="00987356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</w:tcPr>
          <w:p w:rsidR="00305C75" w:rsidRPr="00987356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381543,83</w:t>
            </w:r>
          </w:p>
        </w:tc>
        <w:tc>
          <w:tcPr>
            <w:tcW w:w="2880" w:type="dxa"/>
            <w:gridSpan w:val="3"/>
          </w:tcPr>
          <w:p w:rsidR="00305C75" w:rsidRPr="00987356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987356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40,7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Pr="00987356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987356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987356">
        <w:trPr>
          <w:trHeight w:val="54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385919,93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924</w:t>
            </w: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987356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Субару Форестер (индивидуальная)</w:t>
            </w:r>
          </w:p>
        </w:tc>
      </w:tr>
      <w:tr w:rsidR="00305C75" w:rsidRPr="00987356">
        <w:trPr>
          <w:trHeight w:val="1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9873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  <w:p w:rsidR="00305C75" w:rsidRDefault="00305C75" w:rsidP="00987356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9873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987356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987356">
        <w:trPr>
          <w:trHeight w:val="59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987356" w:rsidRDefault="00305C75" w:rsidP="0055180C">
            <w:pPr>
              <w:jc w:val="center"/>
              <w:rPr>
                <w:color w:val="000000"/>
              </w:rPr>
            </w:pPr>
            <w:r w:rsidRPr="00987356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9873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40,7</w:t>
            </w:r>
          </w:p>
          <w:p w:rsidR="00305C75" w:rsidRPr="00987356" w:rsidRDefault="00305C75" w:rsidP="00987356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Pr="00987356" w:rsidRDefault="00305C75" w:rsidP="00987356">
            <w:pPr>
              <w:jc w:val="center"/>
              <w:rPr>
                <w:color w:val="000000"/>
              </w:rPr>
            </w:pPr>
            <w:r w:rsidRPr="00987356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987356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987356">
        <w:trPr>
          <w:trHeight w:val="21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987356" w:rsidRDefault="00305C75" w:rsidP="0055180C">
            <w:pPr>
              <w:jc w:val="center"/>
              <w:rPr>
                <w:color w:val="000000"/>
              </w:rPr>
            </w:pPr>
            <w:r w:rsidRPr="00987356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987356" w:rsidRDefault="00305C75" w:rsidP="00987356">
            <w:pPr>
              <w:jc w:val="center"/>
              <w:rPr>
                <w:color w:val="000000"/>
              </w:rPr>
            </w:pPr>
            <w:r w:rsidRPr="00987356">
              <w:rPr>
                <w:color w:val="000000"/>
              </w:rPr>
              <w:t>42</w:t>
            </w:r>
          </w:p>
        </w:tc>
        <w:tc>
          <w:tcPr>
            <w:tcW w:w="1800" w:type="dxa"/>
            <w:gridSpan w:val="2"/>
          </w:tcPr>
          <w:p w:rsidR="00305C75" w:rsidRPr="00987356" w:rsidRDefault="00305C75" w:rsidP="00987356">
            <w:pPr>
              <w:jc w:val="center"/>
              <w:rPr>
                <w:color w:val="000000"/>
              </w:rPr>
            </w:pPr>
            <w:r w:rsidRPr="00987356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987356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9C1E16" w:rsidRDefault="00305C75" w:rsidP="00607B10">
            <w:pPr>
              <w:rPr>
                <w:color w:val="000000"/>
              </w:rPr>
            </w:pPr>
            <w:r w:rsidRPr="009C1E16">
              <w:rPr>
                <w:color w:val="000000"/>
              </w:rPr>
              <w:t>Шагин Р.С.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9C1E16" w:rsidRDefault="00305C75" w:rsidP="0055180C">
            <w:pPr>
              <w:jc w:val="center"/>
              <w:rPr>
                <w:color w:val="000000"/>
              </w:rPr>
            </w:pPr>
            <w:r w:rsidRPr="009C1E16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  <w:vMerge w:val="restart"/>
          </w:tcPr>
          <w:p w:rsidR="00305C75" w:rsidRPr="009C1E16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406716,26</w:t>
            </w:r>
          </w:p>
        </w:tc>
        <w:tc>
          <w:tcPr>
            <w:tcW w:w="2880" w:type="dxa"/>
            <w:gridSpan w:val="3"/>
          </w:tcPr>
          <w:p w:rsidR="00305C75" w:rsidRPr="009C1E16" w:rsidRDefault="00305C75" w:rsidP="0055180C">
            <w:pPr>
              <w:jc w:val="center"/>
              <w:rPr>
                <w:color w:val="000000"/>
              </w:rPr>
            </w:pPr>
            <w:r w:rsidRPr="009C1E16">
              <w:rPr>
                <w:color w:val="000000"/>
              </w:rPr>
              <w:t>Жилой дом</w:t>
            </w:r>
          </w:p>
          <w:p w:rsidR="00305C75" w:rsidRPr="009C1E16" w:rsidRDefault="00305C75" w:rsidP="0055180C">
            <w:pPr>
              <w:jc w:val="center"/>
              <w:rPr>
                <w:color w:val="000000"/>
              </w:rPr>
            </w:pPr>
            <w:r w:rsidRPr="009C1E16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9C1E16" w:rsidRDefault="00305C75" w:rsidP="00D05149">
            <w:pPr>
              <w:jc w:val="center"/>
              <w:rPr>
                <w:color w:val="000000"/>
              </w:rPr>
            </w:pPr>
            <w:r w:rsidRPr="009C1E16">
              <w:rPr>
                <w:color w:val="000000"/>
              </w:rPr>
              <w:t>64</w:t>
            </w:r>
          </w:p>
        </w:tc>
        <w:tc>
          <w:tcPr>
            <w:tcW w:w="1800" w:type="dxa"/>
            <w:gridSpan w:val="2"/>
          </w:tcPr>
          <w:p w:rsidR="00305C75" w:rsidRPr="009C1E16" w:rsidRDefault="00305C75" w:rsidP="00D05149">
            <w:pPr>
              <w:jc w:val="center"/>
              <w:rPr>
                <w:color w:val="000000"/>
              </w:rPr>
            </w:pPr>
            <w:r w:rsidRPr="009C1E16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9C1E16" w:rsidRDefault="00305C75" w:rsidP="00C16817">
            <w:pPr>
              <w:jc w:val="center"/>
              <w:rPr>
                <w:color w:val="000000"/>
              </w:rPr>
            </w:pPr>
            <w:r w:rsidRPr="009C1E16">
              <w:rPr>
                <w:color w:val="000000"/>
              </w:rPr>
              <w:t>Автомобиль легковой</w:t>
            </w:r>
          </w:p>
          <w:p w:rsidR="00305C75" w:rsidRPr="009C1E16" w:rsidRDefault="00305C75" w:rsidP="00C16817">
            <w:pPr>
              <w:jc w:val="center"/>
              <w:rPr>
                <w:color w:val="000000"/>
              </w:rPr>
            </w:pPr>
            <w:r w:rsidRPr="009C1E16">
              <w:rPr>
                <w:color w:val="000000"/>
              </w:rPr>
              <w:t>Нисан Пульсар</w:t>
            </w:r>
          </w:p>
          <w:p w:rsidR="00305C75" w:rsidRPr="009C1E16" w:rsidRDefault="00305C75" w:rsidP="00C16817">
            <w:pPr>
              <w:jc w:val="center"/>
              <w:rPr>
                <w:color w:val="000000"/>
              </w:rPr>
            </w:pPr>
            <w:r w:rsidRPr="009C1E16">
              <w:rPr>
                <w:color w:val="000000"/>
              </w:rPr>
              <w:t>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607B10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9C1E16" w:rsidRDefault="00305C75" w:rsidP="0055180C">
            <w:pPr>
              <w:jc w:val="center"/>
              <w:rPr>
                <w:color w:val="000000"/>
              </w:rPr>
            </w:pPr>
            <w:r w:rsidRPr="009C1E16">
              <w:rPr>
                <w:color w:val="000000"/>
              </w:rPr>
              <w:t>Комната (фактическое предоставление)</w:t>
            </w:r>
          </w:p>
        </w:tc>
        <w:tc>
          <w:tcPr>
            <w:tcW w:w="1080" w:type="dxa"/>
          </w:tcPr>
          <w:p w:rsidR="00305C75" w:rsidRPr="009C1E16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800" w:type="dxa"/>
            <w:gridSpan w:val="2"/>
          </w:tcPr>
          <w:p w:rsidR="00305C75" w:rsidRPr="009C1E16" w:rsidRDefault="00305C75" w:rsidP="00D05149">
            <w:pPr>
              <w:jc w:val="center"/>
              <w:rPr>
                <w:color w:val="000000"/>
              </w:rPr>
            </w:pPr>
            <w:r w:rsidRPr="009C1E16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rPr>
          <w:trHeight w:val="28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F754FE">
            <w:pPr>
              <w:jc w:val="center"/>
            </w:pPr>
            <w:r w:rsidRPr="00D13AC5">
              <w:t xml:space="preserve">Шестакова Ю.Д. 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Заместитель начальника отдела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459174, 83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F754FE">
            <w:pPr>
              <w:jc w:val="center"/>
            </w:pPr>
            <w:r w:rsidRPr="00D13AC5">
              <w:t>54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F754FE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Автомобиль легковой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Нисан Кашкай (индивидуальная)</w:t>
            </w: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F754FE">
            <w:pPr>
              <w:jc w:val="center"/>
            </w:pPr>
            <w:r w:rsidRPr="00D13AC5">
              <w:t>дочь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F754FE">
            <w:pPr>
              <w:jc w:val="center"/>
            </w:pPr>
            <w:r w:rsidRPr="00D13AC5">
              <w:t>54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F754FE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91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8B196A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Шитов Д.Е.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 w:rsidRPr="009C1E16">
              <w:rPr>
                <w:color w:val="000000"/>
              </w:rPr>
              <w:t>Заместитель начальника отдела</w:t>
            </w:r>
          </w:p>
          <w:p w:rsidR="00305C75" w:rsidRPr="008B196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</w:tcPr>
          <w:p w:rsidR="00305C75" w:rsidRPr="008B196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463323,51</w:t>
            </w:r>
          </w:p>
        </w:tc>
        <w:tc>
          <w:tcPr>
            <w:tcW w:w="2880" w:type="dxa"/>
            <w:gridSpan w:val="3"/>
          </w:tcPr>
          <w:p w:rsidR="00305C75" w:rsidRPr="005711A3" w:rsidRDefault="00305C75" w:rsidP="0055180C">
            <w:pPr>
              <w:jc w:val="center"/>
              <w:rPr>
                <w:color w:val="000000"/>
              </w:rPr>
            </w:pPr>
            <w:r w:rsidRPr="005711A3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5711A3" w:rsidRDefault="00305C75" w:rsidP="001675C4">
            <w:pPr>
              <w:jc w:val="center"/>
              <w:rPr>
                <w:color w:val="000000"/>
              </w:rPr>
            </w:pPr>
            <w:r w:rsidRPr="005711A3">
              <w:rPr>
                <w:color w:val="000000"/>
              </w:rPr>
              <w:t>58</w:t>
            </w:r>
          </w:p>
        </w:tc>
        <w:tc>
          <w:tcPr>
            <w:tcW w:w="1800" w:type="dxa"/>
            <w:gridSpan w:val="2"/>
          </w:tcPr>
          <w:p w:rsidR="00305C75" w:rsidRPr="005711A3" w:rsidRDefault="00305C75" w:rsidP="001675C4">
            <w:pPr>
              <w:jc w:val="center"/>
              <w:rPr>
                <w:color w:val="000000"/>
              </w:rPr>
            </w:pPr>
            <w:r w:rsidRPr="005711A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711A3" w:rsidRDefault="00305C75" w:rsidP="00C16817">
            <w:pPr>
              <w:jc w:val="center"/>
              <w:rPr>
                <w:color w:val="000000"/>
              </w:rPr>
            </w:pPr>
            <w:r w:rsidRPr="005711A3">
              <w:rPr>
                <w:color w:val="000000"/>
              </w:rPr>
              <w:t>Автомобиль легковой-</w:t>
            </w:r>
          </w:p>
          <w:p w:rsidR="00305C75" w:rsidRPr="005711A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Тойота Королла</w:t>
            </w:r>
          </w:p>
          <w:p w:rsidR="00305C75" w:rsidRPr="005711A3" w:rsidRDefault="00305C75" w:rsidP="00C16817">
            <w:pPr>
              <w:jc w:val="center"/>
              <w:rPr>
                <w:color w:val="000000"/>
              </w:rPr>
            </w:pPr>
            <w:r w:rsidRPr="005711A3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13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9C1E16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8B196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5711A3" w:rsidRDefault="00305C75" w:rsidP="0055180C">
            <w:pPr>
              <w:jc w:val="center"/>
              <w:rPr>
                <w:color w:val="000000"/>
              </w:rPr>
            </w:pPr>
            <w:r w:rsidRPr="005711A3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5711A3" w:rsidRDefault="00305C75" w:rsidP="001675C4">
            <w:pPr>
              <w:jc w:val="center"/>
              <w:rPr>
                <w:color w:val="000000"/>
              </w:rPr>
            </w:pPr>
            <w:r w:rsidRPr="005711A3">
              <w:rPr>
                <w:color w:val="000000"/>
              </w:rPr>
              <w:t>58</w:t>
            </w:r>
          </w:p>
        </w:tc>
        <w:tc>
          <w:tcPr>
            <w:tcW w:w="1800" w:type="dxa"/>
            <w:gridSpan w:val="2"/>
          </w:tcPr>
          <w:p w:rsidR="00305C75" w:rsidRPr="005711A3" w:rsidRDefault="00305C75" w:rsidP="001675C4">
            <w:pPr>
              <w:jc w:val="center"/>
              <w:rPr>
                <w:color w:val="000000"/>
              </w:rPr>
            </w:pPr>
            <w:r w:rsidRPr="005711A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711A3" w:rsidRDefault="00305C75" w:rsidP="00C16817">
            <w:pPr>
              <w:jc w:val="center"/>
              <w:rPr>
                <w:color w:val="000000"/>
              </w:rPr>
            </w:pPr>
            <w:r w:rsidRPr="005711A3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9C1E16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8B196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5711A3" w:rsidRDefault="00305C75" w:rsidP="0055180C">
            <w:pPr>
              <w:jc w:val="center"/>
              <w:rPr>
                <w:color w:val="000000"/>
              </w:rPr>
            </w:pPr>
            <w:r w:rsidRPr="005711A3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5711A3" w:rsidRDefault="00305C75" w:rsidP="001675C4">
            <w:pPr>
              <w:jc w:val="center"/>
              <w:rPr>
                <w:color w:val="000000"/>
              </w:rPr>
            </w:pPr>
            <w:r w:rsidRPr="005711A3">
              <w:rPr>
                <w:color w:val="000000"/>
              </w:rPr>
              <w:t>58</w:t>
            </w:r>
          </w:p>
        </w:tc>
        <w:tc>
          <w:tcPr>
            <w:tcW w:w="1800" w:type="dxa"/>
            <w:gridSpan w:val="2"/>
          </w:tcPr>
          <w:p w:rsidR="00305C75" w:rsidRPr="005711A3" w:rsidRDefault="00305C75" w:rsidP="001675C4">
            <w:pPr>
              <w:jc w:val="center"/>
              <w:rPr>
                <w:color w:val="000000"/>
              </w:rPr>
            </w:pPr>
            <w:r w:rsidRPr="005711A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711A3" w:rsidRDefault="00305C75" w:rsidP="00C16817">
            <w:pPr>
              <w:jc w:val="center"/>
              <w:rPr>
                <w:color w:val="000000"/>
              </w:rPr>
            </w:pPr>
            <w:r w:rsidRPr="005711A3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7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D37DBB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Шишкина Е.Г.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D37DBB" w:rsidRDefault="00305C75" w:rsidP="0055180C">
            <w:pPr>
              <w:jc w:val="center"/>
              <w:rPr>
                <w:color w:val="000000"/>
              </w:rPr>
            </w:pPr>
            <w:r w:rsidRPr="009C1E16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  <w:vMerge w:val="restart"/>
          </w:tcPr>
          <w:p w:rsidR="00305C75" w:rsidRPr="00D37DB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408394,02</w:t>
            </w:r>
          </w:p>
        </w:tc>
        <w:tc>
          <w:tcPr>
            <w:tcW w:w="2880" w:type="dxa"/>
            <w:gridSpan w:val="3"/>
          </w:tcPr>
          <w:p w:rsidR="00305C75" w:rsidRPr="00D37DBB" w:rsidRDefault="00305C75" w:rsidP="0055180C">
            <w:pPr>
              <w:jc w:val="center"/>
              <w:rPr>
                <w:color w:val="000000"/>
              </w:rPr>
            </w:pPr>
            <w:r w:rsidRPr="00D37DBB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37DBB" w:rsidRDefault="00305C75" w:rsidP="00D37DBB">
            <w:pPr>
              <w:jc w:val="center"/>
              <w:rPr>
                <w:color w:val="000000"/>
              </w:rPr>
            </w:pPr>
            <w:r w:rsidRPr="00D37DBB">
              <w:rPr>
                <w:color w:val="000000"/>
              </w:rPr>
              <w:t>44,6</w:t>
            </w:r>
          </w:p>
        </w:tc>
        <w:tc>
          <w:tcPr>
            <w:tcW w:w="1800" w:type="dxa"/>
            <w:gridSpan w:val="2"/>
          </w:tcPr>
          <w:p w:rsidR="00305C75" w:rsidRPr="00D37DBB" w:rsidRDefault="00305C75" w:rsidP="00D37DBB">
            <w:pPr>
              <w:jc w:val="center"/>
              <w:rPr>
                <w:color w:val="000000"/>
              </w:rPr>
            </w:pPr>
            <w:r w:rsidRPr="00D37DB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D37DBB" w:rsidRDefault="00305C75" w:rsidP="00C16817">
            <w:pPr>
              <w:jc w:val="center"/>
              <w:rPr>
                <w:color w:val="000000"/>
              </w:rPr>
            </w:pPr>
            <w:r w:rsidRPr="00D37DBB">
              <w:rPr>
                <w:color w:val="000000"/>
              </w:rPr>
              <w:t>Автомобиль легковой - Тойота Королла</w:t>
            </w:r>
          </w:p>
          <w:p w:rsidR="00305C75" w:rsidRPr="00D37DBB" w:rsidRDefault="00305C75" w:rsidP="00C16817">
            <w:pPr>
              <w:jc w:val="center"/>
              <w:rPr>
                <w:color w:val="000000"/>
              </w:rPr>
            </w:pPr>
            <w:r w:rsidRPr="00D37DBB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D37DBB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D37DB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D37DB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D37DBB" w:rsidRDefault="00305C75" w:rsidP="0055180C">
            <w:pPr>
              <w:jc w:val="center"/>
              <w:rPr>
                <w:color w:val="000000"/>
              </w:rPr>
            </w:pPr>
            <w:r w:rsidRPr="00D37DBB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37DBB" w:rsidRDefault="00305C75" w:rsidP="00D37DBB">
            <w:pPr>
              <w:jc w:val="center"/>
              <w:rPr>
                <w:color w:val="000000"/>
              </w:rPr>
            </w:pPr>
            <w:r w:rsidRPr="00D37DBB">
              <w:rPr>
                <w:color w:val="000000"/>
              </w:rPr>
              <w:t>47,8</w:t>
            </w:r>
          </w:p>
        </w:tc>
        <w:tc>
          <w:tcPr>
            <w:tcW w:w="1800" w:type="dxa"/>
            <w:gridSpan w:val="2"/>
          </w:tcPr>
          <w:p w:rsidR="00305C75" w:rsidRPr="00D37DBB" w:rsidRDefault="00305C75" w:rsidP="00D37DBB">
            <w:pPr>
              <w:jc w:val="center"/>
              <w:rPr>
                <w:color w:val="000000"/>
              </w:rPr>
            </w:pPr>
            <w:r w:rsidRPr="00D37DB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D37DBB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Pr="00D37DB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D37DB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329084,84</w:t>
            </w:r>
          </w:p>
        </w:tc>
        <w:tc>
          <w:tcPr>
            <w:tcW w:w="2880" w:type="dxa"/>
            <w:gridSpan w:val="3"/>
          </w:tcPr>
          <w:p w:rsidR="00305C75" w:rsidRPr="00D37DBB" w:rsidRDefault="00305C75" w:rsidP="0055180C">
            <w:pPr>
              <w:jc w:val="center"/>
              <w:rPr>
                <w:color w:val="000000"/>
              </w:rPr>
            </w:pPr>
            <w:r w:rsidRPr="00D37DBB">
              <w:rPr>
                <w:color w:val="000000"/>
              </w:rPr>
              <w:t>Квартира</w:t>
            </w:r>
          </w:p>
          <w:p w:rsidR="00305C75" w:rsidRPr="00D37DBB" w:rsidRDefault="00305C75" w:rsidP="0055180C">
            <w:pPr>
              <w:jc w:val="center"/>
              <w:rPr>
                <w:color w:val="000000"/>
              </w:rPr>
            </w:pPr>
            <w:r w:rsidRPr="00D37DBB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D37DBB" w:rsidRDefault="00305C75" w:rsidP="00D37DBB">
            <w:pPr>
              <w:jc w:val="center"/>
              <w:rPr>
                <w:color w:val="000000"/>
              </w:rPr>
            </w:pPr>
            <w:r w:rsidRPr="00D37DBB">
              <w:rPr>
                <w:color w:val="000000"/>
              </w:rPr>
              <w:t>47,8</w:t>
            </w:r>
          </w:p>
        </w:tc>
        <w:tc>
          <w:tcPr>
            <w:tcW w:w="1800" w:type="dxa"/>
            <w:gridSpan w:val="2"/>
          </w:tcPr>
          <w:p w:rsidR="00305C75" w:rsidRPr="00D37DBB" w:rsidRDefault="00305C75" w:rsidP="00D37DBB">
            <w:pPr>
              <w:jc w:val="center"/>
              <w:rPr>
                <w:color w:val="000000"/>
              </w:rPr>
            </w:pPr>
            <w:r w:rsidRPr="00D37DB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D37DBB" w:rsidRDefault="00305C75" w:rsidP="00C16817">
            <w:pPr>
              <w:jc w:val="center"/>
              <w:rPr>
                <w:color w:val="000000"/>
              </w:rPr>
            </w:pPr>
            <w:r w:rsidRPr="00D37DBB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6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A83BDB">
            <w:pPr>
              <w:jc w:val="center"/>
            </w:pPr>
            <w:r w:rsidRPr="00D13AC5">
              <w:t>Шошина Н.А.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Заместитель начальника отдела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314954, 79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>36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A83BDB">
            <w:pPr>
              <w:jc w:val="center"/>
            </w:pPr>
            <w:r w:rsidRPr="00D13AC5">
              <w:t>Росси</w:t>
            </w:r>
            <w:r>
              <w:t>я</w:t>
            </w:r>
            <w:r w:rsidRPr="00D13AC5">
              <w:t xml:space="preserve">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1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супруг 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413444,00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(общая долевая)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>58,5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  <w:p w:rsidR="00305C75" w:rsidRPr="00D13AC5" w:rsidRDefault="00305C75" w:rsidP="00C16817">
            <w:pPr>
              <w:jc w:val="center"/>
            </w:pPr>
          </w:p>
        </w:tc>
      </w:tr>
      <w:tr w:rsidR="00305C75" w:rsidRPr="00607B10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D37DBB" w:rsidRDefault="00305C75" w:rsidP="0055180C">
            <w:pPr>
              <w:jc w:val="center"/>
              <w:rPr>
                <w:color w:val="000000"/>
              </w:rPr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37DBB" w:rsidRDefault="00305C75" w:rsidP="00D37DBB">
            <w:pPr>
              <w:jc w:val="center"/>
              <w:rPr>
                <w:color w:val="000000"/>
              </w:rPr>
            </w:pPr>
            <w:r w:rsidRPr="00D13AC5">
              <w:t>36</w:t>
            </w:r>
          </w:p>
        </w:tc>
        <w:tc>
          <w:tcPr>
            <w:tcW w:w="1800" w:type="dxa"/>
            <w:gridSpan w:val="2"/>
          </w:tcPr>
          <w:p w:rsidR="00305C75" w:rsidRPr="00D37DBB" w:rsidRDefault="00305C75" w:rsidP="00D37DBB">
            <w:pPr>
              <w:jc w:val="center"/>
              <w:rPr>
                <w:color w:val="000000"/>
              </w:rPr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Pr="00D37DBB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5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C3AB4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Шубина И.В.</w:t>
            </w:r>
          </w:p>
        </w:tc>
        <w:tc>
          <w:tcPr>
            <w:tcW w:w="2109" w:type="dxa"/>
            <w:gridSpan w:val="2"/>
          </w:tcPr>
          <w:p w:rsidR="00305C75" w:rsidRPr="002C3AB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2160" w:type="dxa"/>
          </w:tcPr>
          <w:p w:rsidR="00305C75" w:rsidRPr="002C3AB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409421,97</w:t>
            </w:r>
          </w:p>
        </w:tc>
        <w:tc>
          <w:tcPr>
            <w:tcW w:w="2880" w:type="dxa"/>
            <w:gridSpan w:val="3"/>
          </w:tcPr>
          <w:p w:rsidR="00305C75" w:rsidRPr="002C3AB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2C3AB4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800" w:type="dxa"/>
            <w:gridSpan w:val="2"/>
          </w:tcPr>
          <w:p w:rsidR="00305C75" w:rsidRPr="002C3AB4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2C3AB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Хонда Фит (индивидуальная)</w:t>
            </w:r>
          </w:p>
        </w:tc>
      </w:tr>
      <w:tr w:rsidR="00305C75" w:rsidRPr="00607B1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Pr="002C3AB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2C3AB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1120070,36</w:t>
            </w:r>
          </w:p>
        </w:tc>
        <w:tc>
          <w:tcPr>
            <w:tcW w:w="2880" w:type="dxa"/>
            <w:gridSpan w:val="3"/>
          </w:tcPr>
          <w:p w:rsidR="00305C75" w:rsidRPr="002C3AB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2C3AB4" w:rsidRDefault="00305C75" w:rsidP="002C3A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800" w:type="dxa"/>
            <w:gridSpan w:val="2"/>
          </w:tcPr>
          <w:p w:rsidR="00305C75" w:rsidRPr="002C3AB4" w:rsidRDefault="00305C75" w:rsidP="002C3A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2C3AB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Вольво С60 (индивидуальная)</w:t>
            </w:r>
          </w:p>
        </w:tc>
      </w:tr>
      <w:tr w:rsidR="00305C75" w:rsidRPr="00607B10">
        <w:trPr>
          <w:trHeight w:val="28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Аллаяров А.Ш.  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Начальник отделения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403161,86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22 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341510,56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22 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55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5648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Архипов Ю.А.</w:t>
            </w:r>
          </w:p>
          <w:p w:rsidR="00305C75" w:rsidRDefault="00305C75" w:rsidP="00564823">
            <w:pPr>
              <w:jc w:val="center"/>
              <w:rPr>
                <w:color w:val="000000"/>
              </w:rPr>
            </w:pPr>
          </w:p>
          <w:p w:rsidR="00305C75" w:rsidRPr="00564823" w:rsidRDefault="00305C75" w:rsidP="00564823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отделения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564823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360806,14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564823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56482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564823" w:rsidRDefault="00305C75" w:rsidP="00A467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800" w:type="dxa"/>
            <w:gridSpan w:val="2"/>
          </w:tcPr>
          <w:p w:rsidR="00305C75" w:rsidRDefault="00305C75" w:rsidP="00A467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564823" w:rsidRDefault="00305C75" w:rsidP="00A467E4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Pr="00564823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64823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A467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41,8</w:t>
            </w:r>
          </w:p>
        </w:tc>
        <w:tc>
          <w:tcPr>
            <w:tcW w:w="1800" w:type="dxa"/>
            <w:gridSpan w:val="2"/>
          </w:tcPr>
          <w:p w:rsidR="00305C75" w:rsidRDefault="00305C75" w:rsidP="00A467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564823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64823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A467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800" w:type="dxa"/>
            <w:gridSpan w:val="2"/>
          </w:tcPr>
          <w:p w:rsidR="00305C75" w:rsidRDefault="00305C75" w:rsidP="00A467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564823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648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F6C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41,8</w:t>
            </w:r>
          </w:p>
        </w:tc>
        <w:tc>
          <w:tcPr>
            <w:tcW w:w="1800" w:type="dxa"/>
            <w:gridSpan w:val="2"/>
          </w:tcPr>
          <w:p w:rsidR="00305C75" w:rsidRDefault="00305C75" w:rsidP="00DF6C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6482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648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F6C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41,8</w:t>
            </w:r>
          </w:p>
        </w:tc>
        <w:tc>
          <w:tcPr>
            <w:tcW w:w="1800" w:type="dxa"/>
            <w:gridSpan w:val="2"/>
          </w:tcPr>
          <w:p w:rsidR="00305C75" w:rsidRDefault="00305C75" w:rsidP="00DF6C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6482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137243" w:rsidRDefault="00305C75" w:rsidP="00AD3640">
            <w:pPr>
              <w:rPr>
                <w:color w:val="000000"/>
              </w:rPr>
            </w:pPr>
            <w:r w:rsidRPr="00137243">
              <w:rPr>
                <w:color w:val="000000"/>
              </w:rPr>
              <w:t>Бармин В.А.</w:t>
            </w:r>
          </w:p>
        </w:tc>
        <w:tc>
          <w:tcPr>
            <w:tcW w:w="2109" w:type="dxa"/>
            <w:gridSpan w:val="2"/>
          </w:tcPr>
          <w:p w:rsidR="00305C75" w:rsidRPr="00137243" w:rsidRDefault="00305C75" w:rsidP="0055180C">
            <w:pPr>
              <w:jc w:val="center"/>
              <w:rPr>
                <w:color w:val="000000"/>
              </w:rPr>
            </w:pPr>
            <w:r w:rsidRPr="00137243"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</w:tcPr>
          <w:p w:rsidR="00305C75" w:rsidRPr="0013724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412160,86</w:t>
            </w:r>
          </w:p>
        </w:tc>
        <w:tc>
          <w:tcPr>
            <w:tcW w:w="2880" w:type="dxa"/>
            <w:gridSpan w:val="3"/>
          </w:tcPr>
          <w:p w:rsidR="00305C75" w:rsidRPr="00137243" w:rsidRDefault="00305C75" w:rsidP="0055180C">
            <w:pPr>
              <w:jc w:val="center"/>
              <w:rPr>
                <w:color w:val="000000"/>
              </w:rPr>
            </w:pPr>
            <w:r w:rsidRPr="00137243">
              <w:rPr>
                <w:color w:val="000000"/>
              </w:rPr>
              <w:t>Ж</w:t>
            </w:r>
            <w:r>
              <w:rPr>
                <w:color w:val="000000"/>
              </w:rPr>
              <w:t>илой дом (фактическое предоставление</w:t>
            </w:r>
            <w:r w:rsidRPr="00137243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137243" w:rsidRDefault="00305C75" w:rsidP="00AD3640">
            <w:pPr>
              <w:jc w:val="center"/>
              <w:rPr>
                <w:color w:val="000000"/>
              </w:rPr>
            </w:pPr>
            <w:r w:rsidRPr="00137243">
              <w:rPr>
                <w:color w:val="000000"/>
              </w:rPr>
              <w:t>63</w:t>
            </w:r>
          </w:p>
        </w:tc>
        <w:tc>
          <w:tcPr>
            <w:tcW w:w="1800" w:type="dxa"/>
            <w:gridSpan w:val="2"/>
          </w:tcPr>
          <w:p w:rsidR="00305C75" w:rsidRPr="00137243" w:rsidRDefault="00305C75" w:rsidP="00AD3640">
            <w:pPr>
              <w:jc w:val="center"/>
              <w:rPr>
                <w:color w:val="000000"/>
              </w:rPr>
            </w:pPr>
            <w:r w:rsidRPr="0013724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37243" w:rsidRDefault="00305C75" w:rsidP="00C16817">
            <w:pPr>
              <w:jc w:val="center"/>
              <w:rPr>
                <w:color w:val="000000"/>
              </w:rPr>
            </w:pPr>
            <w:r w:rsidRPr="00137243">
              <w:rPr>
                <w:color w:val="000000"/>
              </w:rPr>
              <w:t>Автомобиль легковой-</w:t>
            </w:r>
          </w:p>
          <w:p w:rsidR="00305C75" w:rsidRPr="00137243" w:rsidRDefault="00305C75" w:rsidP="00C16817">
            <w:pPr>
              <w:jc w:val="center"/>
              <w:rPr>
                <w:color w:val="000000"/>
              </w:rPr>
            </w:pPr>
            <w:r w:rsidRPr="00137243">
              <w:rPr>
                <w:color w:val="000000"/>
                <w:lang w:val="en-US"/>
              </w:rPr>
              <w:t>Ford</w:t>
            </w:r>
            <w:r w:rsidRPr="00137243">
              <w:rPr>
                <w:color w:val="000000"/>
              </w:rPr>
              <w:t xml:space="preserve"> </w:t>
            </w:r>
            <w:r w:rsidRPr="00137243">
              <w:rPr>
                <w:color w:val="000000"/>
                <w:lang w:val="en-US"/>
              </w:rPr>
              <w:t>Focus</w:t>
            </w:r>
            <w:r w:rsidRPr="00137243">
              <w:rPr>
                <w:color w:val="000000"/>
              </w:rPr>
              <w:t xml:space="preserve"> </w:t>
            </w:r>
            <w:r w:rsidRPr="00137243">
              <w:rPr>
                <w:color w:val="000000"/>
                <w:lang w:val="en-US"/>
              </w:rPr>
              <w:t>II</w:t>
            </w:r>
            <w:r w:rsidRPr="00137243">
              <w:rPr>
                <w:color w:val="000000"/>
              </w:rPr>
              <w:t xml:space="preserve">  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137243" w:rsidRDefault="00305C75" w:rsidP="00AD3640">
            <w:pPr>
              <w:rPr>
                <w:color w:val="000000"/>
              </w:rPr>
            </w:pPr>
            <w:r w:rsidRPr="00137243">
              <w:rPr>
                <w:color w:val="000000"/>
              </w:rPr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Pr="0013724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13724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221336,63</w:t>
            </w:r>
          </w:p>
        </w:tc>
        <w:tc>
          <w:tcPr>
            <w:tcW w:w="2880" w:type="dxa"/>
            <w:gridSpan w:val="3"/>
          </w:tcPr>
          <w:p w:rsidR="00305C75" w:rsidRPr="00137243" w:rsidRDefault="00305C75" w:rsidP="0055180C">
            <w:pPr>
              <w:jc w:val="center"/>
              <w:rPr>
                <w:color w:val="000000"/>
              </w:rPr>
            </w:pPr>
            <w:r w:rsidRPr="00137243">
              <w:rPr>
                <w:color w:val="000000"/>
              </w:rPr>
              <w:t>Ж</w:t>
            </w:r>
            <w:r>
              <w:rPr>
                <w:color w:val="000000"/>
              </w:rPr>
              <w:t>илой дом (фактическое предоставление</w:t>
            </w:r>
            <w:r w:rsidRPr="00137243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137243" w:rsidRDefault="00305C75" w:rsidP="00AD3640">
            <w:pPr>
              <w:jc w:val="center"/>
              <w:rPr>
                <w:color w:val="000000"/>
              </w:rPr>
            </w:pPr>
            <w:r w:rsidRPr="00137243">
              <w:rPr>
                <w:color w:val="000000"/>
              </w:rPr>
              <w:t>63</w:t>
            </w:r>
          </w:p>
        </w:tc>
        <w:tc>
          <w:tcPr>
            <w:tcW w:w="1800" w:type="dxa"/>
            <w:gridSpan w:val="2"/>
          </w:tcPr>
          <w:p w:rsidR="00305C75" w:rsidRPr="00137243" w:rsidRDefault="00305C75" w:rsidP="00AD3640">
            <w:pPr>
              <w:jc w:val="center"/>
              <w:rPr>
                <w:color w:val="000000"/>
              </w:rPr>
            </w:pPr>
            <w:r w:rsidRPr="0013724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37243" w:rsidRDefault="00305C75" w:rsidP="00C16817">
            <w:pPr>
              <w:jc w:val="center"/>
              <w:rPr>
                <w:color w:val="000000"/>
              </w:rPr>
            </w:pPr>
            <w:r w:rsidRPr="00137243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137243" w:rsidRDefault="00305C75" w:rsidP="00AD3640">
            <w:pPr>
              <w:rPr>
                <w:color w:val="000000"/>
              </w:rPr>
            </w:pPr>
            <w:r w:rsidRPr="00137243">
              <w:rPr>
                <w:color w:val="000000"/>
              </w:rPr>
              <w:t xml:space="preserve">Дочь </w:t>
            </w:r>
          </w:p>
        </w:tc>
        <w:tc>
          <w:tcPr>
            <w:tcW w:w="2109" w:type="dxa"/>
            <w:gridSpan w:val="2"/>
          </w:tcPr>
          <w:p w:rsidR="00305C75" w:rsidRPr="0013724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137243" w:rsidRDefault="00305C75" w:rsidP="0055180C">
            <w:pPr>
              <w:jc w:val="center"/>
              <w:rPr>
                <w:color w:val="000000"/>
              </w:rPr>
            </w:pPr>
            <w:r w:rsidRPr="00137243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137243" w:rsidRDefault="00305C75" w:rsidP="0055180C">
            <w:pPr>
              <w:jc w:val="center"/>
              <w:rPr>
                <w:color w:val="000000"/>
              </w:rPr>
            </w:pPr>
            <w:r w:rsidRPr="00137243">
              <w:rPr>
                <w:color w:val="000000"/>
              </w:rPr>
              <w:t>Ж</w:t>
            </w:r>
            <w:r>
              <w:rPr>
                <w:color w:val="000000"/>
              </w:rPr>
              <w:t>илой дом (фактическое предоставление</w:t>
            </w:r>
            <w:r w:rsidRPr="00137243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137243" w:rsidRDefault="00305C75" w:rsidP="00AD3640">
            <w:pPr>
              <w:jc w:val="center"/>
              <w:rPr>
                <w:color w:val="000000"/>
              </w:rPr>
            </w:pPr>
            <w:r w:rsidRPr="00137243">
              <w:rPr>
                <w:color w:val="000000"/>
              </w:rPr>
              <w:t>63</w:t>
            </w:r>
          </w:p>
        </w:tc>
        <w:tc>
          <w:tcPr>
            <w:tcW w:w="1800" w:type="dxa"/>
            <w:gridSpan w:val="2"/>
          </w:tcPr>
          <w:p w:rsidR="00305C75" w:rsidRPr="00137243" w:rsidRDefault="00305C75" w:rsidP="00AD3640">
            <w:pPr>
              <w:jc w:val="center"/>
              <w:rPr>
                <w:color w:val="000000"/>
              </w:rPr>
            </w:pPr>
            <w:r w:rsidRPr="0013724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37243" w:rsidRDefault="00305C75" w:rsidP="00C16817">
            <w:pPr>
              <w:jc w:val="center"/>
              <w:rPr>
                <w:color w:val="000000"/>
              </w:rPr>
            </w:pPr>
            <w:r w:rsidRPr="00137243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137243" w:rsidRDefault="00305C75" w:rsidP="00AD3640">
            <w:pPr>
              <w:rPr>
                <w:color w:val="000000"/>
              </w:rPr>
            </w:pPr>
            <w:r w:rsidRPr="00137243">
              <w:rPr>
                <w:color w:val="000000"/>
              </w:rPr>
              <w:t xml:space="preserve">Дочь </w:t>
            </w:r>
          </w:p>
        </w:tc>
        <w:tc>
          <w:tcPr>
            <w:tcW w:w="2109" w:type="dxa"/>
            <w:gridSpan w:val="2"/>
          </w:tcPr>
          <w:p w:rsidR="00305C75" w:rsidRPr="0013724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137243" w:rsidRDefault="00305C75" w:rsidP="0055180C">
            <w:pPr>
              <w:jc w:val="center"/>
              <w:rPr>
                <w:color w:val="000000"/>
              </w:rPr>
            </w:pPr>
            <w:r w:rsidRPr="00137243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137243" w:rsidRDefault="00305C75" w:rsidP="0055180C">
            <w:pPr>
              <w:jc w:val="center"/>
              <w:rPr>
                <w:color w:val="000000"/>
              </w:rPr>
            </w:pPr>
            <w:r w:rsidRPr="00137243">
              <w:rPr>
                <w:color w:val="000000"/>
              </w:rPr>
              <w:t>Ж</w:t>
            </w:r>
            <w:r>
              <w:rPr>
                <w:color w:val="000000"/>
              </w:rPr>
              <w:t>илой дом (фактическое предоставление</w:t>
            </w:r>
            <w:r w:rsidRPr="00137243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137243" w:rsidRDefault="00305C75" w:rsidP="00AD3640">
            <w:pPr>
              <w:jc w:val="center"/>
              <w:rPr>
                <w:color w:val="000000"/>
              </w:rPr>
            </w:pPr>
            <w:r w:rsidRPr="00137243">
              <w:rPr>
                <w:color w:val="000000"/>
              </w:rPr>
              <w:t>63</w:t>
            </w:r>
          </w:p>
        </w:tc>
        <w:tc>
          <w:tcPr>
            <w:tcW w:w="1800" w:type="dxa"/>
            <w:gridSpan w:val="2"/>
          </w:tcPr>
          <w:p w:rsidR="00305C75" w:rsidRPr="00137243" w:rsidRDefault="00305C75" w:rsidP="00AD3640">
            <w:pPr>
              <w:jc w:val="center"/>
              <w:rPr>
                <w:color w:val="000000"/>
              </w:rPr>
            </w:pPr>
            <w:r w:rsidRPr="0013724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37243" w:rsidRDefault="00305C75" w:rsidP="00C16817">
            <w:pPr>
              <w:jc w:val="center"/>
              <w:rPr>
                <w:color w:val="000000"/>
              </w:rPr>
            </w:pPr>
            <w:r w:rsidRPr="00137243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4B6121">
            <w:r>
              <w:t>Бузагин А.Н.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Начальник отдела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423504,96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4B6121">
            <w:pPr>
              <w:jc w:val="center"/>
            </w:pPr>
            <w:r>
              <w:t>59,1</w:t>
            </w:r>
          </w:p>
        </w:tc>
        <w:tc>
          <w:tcPr>
            <w:tcW w:w="1800" w:type="dxa"/>
            <w:gridSpan w:val="2"/>
          </w:tcPr>
          <w:p w:rsidR="00305C75" w:rsidRDefault="00305C75" w:rsidP="004B612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 Ниссан Альмера  (индивидуальная)</w:t>
            </w:r>
          </w:p>
        </w:tc>
      </w:tr>
      <w:tr w:rsidR="00305C75" w:rsidRPr="00607B10">
        <w:trPr>
          <w:trHeight w:val="115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6430E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Вискунов С.А.</w:t>
            </w:r>
          </w:p>
        </w:tc>
        <w:tc>
          <w:tcPr>
            <w:tcW w:w="2109" w:type="dxa"/>
            <w:gridSpan w:val="2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408785,56</w:t>
            </w: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B6430E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Pr="00B6430E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Легковой автомобиль – </w:t>
            </w:r>
          </w:p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ВАЗ 2114 (индивидуальная)</w:t>
            </w:r>
          </w:p>
        </w:tc>
      </w:tr>
      <w:tr w:rsidR="00305C75" w:rsidRPr="00607B10">
        <w:trPr>
          <w:trHeight w:val="21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326941,0</w:t>
            </w: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B6430E" w:rsidRDefault="00305C75" w:rsidP="00B643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800" w:type="dxa"/>
            <w:gridSpan w:val="2"/>
          </w:tcPr>
          <w:p w:rsidR="00305C75" w:rsidRDefault="00305C75" w:rsidP="00B643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B6430E">
            <w:pPr>
              <w:jc w:val="center"/>
              <w:rPr>
                <w:color w:val="000000"/>
              </w:rPr>
            </w:pPr>
          </w:p>
          <w:p w:rsidR="00305C75" w:rsidRDefault="00305C75" w:rsidP="00B6430E">
            <w:pPr>
              <w:jc w:val="center"/>
              <w:rPr>
                <w:color w:val="000000"/>
              </w:rPr>
            </w:pPr>
          </w:p>
          <w:p w:rsidR="00305C75" w:rsidRPr="00B6430E" w:rsidRDefault="00305C75" w:rsidP="00B6430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146D4F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B6430E" w:rsidRDefault="00305C75" w:rsidP="00146D4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Воробьев В.В.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  <w:vMerge w:val="restart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381529,29</w:t>
            </w: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Квартира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B6430E" w:rsidRDefault="00305C75" w:rsidP="00146D4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63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146D4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</w:tc>
      </w:tr>
      <w:tr w:rsidR="00305C75" w:rsidRPr="00146D4F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B6430E" w:rsidRDefault="00305C75" w:rsidP="00146D4F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Квартира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B6430E" w:rsidRDefault="00305C75" w:rsidP="00146D4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42,6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146D4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146D4F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6430E" w:rsidRDefault="00305C75" w:rsidP="00146D4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155630,03</w:t>
            </w: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Квартира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B6430E" w:rsidRDefault="00305C75" w:rsidP="00146D4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42,6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146D4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</w:tc>
      </w:tr>
      <w:tr w:rsidR="00305C75" w:rsidRPr="00146D4F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6430E" w:rsidRDefault="00305C75" w:rsidP="00146D4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Квартира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B6430E" w:rsidRDefault="00305C75" w:rsidP="00146D4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42,6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146D4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</w:tc>
      </w:tr>
      <w:tr w:rsidR="00305C75" w:rsidRPr="00146D4F">
        <w:trPr>
          <w:trHeight w:val="107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5E7C85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Вохминцев С.П.</w:t>
            </w:r>
          </w:p>
        </w:tc>
        <w:tc>
          <w:tcPr>
            <w:tcW w:w="2109" w:type="dxa"/>
            <w:gridSpan w:val="2"/>
          </w:tcPr>
          <w:p w:rsidR="00305C75" w:rsidRPr="005E7C8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</w:tcPr>
          <w:p w:rsidR="00305C75" w:rsidRPr="005E7C8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466431,37</w:t>
            </w:r>
          </w:p>
        </w:tc>
        <w:tc>
          <w:tcPr>
            <w:tcW w:w="2880" w:type="dxa"/>
            <w:gridSpan w:val="3"/>
          </w:tcPr>
          <w:p w:rsidR="00305C75" w:rsidRPr="005E7C85" w:rsidRDefault="00305C75" w:rsidP="0055180C">
            <w:pPr>
              <w:jc w:val="center"/>
              <w:rPr>
                <w:color w:val="000000"/>
              </w:rPr>
            </w:pPr>
            <w:r w:rsidRPr="005E7C85">
              <w:rPr>
                <w:color w:val="000000"/>
              </w:rPr>
              <w:t>Квартира</w:t>
            </w:r>
          </w:p>
          <w:p w:rsidR="00305C75" w:rsidRPr="005E7C85" w:rsidRDefault="00305C75" w:rsidP="0055180C">
            <w:pPr>
              <w:jc w:val="center"/>
              <w:rPr>
                <w:color w:val="000000"/>
              </w:rPr>
            </w:pPr>
            <w:r w:rsidRPr="005E7C85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5E7C85" w:rsidRDefault="00305C75" w:rsidP="009E70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87,3</w:t>
            </w:r>
          </w:p>
        </w:tc>
        <w:tc>
          <w:tcPr>
            <w:tcW w:w="1800" w:type="dxa"/>
            <w:gridSpan w:val="2"/>
          </w:tcPr>
          <w:p w:rsidR="00305C75" w:rsidRPr="005E7C85" w:rsidRDefault="00305C75" w:rsidP="009E70B5">
            <w:pPr>
              <w:jc w:val="center"/>
              <w:rPr>
                <w:color w:val="000000"/>
              </w:rPr>
            </w:pPr>
            <w:r w:rsidRPr="005E7C8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E7C8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ВАЗ 21213 (индивидуальная)</w:t>
            </w:r>
          </w:p>
        </w:tc>
      </w:tr>
      <w:tr w:rsidR="00305C75" w:rsidRPr="00146D4F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279837,19</w:t>
            </w:r>
          </w:p>
        </w:tc>
        <w:tc>
          <w:tcPr>
            <w:tcW w:w="2880" w:type="dxa"/>
            <w:gridSpan w:val="3"/>
          </w:tcPr>
          <w:p w:rsidR="00305C75" w:rsidRPr="005E7C85" w:rsidRDefault="00305C75" w:rsidP="0055180C">
            <w:pPr>
              <w:jc w:val="center"/>
              <w:rPr>
                <w:color w:val="000000"/>
              </w:rPr>
            </w:pPr>
            <w:r w:rsidRPr="005E7C85">
              <w:rPr>
                <w:color w:val="000000"/>
              </w:rPr>
              <w:t>Квартира</w:t>
            </w:r>
          </w:p>
          <w:p w:rsidR="00305C75" w:rsidRPr="005E7C85" w:rsidRDefault="00305C75" w:rsidP="0055180C">
            <w:pPr>
              <w:jc w:val="center"/>
              <w:rPr>
                <w:color w:val="000000"/>
              </w:rPr>
            </w:pPr>
            <w:r w:rsidRPr="005E7C85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5E7C85" w:rsidRDefault="00305C75" w:rsidP="009E70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87,3</w:t>
            </w:r>
          </w:p>
        </w:tc>
        <w:tc>
          <w:tcPr>
            <w:tcW w:w="1800" w:type="dxa"/>
            <w:gridSpan w:val="2"/>
          </w:tcPr>
          <w:p w:rsidR="00305C75" w:rsidRPr="005E7C85" w:rsidRDefault="00305C75" w:rsidP="009E70B5">
            <w:pPr>
              <w:jc w:val="center"/>
              <w:rPr>
                <w:color w:val="000000"/>
              </w:rPr>
            </w:pPr>
            <w:r w:rsidRPr="005E7C8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Тойота Королла (индивидуальная)</w:t>
            </w:r>
          </w:p>
        </w:tc>
      </w:tr>
      <w:tr w:rsidR="00305C75" w:rsidRPr="00146D4F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5E7C85" w:rsidRDefault="00305C75" w:rsidP="0055180C">
            <w:pPr>
              <w:jc w:val="center"/>
              <w:rPr>
                <w:color w:val="000000"/>
              </w:rPr>
            </w:pPr>
            <w:r w:rsidRPr="005E7C85">
              <w:rPr>
                <w:color w:val="000000"/>
              </w:rPr>
              <w:t>Квартира</w:t>
            </w:r>
          </w:p>
          <w:p w:rsidR="00305C75" w:rsidRPr="005E7C85" w:rsidRDefault="00305C75" w:rsidP="0055180C">
            <w:pPr>
              <w:jc w:val="center"/>
              <w:rPr>
                <w:color w:val="000000"/>
              </w:rPr>
            </w:pPr>
            <w:r w:rsidRPr="005E7C85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5E7C85" w:rsidRDefault="00305C75" w:rsidP="009E70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87,3</w:t>
            </w:r>
          </w:p>
        </w:tc>
        <w:tc>
          <w:tcPr>
            <w:tcW w:w="1800" w:type="dxa"/>
            <w:gridSpan w:val="2"/>
          </w:tcPr>
          <w:p w:rsidR="00305C75" w:rsidRPr="005E7C85" w:rsidRDefault="00305C75" w:rsidP="009E70B5">
            <w:pPr>
              <w:jc w:val="center"/>
              <w:rPr>
                <w:color w:val="000000"/>
              </w:rPr>
            </w:pPr>
            <w:r w:rsidRPr="005E7C8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FF6131">
        <w:trPr>
          <w:trHeight w:val="103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85740" w:rsidRDefault="00305C75" w:rsidP="00FF61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Дударев А.А.</w:t>
            </w:r>
          </w:p>
        </w:tc>
        <w:tc>
          <w:tcPr>
            <w:tcW w:w="2109" w:type="dxa"/>
            <w:gridSpan w:val="2"/>
          </w:tcPr>
          <w:p w:rsidR="00305C75" w:rsidRPr="0068574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</w:tcPr>
          <w:p w:rsidR="00305C75" w:rsidRPr="0068574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358108,11</w:t>
            </w:r>
          </w:p>
        </w:tc>
        <w:tc>
          <w:tcPr>
            <w:tcW w:w="2880" w:type="dxa"/>
            <w:gridSpan w:val="3"/>
          </w:tcPr>
          <w:p w:rsidR="00305C75" w:rsidRPr="0068574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(договор)</w:t>
            </w:r>
          </w:p>
        </w:tc>
        <w:tc>
          <w:tcPr>
            <w:tcW w:w="1080" w:type="dxa"/>
          </w:tcPr>
          <w:p w:rsidR="00305C75" w:rsidRPr="00685740" w:rsidRDefault="00305C75" w:rsidP="00FF61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800" w:type="dxa"/>
            <w:gridSpan w:val="2"/>
          </w:tcPr>
          <w:p w:rsidR="00305C75" w:rsidRPr="00685740" w:rsidRDefault="00305C75" w:rsidP="00FF61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85740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21099 (индивидуальная)</w:t>
            </w:r>
          </w:p>
        </w:tc>
      </w:tr>
      <w:tr w:rsidR="00305C75" w:rsidRPr="00FF6131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FF61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325635,20</w:t>
            </w:r>
          </w:p>
        </w:tc>
        <w:tc>
          <w:tcPr>
            <w:tcW w:w="2880" w:type="dxa"/>
            <w:gridSpan w:val="3"/>
          </w:tcPr>
          <w:p w:rsidR="00305C75" w:rsidRPr="0068574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(договор)</w:t>
            </w:r>
          </w:p>
        </w:tc>
        <w:tc>
          <w:tcPr>
            <w:tcW w:w="1080" w:type="dxa"/>
          </w:tcPr>
          <w:p w:rsidR="00305C75" w:rsidRPr="00685740" w:rsidRDefault="00305C75" w:rsidP="006857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800" w:type="dxa"/>
            <w:gridSpan w:val="2"/>
          </w:tcPr>
          <w:p w:rsidR="00305C75" w:rsidRPr="00685740" w:rsidRDefault="00305C75" w:rsidP="006857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FF6131">
        <w:trPr>
          <w:trHeight w:val="340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4B6121">
            <w:pPr>
              <w:jc w:val="center"/>
            </w:pPr>
            <w:r>
              <w:t>Железняк В.М.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Начальник</w:t>
            </w:r>
          </w:p>
          <w:p w:rsidR="00305C75" w:rsidRDefault="00305C75" w:rsidP="0055180C">
            <w:pPr>
              <w:jc w:val="center"/>
            </w:pPr>
            <w:r>
              <w:t>отдела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440576,04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 w:rsidP="004B6121">
            <w:pPr>
              <w:jc w:val="center"/>
            </w:pPr>
            <w:r>
              <w:t>53,4</w:t>
            </w:r>
          </w:p>
        </w:tc>
        <w:tc>
          <w:tcPr>
            <w:tcW w:w="1800" w:type="dxa"/>
            <w:gridSpan w:val="2"/>
          </w:tcPr>
          <w:p w:rsidR="00305C75" w:rsidRDefault="00305C75" w:rsidP="004B612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 ФОЛЬКСВАГЕН Бора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 w:rsidRPr="00146D4F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146D4F">
            <w:pPr>
              <w:jc w:val="center"/>
              <w:rPr>
                <w:color w:val="000000"/>
              </w:rPr>
            </w:pPr>
            <w:r w:rsidRPr="0036077B">
              <w:rPr>
                <w:color w:val="000000"/>
              </w:rPr>
              <w:t>Загайнов А.В.</w:t>
            </w:r>
          </w:p>
          <w:p w:rsidR="00305C75" w:rsidRDefault="00305C75" w:rsidP="00146D4F">
            <w:pPr>
              <w:jc w:val="center"/>
              <w:rPr>
                <w:color w:val="000000"/>
              </w:rPr>
            </w:pPr>
          </w:p>
          <w:p w:rsidR="00305C75" w:rsidRDefault="00305C75" w:rsidP="00146D4F">
            <w:pPr>
              <w:jc w:val="center"/>
              <w:rPr>
                <w:color w:val="000000"/>
              </w:rPr>
            </w:pPr>
          </w:p>
          <w:p w:rsidR="00305C75" w:rsidRDefault="00305C75" w:rsidP="00146D4F">
            <w:pPr>
              <w:jc w:val="center"/>
              <w:rPr>
                <w:color w:val="000000"/>
              </w:rPr>
            </w:pPr>
          </w:p>
          <w:p w:rsidR="00305C75" w:rsidRDefault="00305C75" w:rsidP="00146D4F">
            <w:pPr>
              <w:jc w:val="center"/>
              <w:rPr>
                <w:color w:val="000000"/>
              </w:rPr>
            </w:pPr>
          </w:p>
          <w:p w:rsidR="00305C75" w:rsidRPr="0036077B" w:rsidRDefault="00305C75" w:rsidP="00146D4F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 w:rsidRPr="0036077B">
              <w:rPr>
                <w:color w:val="000000"/>
              </w:rPr>
              <w:t>Начальник отделения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36077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364181,93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36077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36077B" w:rsidRDefault="00305C75" w:rsidP="0055180C">
            <w:pPr>
              <w:jc w:val="center"/>
              <w:rPr>
                <w:color w:val="000000"/>
              </w:rPr>
            </w:pPr>
            <w:r w:rsidRPr="0036077B">
              <w:rPr>
                <w:color w:val="000000"/>
              </w:rPr>
              <w:t>Дача</w:t>
            </w:r>
          </w:p>
          <w:p w:rsidR="00305C75" w:rsidRPr="0036077B" w:rsidRDefault="00305C75" w:rsidP="0055180C">
            <w:pPr>
              <w:jc w:val="center"/>
              <w:rPr>
                <w:color w:val="000000"/>
              </w:rPr>
            </w:pPr>
            <w:r w:rsidRPr="0036077B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36077B" w:rsidRDefault="00305C75" w:rsidP="00146D4F">
            <w:pPr>
              <w:jc w:val="center"/>
              <w:rPr>
                <w:color w:val="000000"/>
              </w:rPr>
            </w:pPr>
            <w:r w:rsidRPr="0036077B">
              <w:rPr>
                <w:color w:val="000000"/>
              </w:rPr>
              <w:t>19,9</w:t>
            </w:r>
          </w:p>
        </w:tc>
        <w:tc>
          <w:tcPr>
            <w:tcW w:w="1800" w:type="dxa"/>
            <w:gridSpan w:val="2"/>
          </w:tcPr>
          <w:p w:rsidR="00305C75" w:rsidRPr="0036077B" w:rsidRDefault="00305C75" w:rsidP="00146D4F">
            <w:pPr>
              <w:jc w:val="center"/>
              <w:rPr>
                <w:color w:val="000000"/>
              </w:rPr>
            </w:pPr>
            <w:r w:rsidRPr="0036077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 w:rsidRPr="0036077B">
              <w:rPr>
                <w:color w:val="000000"/>
              </w:rPr>
              <w:t>-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Pr="0036077B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146D4F">
        <w:trPr>
          <w:trHeight w:val="58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36077B" w:rsidRDefault="00305C75" w:rsidP="00146D4F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36077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36077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36077B" w:rsidRDefault="00305C75" w:rsidP="0055180C">
            <w:pPr>
              <w:jc w:val="center"/>
              <w:rPr>
                <w:color w:val="000000"/>
              </w:rPr>
            </w:pPr>
            <w:r w:rsidRPr="0036077B">
              <w:rPr>
                <w:color w:val="000000"/>
              </w:rPr>
              <w:t>Гараж</w:t>
            </w:r>
          </w:p>
          <w:p w:rsidR="00305C75" w:rsidRPr="0036077B" w:rsidRDefault="00305C75" w:rsidP="0055180C">
            <w:pPr>
              <w:jc w:val="center"/>
              <w:rPr>
                <w:color w:val="000000"/>
              </w:rPr>
            </w:pPr>
            <w:r w:rsidRPr="0036077B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36077B" w:rsidRDefault="00305C75" w:rsidP="00146D4F">
            <w:pPr>
              <w:jc w:val="center"/>
              <w:rPr>
                <w:color w:val="000000"/>
              </w:rPr>
            </w:pPr>
            <w:r w:rsidRPr="0036077B">
              <w:rPr>
                <w:color w:val="000000"/>
              </w:rPr>
              <w:t>14,5</w:t>
            </w:r>
          </w:p>
        </w:tc>
        <w:tc>
          <w:tcPr>
            <w:tcW w:w="1800" w:type="dxa"/>
            <w:gridSpan w:val="2"/>
          </w:tcPr>
          <w:p w:rsidR="00305C75" w:rsidRPr="0036077B" w:rsidRDefault="00305C75" w:rsidP="00146D4F">
            <w:pPr>
              <w:jc w:val="center"/>
              <w:rPr>
                <w:color w:val="000000"/>
              </w:rPr>
            </w:pPr>
            <w:r w:rsidRPr="0036077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6077B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146D4F">
        <w:trPr>
          <w:trHeight w:val="69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36077B" w:rsidRDefault="00305C75" w:rsidP="00146D4F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36077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36077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  <w:p w:rsidR="00305C75" w:rsidRPr="0036077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36077B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739,84</w:t>
            </w:r>
          </w:p>
        </w:tc>
        <w:tc>
          <w:tcPr>
            <w:tcW w:w="1800" w:type="dxa"/>
            <w:gridSpan w:val="2"/>
          </w:tcPr>
          <w:p w:rsidR="00305C75" w:rsidRPr="0036077B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6077B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146D4F">
        <w:trPr>
          <w:trHeight w:val="6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36077B" w:rsidRDefault="00305C75" w:rsidP="00146D4F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36077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36077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43,1</w:t>
            </w:r>
          </w:p>
        </w:tc>
        <w:tc>
          <w:tcPr>
            <w:tcW w:w="1800" w:type="dxa"/>
            <w:gridSpan w:val="2"/>
          </w:tcPr>
          <w:p w:rsidR="00305C75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6077B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146D4F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36077B" w:rsidRDefault="00305C75" w:rsidP="00146D4F">
            <w:pPr>
              <w:jc w:val="center"/>
              <w:rPr>
                <w:color w:val="000000"/>
              </w:rPr>
            </w:pPr>
            <w:r w:rsidRPr="0036077B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36077B" w:rsidRDefault="00305C75" w:rsidP="0055180C">
            <w:pPr>
              <w:jc w:val="center"/>
              <w:rPr>
                <w:color w:val="000000"/>
              </w:rPr>
            </w:pPr>
            <w:r w:rsidRPr="0036077B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36077B" w:rsidRDefault="00305C75" w:rsidP="0055180C">
            <w:pPr>
              <w:jc w:val="center"/>
              <w:rPr>
                <w:color w:val="000000"/>
              </w:rPr>
            </w:pPr>
            <w:r w:rsidRPr="0036077B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36077B" w:rsidRDefault="00305C75" w:rsidP="0055180C">
            <w:pPr>
              <w:jc w:val="center"/>
              <w:rPr>
                <w:color w:val="000000"/>
              </w:rPr>
            </w:pPr>
            <w:r w:rsidRPr="0036077B">
              <w:rPr>
                <w:color w:val="000000"/>
              </w:rPr>
              <w:t>Квартира</w:t>
            </w:r>
          </w:p>
          <w:p w:rsidR="00305C75" w:rsidRPr="0036077B" w:rsidRDefault="00305C75" w:rsidP="0055180C">
            <w:pPr>
              <w:jc w:val="center"/>
              <w:rPr>
                <w:color w:val="000000"/>
              </w:rPr>
            </w:pPr>
            <w:r w:rsidRPr="0036077B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36077B" w:rsidRDefault="00305C75" w:rsidP="00146D4F">
            <w:pPr>
              <w:jc w:val="center"/>
              <w:rPr>
                <w:color w:val="000000"/>
              </w:rPr>
            </w:pPr>
            <w:r w:rsidRPr="0036077B">
              <w:rPr>
                <w:color w:val="000000"/>
              </w:rPr>
              <w:t>47,9</w:t>
            </w:r>
          </w:p>
        </w:tc>
        <w:tc>
          <w:tcPr>
            <w:tcW w:w="1800" w:type="dxa"/>
            <w:gridSpan w:val="2"/>
          </w:tcPr>
          <w:p w:rsidR="00305C75" w:rsidRPr="0036077B" w:rsidRDefault="00305C75" w:rsidP="00146D4F">
            <w:pPr>
              <w:jc w:val="center"/>
              <w:rPr>
                <w:color w:val="000000"/>
              </w:rPr>
            </w:pPr>
            <w:r w:rsidRPr="0036077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6077B" w:rsidRDefault="00305C75" w:rsidP="00C16817">
            <w:pPr>
              <w:jc w:val="center"/>
              <w:rPr>
                <w:color w:val="000000"/>
              </w:rPr>
            </w:pPr>
            <w:r w:rsidRPr="0036077B">
              <w:rPr>
                <w:color w:val="000000"/>
              </w:rPr>
              <w:t>-</w:t>
            </w:r>
          </w:p>
        </w:tc>
      </w:tr>
      <w:tr w:rsidR="00305C75" w:rsidRPr="00146D4F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276E42" w:rsidRDefault="00305C75" w:rsidP="00146D4F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Игнатьев В.А.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  <w:vMerge w:val="restart"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420333,58</w:t>
            </w:r>
          </w:p>
        </w:tc>
        <w:tc>
          <w:tcPr>
            <w:tcW w:w="2880" w:type="dxa"/>
            <w:gridSpan w:val="3"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Квартира</w:t>
            </w:r>
          </w:p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276E42" w:rsidRDefault="00305C75" w:rsidP="00146D4F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47</w:t>
            </w:r>
          </w:p>
        </w:tc>
        <w:tc>
          <w:tcPr>
            <w:tcW w:w="1800" w:type="dxa"/>
            <w:gridSpan w:val="2"/>
          </w:tcPr>
          <w:p w:rsidR="00305C75" w:rsidRPr="00276E42" w:rsidRDefault="00305C75" w:rsidP="00146D4F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276E42" w:rsidRDefault="00305C75" w:rsidP="00C16817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Автомобиль легковой – ВАЗ 21074</w:t>
            </w:r>
          </w:p>
          <w:p w:rsidR="00305C75" w:rsidRPr="00276E42" w:rsidRDefault="00305C75" w:rsidP="00C16817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(индивидуальная)</w:t>
            </w:r>
          </w:p>
        </w:tc>
      </w:tr>
      <w:tr w:rsidR="00305C75" w:rsidRPr="00146D4F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76E42" w:rsidRDefault="00305C75" w:rsidP="00146D4F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Квартира</w:t>
            </w:r>
          </w:p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276E42" w:rsidRDefault="00305C75" w:rsidP="00146D4F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65</w:t>
            </w:r>
          </w:p>
        </w:tc>
        <w:tc>
          <w:tcPr>
            <w:tcW w:w="1800" w:type="dxa"/>
            <w:gridSpan w:val="2"/>
          </w:tcPr>
          <w:p w:rsidR="00305C75" w:rsidRPr="00276E42" w:rsidRDefault="00305C75" w:rsidP="00146D4F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76E4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146D4F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76E42" w:rsidRDefault="00305C75" w:rsidP="00146D4F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Гаражный бокс</w:t>
            </w:r>
          </w:p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276E42" w:rsidRDefault="00305C75" w:rsidP="00146D4F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33,2</w:t>
            </w:r>
          </w:p>
        </w:tc>
        <w:tc>
          <w:tcPr>
            <w:tcW w:w="1800" w:type="dxa"/>
            <w:gridSpan w:val="2"/>
          </w:tcPr>
          <w:p w:rsidR="00305C75" w:rsidRPr="00276E42" w:rsidRDefault="00305C75" w:rsidP="00146D4F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276E42" w:rsidRDefault="00305C75" w:rsidP="00C16817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 xml:space="preserve">Автомобиль легковой – </w:t>
            </w:r>
            <w:r>
              <w:rPr>
                <w:color w:val="000000"/>
              </w:rPr>
              <w:t>Мазда 6</w:t>
            </w:r>
          </w:p>
          <w:p w:rsidR="00305C75" w:rsidRPr="00276E42" w:rsidRDefault="00305C75" w:rsidP="00C16817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(индивидуальная)</w:t>
            </w:r>
          </w:p>
        </w:tc>
      </w:tr>
      <w:tr w:rsidR="00305C75" w:rsidRPr="00146D4F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76E42" w:rsidRDefault="00305C75" w:rsidP="00146D4F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263435,64</w:t>
            </w:r>
          </w:p>
        </w:tc>
        <w:tc>
          <w:tcPr>
            <w:tcW w:w="2880" w:type="dxa"/>
            <w:gridSpan w:val="3"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Квартира</w:t>
            </w:r>
          </w:p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276E42" w:rsidRDefault="00305C75" w:rsidP="00146D4F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65</w:t>
            </w:r>
          </w:p>
        </w:tc>
        <w:tc>
          <w:tcPr>
            <w:tcW w:w="1800" w:type="dxa"/>
            <w:gridSpan w:val="2"/>
          </w:tcPr>
          <w:p w:rsidR="00305C75" w:rsidRPr="00276E42" w:rsidRDefault="00305C75" w:rsidP="00146D4F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276E42" w:rsidRDefault="00305C75" w:rsidP="00C16817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-</w:t>
            </w:r>
          </w:p>
        </w:tc>
      </w:tr>
      <w:tr w:rsidR="00305C75" w:rsidRPr="00146D4F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76E42" w:rsidRDefault="00305C75" w:rsidP="00146D4F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Квартира</w:t>
            </w:r>
          </w:p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276E42" w:rsidRDefault="00305C75" w:rsidP="00146D4F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65</w:t>
            </w:r>
          </w:p>
        </w:tc>
        <w:tc>
          <w:tcPr>
            <w:tcW w:w="1800" w:type="dxa"/>
            <w:gridSpan w:val="2"/>
          </w:tcPr>
          <w:p w:rsidR="00305C75" w:rsidRPr="00276E42" w:rsidRDefault="00305C75" w:rsidP="00146D4F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276E42" w:rsidRDefault="00305C75" w:rsidP="00C16817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-</w:t>
            </w:r>
          </w:p>
        </w:tc>
      </w:tr>
      <w:tr w:rsidR="00305C75" w:rsidRPr="00146D4F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76E42" w:rsidRDefault="00305C75" w:rsidP="00146D4F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Квартира</w:t>
            </w:r>
          </w:p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276E42" w:rsidRDefault="00305C75" w:rsidP="00146D4F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65</w:t>
            </w:r>
          </w:p>
        </w:tc>
        <w:tc>
          <w:tcPr>
            <w:tcW w:w="1800" w:type="dxa"/>
            <w:gridSpan w:val="2"/>
          </w:tcPr>
          <w:p w:rsidR="00305C75" w:rsidRPr="00276E42" w:rsidRDefault="00305C75" w:rsidP="00146D4F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276E42" w:rsidRDefault="00305C75" w:rsidP="00C16817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-</w:t>
            </w:r>
          </w:p>
        </w:tc>
      </w:tr>
      <w:tr w:rsidR="00305C75" w:rsidRPr="00146D4F">
        <w:trPr>
          <w:trHeight w:val="107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Исаков А.В.</w:t>
            </w:r>
          </w:p>
          <w:p w:rsidR="00305C75" w:rsidRDefault="00305C75" w:rsidP="00146D4F">
            <w:pPr>
              <w:jc w:val="center"/>
              <w:rPr>
                <w:color w:val="000000"/>
              </w:rPr>
            </w:pPr>
          </w:p>
          <w:p w:rsidR="00305C75" w:rsidRDefault="00305C75" w:rsidP="00146D4F">
            <w:pPr>
              <w:jc w:val="center"/>
              <w:rPr>
                <w:color w:val="000000"/>
              </w:rPr>
            </w:pPr>
          </w:p>
          <w:p w:rsidR="00305C75" w:rsidRPr="00305FE2" w:rsidRDefault="00305C75" w:rsidP="00146D4F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отделения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305FE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428156,60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305FE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305FE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Pr="00305FE2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800" w:type="dxa"/>
            <w:gridSpan w:val="2"/>
          </w:tcPr>
          <w:p w:rsidR="00305C75" w:rsidRPr="00305FE2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305FE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146D4F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146D4F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(аренда)</w:t>
            </w:r>
          </w:p>
        </w:tc>
        <w:tc>
          <w:tcPr>
            <w:tcW w:w="1080" w:type="dxa"/>
          </w:tcPr>
          <w:p w:rsidR="00305C75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1760</w:t>
            </w:r>
          </w:p>
        </w:tc>
        <w:tc>
          <w:tcPr>
            <w:tcW w:w="1800" w:type="dxa"/>
            <w:gridSpan w:val="2"/>
          </w:tcPr>
          <w:p w:rsidR="00305C75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05FE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146D4F">
        <w:trPr>
          <w:trHeight w:val="33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146D4F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800" w:type="dxa"/>
            <w:gridSpan w:val="2"/>
          </w:tcPr>
          <w:p w:rsidR="00305C75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05FE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146D4F">
        <w:trPr>
          <w:trHeight w:val="62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48432,21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(аренда)</w:t>
            </w:r>
          </w:p>
        </w:tc>
        <w:tc>
          <w:tcPr>
            <w:tcW w:w="1080" w:type="dxa"/>
          </w:tcPr>
          <w:p w:rsidR="00305C75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37,5</w:t>
            </w:r>
          </w:p>
        </w:tc>
        <w:tc>
          <w:tcPr>
            <w:tcW w:w="1800" w:type="dxa"/>
            <w:gridSpan w:val="2"/>
          </w:tcPr>
          <w:p w:rsidR="00305C75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146D4F">
            <w:pPr>
              <w:jc w:val="center"/>
              <w:rPr>
                <w:color w:val="000000"/>
              </w:rPr>
            </w:pPr>
          </w:p>
          <w:p w:rsidR="00305C75" w:rsidRDefault="00305C75" w:rsidP="00146D4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305FE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146D4F">
        <w:trPr>
          <w:trHeight w:val="46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146D4F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800" w:type="dxa"/>
            <w:gridSpan w:val="2"/>
          </w:tcPr>
          <w:p w:rsidR="00305C75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05FE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146D4F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800" w:type="dxa"/>
            <w:gridSpan w:val="2"/>
          </w:tcPr>
          <w:p w:rsidR="00305C75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05FE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146D4F">
        <w:trPr>
          <w:trHeight w:val="31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800" w:type="dxa"/>
            <w:gridSpan w:val="2"/>
          </w:tcPr>
          <w:p w:rsidR="00305C75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05FE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146D4F">
        <w:trPr>
          <w:trHeight w:val="313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Кабаков В.С.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34438,05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F940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800" w:type="dxa"/>
            <w:gridSpan w:val="2"/>
          </w:tcPr>
          <w:p w:rsidR="00305C75" w:rsidRDefault="00305C75" w:rsidP="00F940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05FE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ВАЗ-2114 (индивидуальная)</w:t>
            </w:r>
          </w:p>
        </w:tc>
      </w:tr>
      <w:tr w:rsidR="00305C75" w:rsidRPr="00146D4F">
        <w:trPr>
          <w:trHeight w:val="57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917769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Кабардин И.А.</w:t>
            </w:r>
          </w:p>
        </w:tc>
        <w:tc>
          <w:tcPr>
            <w:tcW w:w="2109" w:type="dxa"/>
            <w:gridSpan w:val="2"/>
          </w:tcPr>
          <w:p w:rsidR="00305C75" w:rsidRPr="0091776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</w:tcPr>
          <w:p w:rsidR="00305C75" w:rsidRPr="0091776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389232,63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91776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917769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800" w:type="dxa"/>
            <w:gridSpan w:val="2"/>
          </w:tcPr>
          <w:p w:rsidR="00305C75" w:rsidRPr="00917769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91776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146D4F">
        <w:trPr>
          <w:trHeight w:val="54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190777,32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1800" w:type="dxa"/>
            <w:gridSpan w:val="2"/>
          </w:tcPr>
          <w:p w:rsidR="00305C75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91776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146D4F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146D4F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800" w:type="dxa"/>
            <w:gridSpan w:val="2"/>
          </w:tcPr>
          <w:p w:rsidR="00305C75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91776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146D4F">
        <w:trPr>
          <w:trHeight w:val="76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800" w:type="dxa"/>
            <w:gridSpan w:val="2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91776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146D4F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800" w:type="dxa"/>
            <w:gridSpan w:val="2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91776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146D4F">
        <w:trPr>
          <w:trHeight w:val="65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Кисеев М.Г.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415485,58</w:t>
            </w: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 w:val="restart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91776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Тойота Авенсис -2004г. (индивидуальная)</w:t>
            </w:r>
          </w:p>
        </w:tc>
      </w:tr>
      <w:tr w:rsidR="00305C75" w:rsidRPr="00146D4F">
        <w:trPr>
          <w:trHeight w:val="2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DF0F6F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DF0F6F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DF0F6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91776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Тойота Авенсис – 2006г. (индивидуальная)</w:t>
            </w:r>
          </w:p>
        </w:tc>
      </w:tr>
      <w:tr w:rsidR="00305C75" w:rsidRPr="00146D4F">
        <w:trPr>
          <w:trHeight w:val="114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DF0F6F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800" w:type="dxa"/>
            <w:gridSpan w:val="2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91776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146D4F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60985,48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(договор)</w:t>
            </w:r>
          </w:p>
        </w:tc>
        <w:tc>
          <w:tcPr>
            <w:tcW w:w="1080" w:type="dxa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17,5</w:t>
            </w:r>
          </w:p>
        </w:tc>
        <w:tc>
          <w:tcPr>
            <w:tcW w:w="1800" w:type="dxa"/>
            <w:gridSpan w:val="2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91776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146D4F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DF0F6F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800" w:type="dxa"/>
            <w:gridSpan w:val="2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91776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146D4F">
        <w:trPr>
          <w:trHeight w:val="20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114434,00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800" w:type="dxa"/>
            <w:gridSpan w:val="2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91776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146D4F">
        <w:trPr>
          <w:trHeight w:val="20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800" w:type="dxa"/>
            <w:gridSpan w:val="2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146D4F">
        <w:trPr>
          <w:trHeight w:val="54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Киселев А.А.</w:t>
            </w:r>
          </w:p>
          <w:p w:rsidR="00305C75" w:rsidRDefault="00305C75" w:rsidP="00DF0F6F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  <w:vMerge w:val="restart"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384364,45</w:t>
            </w:r>
          </w:p>
        </w:tc>
        <w:tc>
          <w:tcPr>
            <w:tcW w:w="2880" w:type="dxa"/>
            <w:gridSpan w:val="3"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комната (соц.найм)</w:t>
            </w:r>
          </w:p>
        </w:tc>
        <w:tc>
          <w:tcPr>
            <w:tcW w:w="1080" w:type="dxa"/>
          </w:tcPr>
          <w:p w:rsidR="00305C75" w:rsidRPr="0003260F" w:rsidRDefault="00305C75" w:rsidP="0003260F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17</w:t>
            </w:r>
          </w:p>
        </w:tc>
        <w:tc>
          <w:tcPr>
            <w:tcW w:w="1800" w:type="dxa"/>
            <w:gridSpan w:val="2"/>
          </w:tcPr>
          <w:p w:rsidR="00305C75" w:rsidRPr="0003260F" w:rsidRDefault="00305C75" w:rsidP="0003260F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03260F" w:rsidRDefault="00305C75" w:rsidP="00C16817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Автомобиль легковой-</w:t>
            </w:r>
          </w:p>
          <w:p w:rsidR="00305C75" w:rsidRPr="0003260F" w:rsidRDefault="00305C75" w:rsidP="00C16817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Хендай верна  (индивидуальная)</w:t>
            </w:r>
          </w:p>
        </w:tc>
      </w:tr>
      <w:tr w:rsidR="00305C75" w:rsidRPr="00146D4F">
        <w:trPr>
          <w:trHeight w:val="54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DF0F6F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(найм)</w:t>
            </w:r>
          </w:p>
        </w:tc>
        <w:tc>
          <w:tcPr>
            <w:tcW w:w="1080" w:type="dxa"/>
          </w:tcPr>
          <w:p w:rsidR="00305C75" w:rsidRPr="0003260F" w:rsidRDefault="00305C75" w:rsidP="00032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30,7</w:t>
            </w:r>
          </w:p>
        </w:tc>
        <w:tc>
          <w:tcPr>
            <w:tcW w:w="1800" w:type="dxa"/>
            <w:gridSpan w:val="2"/>
          </w:tcPr>
          <w:p w:rsidR="00305C75" w:rsidRPr="0003260F" w:rsidRDefault="00305C75" w:rsidP="00032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03260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146D4F">
        <w:trPr>
          <w:trHeight w:val="33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</w:p>
          <w:p w:rsidR="00305C75" w:rsidRPr="0003260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49492,87</w:t>
            </w:r>
          </w:p>
        </w:tc>
        <w:tc>
          <w:tcPr>
            <w:tcW w:w="2880" w:type="dxa"/>
            <w:gridSpan w:val="3"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</w:t>
            </w:r>
            <w:r w:rsidRPr="0003260F">
              <w:rPr>
                <w:color w:val="000000"/>
              </w:rPr>
              <w:t xml:space="preserve"> (</w:t>
            </w:r>
            <w:r>
              <w:rPr>
                <w:color w:val="000000"/>
              </w:rPr>
              <w:t>фактическое предоставление</w:t>
            </w:r>
            <w:r w:rsidRPr="0003260F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03260F" w:rsidRDefault="00305C75" w:rsidP="00032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11,8</w:t>
            </w:r>
          </w:p>
        </w:tc>
        <w:tc>
          <w:tcPr>
            <w:tcW w:w="1800" w:type="dxa"/>
            <w:gridSpan w:val="2"/>
          </w:tcPr>
          <w:p w:rsidR="00305C75" w:rsidRPr="0003260F" w:rsidRDefault="00305C75" w:rsidP="0003260F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03260F" w:rsidRDefault="00305C75" w:rsidP="00C16817">
            <w:pPr>
              <w:jc w:val="center"/>
              <w:rPr>
                <w:color w:val="000000"/>
              </w:rPr>
            </w:pPr>
          </w:p>
          <w:p w:rsidR="00305C75" w:rsidRPr="0003260F" w:rsidRDefault="00305C75" w:rsidP="00C16817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-</w:t>
            </w:r>
          </w:p>
        </w:tc>
      </w:tr>
      <w:tr w:rsidR="00305C75" w:rsidRPr="00146D4F">
        <w:trPr>
          <w:trHeight w:val="20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DF0F6F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комната (соц.найм)</w:t>
            </w:r>
          </w:p>
        </w:tc>
        <w:tc>
          <w:tcPr>
            <w:tcW w:w="1080" w:type="dxa"/>
          </w:tcPr>
          <w:p w:rsidR="00305C75" w:rsidRPr="0003260F" w:rsidRDefault="00305C75" w:rsidP="006B61AE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17</w:t>
            </w:r>
          </w:p>
        </w:tc>
        <w:tc>
          <w:tcPr>
            <w:tcW w:w="1800" w:type="dxa"/>
            <w:gridSpan w:val="2"/>
          </w:tcPr>
          <w:p w:rsidR="00305C75" w:rsidRPr="0003260F" w:rsidRDefault="00305C75" w:rsidP="006B61AE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03260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146D4F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  <w:p w:rsidR="00305C75" w:rsidRDefault="00305C75" w:rsidP="00DF0F6F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</w:p>
          <w:p w:rsidR="00305C75" w:rsidRPr="0003260F" w:rsidRDefault="00305C75" w:rsidP="0055180C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Комната (фактическое предоставление)</w:t>
            </w:r>
          </w:p>
        </w:tc>
        <w:tc>
          <w:tcPr>
            <w:tcW w:w="1080" w:type="dxa"/>
          </w:tcPr>
          <w:p w:rsidR="00305C75" w:rsidRPr="0003260F" w:rsidRDefault="00305C75" w:rsidP="0003260F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11,8</w:t>
            </w:r>
          </w:p>
        </w:tc>
        <w:tc>
          <w:tcPr>
            <w:tcW w:w="1800" w:type="dxa"/>
            <w:gridSpan w:val="2"/>
          </w:tcPr>
          <w:p w:rsidR="00305C75" w:rsidRPr="0003260F" w:rsidRDefault="00305C75" w:rsidP="0003260F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03260F" w:rsidRDefault="00305C75" w:rsidP="00C16817">
            <w:pPr>
              <w:jc w:val="center"/>
              <w:rPr>
                <w:color w:val="000000"/>
              </w:rPr>
            </w:pPr>
          </w:p>
          <w:p w:rsidR="00305C75" w:rsidRPr="0003260F" w:rsidRDefault="00305C75" w:rsidP="00C16817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-</w:t>
            </w:r>
          </w:p>
        </w:tc>
      </w:tr>
      <w:tr w:rsidR="00305C75" w:rsidRPr="00146D4F">
        <w:trPr>
          <w:trHeight w:val="28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DF0F6F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комната (соц.найм)</w:t>
            </w:r>
          </w:p>
        </w:tc>
        <w:tc>
          <w:tcPr>
            <w:tcW w:w="1080" w:type="dxa"/>
          </w:tcPr>
          <w:p w:rsidR="00305C75" w:rsidRPr="0003260F" w:rsidRDefault="00305C75" w:rsidP="006B61AE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17</w:t>
            </w:r>
          </w:p>
        </w:tc>
        <w:tc>
          <w:tcPr>
            <w:tcW w:w="1800" w:type="dxa"/>
            <w:gridSpan w:val="2"/>
          </w:tcPr>
          <w:p w:rsidR="00305C75" w:rsidRPr="0003260F" w:rsidRDefault="00305C75" w:rsidP="006B61AE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03260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146D4F">
        <w:trPr>
          <w:trHeight w:val="42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  <w:p w:rsidR="00305C75" w:rsidRDefault="00305C75" w:rsidP="00DF0F6F">
            <w:pPr>
              <w:jc w:val="center"/>
              <w:rPr>
                <w:color w:val="000000"/>
              </w:rPr>
            </w:pPr>
          </w:p>
          <w:p w:rsidR="00305C75" w:rsidRDefault="00305C75" w:rsidP="00DF0F6F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Комната (фактическое предоставление)</w:t>
            </w:r>
          </w:p>
        </w:tc>
        <w:tc>
          <w:tcPr>
            <w:tcW w:w="1080" w:type="dxa"/>
          </w:tcPr>
          <w:p w:rsidR="00305C75" w:rsidRPr="0003260F" w:rsidRDefault="00305C75" w:rsidP="0003260F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11,8</w:t>
            </w:r>
          </w:p>
        </w:tc>
        <w:tc>
          <w:tcPr>
            <w:tcW w:w="1800" w:type="dxa"/>
            <w:gridSpan w:val="2"/>
          </w:tcPr>
          <w:p w:rsidR="00305C75" w:rsidRPr="0003260F" w:rsidRDefault="00305C75" w:rsidP="0003260F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03260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146D4F">
        <w:trPr>
          <w:trHeight w:val="39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DF0F6F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комната (соц.найм)</w:t>
            </w:r>
          </w:p>
        </w:tc>
        <w:tc>
          <w:tcPr>
            <w:tcW w:w="1080" w:type="dxa"/>
          </w:tcPr>
          <w:p w:rsidR="00305C75" w:rsidRPr="0003260F" w:rsidRDefault="00305C75" w:rsidP="0003260F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17</w:t>
            </w:r>
          </w:p>
        </w:tc>
        <w:tc>
          <w:tcPr>
            <w:tcW w:w="1800" w:type="dxa"/>
            <w:gridSpan w:val="2"/>
          </w:tcPr>
          <w:p w:rsidR="00305C75" w:rsidRPr="0003260F" w:rsidRDefault="00305C75" w:rsidP="0003260F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03260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146D4F">
        <w:trPr>
          <w:trHeight w:val="19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Калугина О.Г. 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Начальник отделения</w:t>
            </w:r>
          </w:p>
        </w:tc>
        <w:tc>
          <w:tcPr>
            <w:tcW w:w="2160" w:type="dxa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349173,29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(общая долевая)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>30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  <w:p w:rsidR="00305C75" w:rsidRPr="00D13AC5" w:rsidRDefault="00305C75" w:rsidP="00C16817">
            <w:pPr>
              <w:jc w:val="center"/>
            </w:pPr>
          </w:p>
        </w:tc>
      </w:tr>
      <w:tr w:rsidR="00305C75" w:rsidRPr="00146D4F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DF0F6F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  <w:r w:rsidRPr="00D13AC5">
              <w:t>Квартира (общая долевая)</w:t>
            </w:r>
          </w:p>
        </w:tc>
        <w:tc>
          <w:tcPr>
            <w:tcW w:w="1080" w:type="dxa"/>
          </w:tcPr>
          <w:p w:rsidR="00305C75" w:rsidRPr="0003260F" w:rsidRDefault="00305C75" w:rsidP="0003260F">
            <w:pPr>
              <w:jc w:val="center"/>
              <w:rPr>
                <w:color w:val="000000"/>
              </w:rPr>
            </w:pPr>
            <w:r w:rsidRPr="00D13AC5">
              <w:t xml:space="preserve">54 </w:t>
            </w:r>
          </w:p>
        </w:tc>
        <w:tc>
          <w:tcPr>
            <w:tcW w:w="1800" w:type="dxa"/>
            <w:gridSpan w:val="2"/>
          </w:tcPr>
          <w:p w:rsidR="00305C75" w:rsidRPr="0003260F" w:rsidRDefault="00305C75" w:rsidP="0003260F">
            <w:pPr>
              <w:jc w:val="center"/>
              <w:rPr>
                <w:color w:val="000000"/>
              </w:rPr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Pr="0003260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146D4F">
        <w:trPr>
          <w:trHeight w:val="353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A83BDB">
            <w:pPr>
              <w:jc w:val="center"/>
            </w:pPr>
            <w:r w:rsidRPr="00D13AC5">
              <w:t>Князева О.Н.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Начальник отделения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35051,25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>44,7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146D4F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B6430E" w:rsidRDefault="00305C75" w:rsidP="00146D4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Музычкин А.В.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  <w:vMerge w:val="restart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388209,66</w:t>
            </w: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Земельный участок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(аренда)</w:t>
            </w:r>
          </w:p>
        </w:tc>
        <w:tc>
          <w:tcPr>
            <w:tcW w:w="1080" w:type="dxa"/>
          </w:tcPr>
          <w:p w:rsidR="00305C75" w:rsidRPr="00B6430E" w:rsidRDefault="00305C75" w:rsidP="00146D4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816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146D4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Автомобиль легковой – Киа Спектра</w:t>
            </w:r>
          </w:p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(индивидуальная)</w:t>
            </w:r>
          </w:p>
        </w:tc>
      </w:tr>
      <w:tr w:rsidR="00305C75" w:rsidRPr="00146D4F">
        <w:trPr>
          <w:trHeight w:val="74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B6430E" w:rsidRDefault="00305C75" w:rsidP="00146D4F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Квартира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B6430E" w:rsidRDefault="00305C75" w:rsidP="00146D4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73,6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146D4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146D4F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6430E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353493,08</w:t>
            </w: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Квартира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B6430E" w:rsidRDefault="00305C75" w:rsidP="00B6430E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73,6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Дэу  Матиз (индиивдуальная)</w:t>
            </w:r>
          </w:p>
        </w:tc>
      </w:tr>
      <w:tr w:rsidR="00305C75" w:rsidRPr="00146D4F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6430E" w:rsidRDefault="00305C75" w:rsidP="00146D4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Квартира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B6430E" w:rsidRDefault="00305C75" w:rsidP="00146D4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73,6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146D4F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</w:tc>
      </w:tr>
      <w:tr w:rsidR="00305C75" w:rsidRPr="00146D4F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ED6BDA" w:rsidRDefault="00305C75" w:rsidP="00146D4F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Осипова М.С.</w:t>
            </w:r>
          </w:p>
        </w:tc>
        <w:tc>
          <w:tcPr>
            <w:tcW w:w="2109" w:type="dxa"/>
            <w:gridSpan w:val="2"/>
          </w:tcPr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</w:tcPr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342290,68</w:t>
            </w:r>
          </w:p>
        </w:tc>
        <w:tc>
          <w:tcPr>
            <w:tcW w:w="2880" w:type="dxa"/>
            <w:gridSpan w:val="3"/>
          </w:tcPr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 xml:space="preserve">Комната </w:t>
            </w:r>
            <w:r>
              <w:rPr>
                <w:color w:val="000000"/>
              </w:rPr>
              <w:t>в общ</w:t>
            </w:r>
            <w:r w:rsidRPr="00ED6BDA">
              <w:rPr>
                <w:color w:val="000000"/>
              </w:rPr>
              <w:t>ежитии</w:t>
            </w:r>
          </w:p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ED6BDA">
              <w:rPr>
                <w:color w:val="000000"/>
              </w:rPr>
              <w:t>найм)</w:t>
            </w:r>
          </w:p>
        </w:tc>
        <w:tc>
          <w:tcPr>
            <w:tcW w:w="1080" w:type="dxa"/>
          </w:tcPr>
          <w:p w:rsidR="00305C75" w:rsidRPr="00ED6BDA" w:rsidRDefault="00305C75" w:rsidP="00146D4F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22,6</w:t>
            </w:r>
          </w:p>
        </w:tc>
        <w:tc>
          <w:tcPr>
            <w:tcW w:w="1800" w:type="dxa"/>
            <w:gridSpan w:val="2"/>
          </w:tcPr>
          <w:p w:rsidR="00305C75" w:rsidRPr="00ED6BDA" w:rsidRDefault="00305C75" w:rsidP="00146D4F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ED6BDA" w:rsidRDefault="00305C75" w:rsidP="00C16817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-</w:t>
            </w:r>
          </w:p>
        </w:tc>
      </w:tr>
      <w:tr w:rsidR="00305C75" w:rsidRPr="00146D4F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ED6BDA" w:rsidRDefault="00305C75" w:rsidP="00146D4F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Комната в общежитии</w:t>
            </w:r>
          </w:p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ED6BDA">
              <w:rPr>
                <w:color w:val="000000"/>
              </w:rPr>
              <w:t>найм)</w:t>
            </w:r>
          </w:p>
          <w:p w:rsidR="00305C75" w:rsidRPr="00ED6BD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ED6BDA" w:rsidRDefault="00305C75" w:rsidP="00146D4F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22,6</w:t>
            </w:r>
          </w:p>
        </w:tc>
        <w:tc>
          <w:tcPr>
            <w:tcW w:w="1800" w:type="dxa"/>
            <w:gridSpan w:val="2"/>
          </w:tcPr>
          <w:p w:rsidR="00305C75" w:rsidRPr="00ED6BDA" w:rsidRDefault="00305C75" w:rsidP="00146D4F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ED6BDA" w:rsidRDefault="00305C75" w:rsidP="00C16817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-</w:t>
            </w:r>
          </w:p>
        </w:tc>
      </w:tr>
      <w:tr w:rsidR="00305C75" w:rsidRPr="00146D4F">
        <w:trPr>
          <w:trHeight w:val="62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ED6BDA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Павлова А.В.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  <w:vMerge w:val="restart"/>
          </w:tcPr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375401,16</w:t>
            </w:r>
          </w:p>
        </w:tc>
        <w:tc>
          <w:tcPr>
            <w:tcW w:w="2880" w:type="dxa"/>
            <w:gridSpan w:val="3"/>
          </w:tcPr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ED6BDA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1951</w:t>
            </w:r>
          </w:p>
        </w:tc>
        <w:tc>
          <w:tcPr>
            <w:tcW w:w="1800" w:type="dxa"/>
            <w:gridSpan w:val="2"/>
          </w:tcPr>
          <w:p w:rsidR="00305C75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ED6BDA" w:rsidRDefault="00305C75" w:rsidP="00146D4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ED6BD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Дэу Нексия БДС (индивидуальная)</w:t>
            </w:r>
          </w:p>
        </w:tc>
      </w:tr>
      <w:tr w:rsidR="00305C75" w:rsidRPr="00146D4F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146D4F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29,7</w:t>
            </w:r>
          </w:p>
        </w:tc>
        <w:tc>
          <w:tcPr>
            <w:tcW w:w="1800" w:type="dxa"/>
            <w:gridSpan w:val="2"/>
          </w:tcPr>
          <w:p w:rsidR="00305C75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ED6BD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146D4F">
        <w:trPr>
          <w:trHeight w:val="48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146D4F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73,6</w:t>
            </w:r>
          </w:p>
        </w:tc>
        <w:tc>
          <w:tcPr>
            <w:tcW w:w="1800" w:type="dxa"/>
            <w:gridSpan w:val="2"/>
          </w:tcPr>
          <w:p w:rsidR="00305C75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ED6BD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146D4F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312A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73,6</w:t>
            </w:r>
          </w:p>
        </w:tc>
        <w:tc>
          <w:tcPr>
            <w:tcW w:w="1800" w:type="dxa"/>
            <w:gridSpan w:val="2"/>
          </w:tcPr>
          <w:p w:rsidR="00305C75" w:rsidRDefault="00305C75" w:rsidP="00312A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ED6BD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146D4F">
        <w:trPr>
          <w:trHeight w:val="123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ED6BDA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Поздников Д.И.</w:t>
            </w:r>
          </w:p>
        </w:tc>
        <w:tc>
          <w:tcPr>
            <w:tcW w:w="2109" w:type="dxa"/>
            <w:gridSpan w:val="2"/>
          </w:tcPr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</w:tcPr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447566,78</w:t>
            </w:r>
          </w:p>
        </w:tc>
        <w:tc>
          <w:tcPr>
            <w:tcW w:w="2880" w:type="dxa"/>
            <w:gridSpan w:val="3"/>
          </w:tcPr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(общая долевая)</w:t>
            </w:r>
          </w:p>
        </w:tc>
        <w:tc>
          <w:tcPr>
            <w:tcW w:w="1080" w:type="dxa"/>
          </w:tcPr>
          <w:p w:rsidR="00305C75" w:rsidRPr="00ED6BDA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22,6</w:t>
            </w:r>
          </w:p>
        </w:tc>
        <w:tc>
          <w:tcPr>
            <w:tcW w:w="1800" w:type="dxa"/>
            <w:gridSpan w:val="2"/>
          </w:tcPr>
          <w:p w:rsidR="00305C75" w:rsidRPr="00ED6BDA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Шевроле Лачетти (индивидуальная)</w:t>
            </w:r>
          </w:p>
          <w:p w:rsidR="00305C75" w:rsidRPr="00ED6BD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146D4F">
        <w:trPr>
          <w:trHeight w:val="13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162264,61</w:t>
            </w:r>
          </w:p>
        </w:tc>
        <w:tc>
          <w:tcPr>
            <w:tcW w:w="2880" w:type="dxa"/>
            <w:gridSpan w:val="3"/>
          </w:tcPr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(общая долевая)</w:t>
            </w:r>
          </w:p>
        </w:tc>
        <w:tc>
          <w:tcPr>
            <w:tcW w:w="1080" w:type="dxa"/>
          </w:tcPr>
          <w:p w:rsidR="00305C75" w:rsidRPr="00ED6BDA" w:rsidRDefault="00305C75" w:rsidP="007B15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22,6</w:t>
            </w:r>
          </w:p>
        </w:tc>
        <w:tc>
          <w:tcPr>
            <w:tcW w:w="1800" w:type="dxa"/>
            <w:gridSpan w:val="2"/>
          </w:tcPr>
          <w:p w:rsidR="00305C75" w:rsidRPr="00ED6BDA" w:rsidRDefault="00305C75" w:rsidP="007B15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146D4F">
        <w:trPr>
          <w:trHeight w:val="39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(общая долевая)</w:t>
            </w:r>
          </w:p>
        </w:tc>
        <w:tc>
          <w:tcPr>
            <w:tcW w:w="1080" w:type="dxa"/>
          </w:tcPr>
          <w:p w:rsidR="00305C75" w:rsidRPr="00ED6BDA" w:rsidRDefault="00305C75" w:rsidP="007B15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22,6</w:t>
            </w:r>
          </w:p>
        </w:tc>
        <w:tc>
          <w:tcPr>
            <w:tcW w:w="1800" w:type="dxa"/>
            <w:gridSpan w:val="2"/>
          </w:tcPr>
          <w:p w:rsidR="00305C75" w:rsidRPr="00ED6BDA" w:rsidRDefault="00305C75" w:rsidP="007B15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146D4F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D6B02" w:rsidRDefault="00305C75" w:rsidP="00146D4F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Пестриков А.В.</w:t>
            </w:r>
          </w:p>
        </w:tc>
        <w:tc>
          <w:tcPr>
            <w:tcW w:w="2109" w:type="dxa"/>
            <w:gridSpan w:val="2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372038,41</w:t>
            </w:r>
          </w:p>
        </w:tc>
        <w:tc>
          <w:tcPr>
            <w:tcW w:w="2880" w:type="dxa"/>
            <w:gridSpan w:val="3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Квартира</w:t>
            </w:r>
          </w:p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BD6B02" w:rsidRDefault="00305C75" w:rsidP="00146D4F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47,7</w:t>
            </w:r>
          </w:p>
        </w:tc>
        <w:tc>
          <w:tcPr>
            <w:tcW w:w="1800" w:type="dxa"/>
            <w:gridSpan w:val="2"/>
          </w:tcPr>
          <w:p w:rsidR="00305C75" w:rsidRPr="00BD6B02" w:rsidRDefault="00305C75" w:rsidP="00146D4F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D6B02" w:rsidRDefault="00305C75" w:rsidP="00C16817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-</w:t>
            </w:r>
          </w:p>
        </w:tc>
      </w:tr>
      <w:tr w:rsidR="00305C75" w:rsidRPr="00146D4F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BD6B02" w:rsidRDefault="00305C75" w:rsidP="00146D4F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 xml:space="preserve">Супруга 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325234,32</w:t>
            </w:r>
          </w:p>
        </w:tc>
        <w:tc>
          <w:tcPr>
            <w:tcW w:w="2880" w:type="dxa"/>
            <w:gridSpan w:val="3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Квартира</w:t>
            </w:r>
          </w:p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BD6B02" w:rsidRDefault="00305C75" w:rsidP="00146D4F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47,7</w:t>
            </w:r>
          </w:p>
        </w:tc>
        <w:tc>
          <w:tcPr>
            <w:tcW w:w="1800" w:type="dxa"/>
            <w:gridSpan w:val="2"/>
          </w:tcPr>
          <w:p w:rsidR="00305C75" w:rsidRPr="00BD6B02" w:rsidRDefault="00305C75" w:rsidP="00146D4F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BD6B02" w:rsidRDefault="00305C75" w:rsidP="00C16817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-</w:t>
            </w:r>
          </w:p>
        </w:tc>
      </w:tr>
      <w:tr w:rsidR="00305C75" w:rsidRPr="00146D4F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BD6B02" w:rsidRDefault="00305C75" w:rsidP="00146D4F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Квартира</w:t>
            </w:r>
          </w:p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BD6B02" w:rsidRDefault="00305C75" w:rsidP="00146D4F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47,7</w:t>
            </w:r>
          </w:p>
        </w:tc>
        <w:tc>
          <w:tcPr>
            <w:tcW w:w="1800" w:type="dxa"/>
            <w:gridSpan w:val="2"/>
          </w:tcPr>
          <w:p w:rsidR="00305C75" w:rsidRPr="00BD6B02" w:rsidRDefault="00305C75" w:rsidP="00146D4F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BD6B0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146D4F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D6B02" w:rsidRDefault="00305C75" w:rsidP="00146D4F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 xml:space="preserve">Дочь </w:t>
            </w:r>
          </w:p>
        </w:tc>
        <w:tc>
          <w:tcPr>
            <w:tcW w:w="2109" w:type="dxa"/>
            <w:gridSpan w:val="2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Квартира</w:t>
            </w:r>
          </w:p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BD6B02" w:rsidRDefault="00305C75" w:rsidP="00146D4F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47,7</w:t>
            </w:r>
          </w:p>
        </w:tc>
        <w:tc>
          <w:tcPr>
            <w:tcW w:w="1800" w:type="dxa"/>
            <w:gridSpan w:val="2"/>
          </w:tcPr>
          <w:p w:rsidR="00305C75" w:rsidRPr="00BD6B02" w:rsidRDefault="00305C75" w:rsidP="00146D4F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D6B02" w:rsidRDefault="00305C75" w:rsidP="00C16817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-</w:t>
            </w:r>
          </w:p>
        </w:tc>
      </w:tr>
      <w:tr w:rsidR="00305C75" w:rsidRPr="00146D4F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D6B02" w:rsidRDefault="00305C75" w:rsidP="00146D4F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 xml:space="preserve">Дочь </w:t>
            </w:r>
          </w:p>
        </w:tc>
        <w:tc>
          <w:tcPr>
            <w:tcW w:w="2109" w:type="dxa"/>
            <w:gridSpan w:val="2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Квартира</w:t>
            </w:r>
          </w:p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BD6B02" w:rsidRDefault="00305C75" w:rsidP="00146D4F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47,7</w:t>
            </w:r>
          </w:p>
        </w:tc>
        <w:tc>
          <w:tcPr>
            <w:tcW w:w="1800" w:type="dxa"/>
            <w:gridSpan w:val="2"/>
          </w:tcPr>
          <w:p w:rsidR="00305C75" w:rsidRPr="00BD6B02" w:rsidRDefault="00305C75" w:rsidP="00146D4F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D6B02" w:rsidRDefault="00305C75" w:rsidP="00C16817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-</w:t>
            </w:r>
          </w:p>
        </w:tc>
      </w:tr>
      <w:tr w:rsidR="00305C75" w:rsidRPr="00146D4F">
        <w:trPr>
          <w:trHeight w:val="66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D6B02" w:rsidRDefault="00305C75" w:rsidP="00312AF5">
            <w:pPr>
              <w:rPr>
                <w:color w:val="000000"/>
              </w:rPr>
            </w:pPr>
            <w:r>
              <w:rPr>
                <w:color w:val="000000"/>
              </w:rPr>
              <w:t>Пономаренко Н.А.</w:t>
            </w:r>
          </w:p>
        </w:tc>
        <w:tc>
          <w:tcPr>
            <w:tcW w:w="2109" w:type="dxa"/>
            <w:gridSpan w:val="2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375749,04</w:t>
            </w:r>
          </w:p>
        </w:tc>
        <w:tc>
          <w:tcPr>
            <w:tcW w:w="2880" w:type="dxa"/>
            <w:gridSpan w:val="3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BD6B02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800" w:type="dxa"/>
            <w:gridSpan w:val="2"/>
          </w:tcPr>
          <w:p w:rsidR="00305C75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146D4F">
            <w:pPr>
              <w:jc w:val="center"/>
              <w:rPr>
                <w:color w:val="000000"/>
              </w:rPr>
            </w:pPr>
          </w:p>
          <w:p w:rsidR="00305C75" w:rsidRPr="00BD6B02" w:rsidRDefault="00305C75" w:rsidP="00146D4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BD6B0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146D4F">
        <w:trPr>
          <w:trHeight w:val="54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207038,04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800" w:type="dxa"/>
            <w:gridSpan w:val="2"/>
          </w:tcPr>
          <w:p w:rsidR="00305C75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BD6B0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146D4F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146D4F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BD6B02" w:rsidRDefault="00305C75" w:rsidP="00312A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800" w:type="dxa"/>
            <w:gridSpan w:val="2"/>
          </w:tcPr>
          <w:p w:rsidR="00305C75" w:rsidRDefault="00305C75" w:rsidP="00312A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312AF5">
            <w:pPr>
              <w:jc w:val="center"/>
              <w:rPr>
                <w:color w:val="000000"/>
              </w:rPr>
            </w:pPr>
          </w:p>
          <w:p w:rsidR="00305C75" w:rsidRPr="00BD6B02" w:rsidRDefault="00305C75" w:rsidP="00312AF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Pr="00BD6B0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146D4F">
        <w:trPr>
          <w:trHeight w:val="42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146D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5685,60</w:t>
            </w:r>
          </w:p>
        </w:tc>
        <w:tc>
          <w:tcPr>
            <w:tcW w:w="2880" w:type="dxa"/>
            <w:gridSpan w:val="3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BD6B02" w:rsidRDefault="00305C75" w:rsidP="00312A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800" w:type="dxa"/>
            <w:gridSpan w:val="2"/>
          </w:tcPr>
          <w:p w:rsidR="00305C75" w:rsidRDefault="00305C75" w:rsidP="00312A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312AF5">
            <w:pPr>
              <w:jc w:val="center"/>
              <w:rPr>
                <w:color w:val="000000"/>
              </w:rPr>
            </w:pPr>
          </w:p>
          <w:p w:rsidR="00305C75" w:rsidRPr="00BD6B02" w:rsidRDefault="00305C75" w:rsidP="00312AF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BD6B0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146D4F">
        <w:trPr>
          <w:trHeight w:val="421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A83BDB">
            <w:pPr>
              <w:jc w:val="center"/>
            </w:pPr>
            <w:r w:rsidRPr="00D13AC5">
              <w:t>Симонова Л.О.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Начальник отделения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428081, 88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(общая долевая)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>74,6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Автомобиль легковой Митсубиши Лансер (индивидуальная)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3D6CAE" w:rsidRDefault="00305C75" w:rsidP="00DB4062">
            <w:pPr>
              <w:rPr>
                <w:color w:val="000000"/>
              </w:rPr>
            </w:pPr>
            <w:r w:rsidRPr="003D6CAE">
              <w:rPr>
                <w:color w:val="000000"/>
              </w:rPr>
              <w:t>Егоров В.Е.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  <w:vMerge w:val="restart"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409122,76</w:t>
            </w:r>
          </w:p>
        </w:tc>
        <w:tc>
          <w:tcPr>
            <w:tcW w:w="2880" w:type="dxa"/>
            <w:gridSpan w:val="3"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Квартира</w:t>
            </w:r>
          </w:p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3D6CAE" w:rsidRDefault="00305C75" w:rsidP="00DB40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800" w:type="dxa"/>
            <w:gridSpan w:val="2"/>
          </w:tcPr>
          <w:p w:rsidR="00305C75" w:rsidRPr="003D6CAE" w:rsidRDefault="00305C75" w:rsidP="00DB4062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3D6CAE" w:rsidRDefault="00305C75" w:rsidP="00C16817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Автомобиль легковой- нисан Альмера</w:t>
            </w:r>
          </w:p>
          <w:p w:rsidR="00305C75" w:rsidRPr="003D6CAE" w:rsidRDefault="00305C75" w:rsidP="00C16817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3D6CAE" w:rsidRDefault="00305C75" w:rsidP="00DB406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Гараж (индивидуальный)</w:t>
            </w:r>
          </w:p>
        </w:tc>
        <w:tc>
          <w:tcPr>
            <w:tcW w:w="1080" w:type="dxa"/>
          </w:tcPr>
          <w:p w:rsidR="00305C75" w:rsidRPr="003D6CAE" w:rsidRDefault="00305C75" w:rsidP="00DB4062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18</w:t>
            </w:r>
          </w:p>
        </w:tc>
        <w:tc>
          <w:tcPr>
            <w:tcW w:w="1800" w:type="dxa"/>
            <w:gridSpan w:val="2"/>
          </w:tcPr>
          <w:p w:rsidR="00305C75" w:rsidRPr="003D6CAE" w:rsidRDefault="00305C75" w:rsidP="00DB4062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D6CAE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3D6CAE" w:rsidRDefault="00305C75" w:rsidP="00DB406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Квартира (</w:t>
            </w:r>
            <w:r>
              <w:rPr>
                <w:color w:val="000000"/>
              </w:rPr>
              <w:t>фактическое предоставление</w:t>
            </w:r>
            <w:r w:rsidRPr="003D6CAE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3D6CAE" w:rsidRDefault="00305C75" w:rsidP="00DB4062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32</w:t>
            </w:r>
          </w:p>
        </w:tc>
        <w:tc>
          <w:tcPr>
            <w:tcW w:w="1800" w:type="dxa"/>
            <w:gridSpan w:val="2"/>
          </w:tcPr>
          <w:p w:rsidR="00305C75" w:rsidRPr="003D6CAE" w:rsidRDefault="00305C75" w:rsidP="00DB4062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D6CAE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3D6CAE" w:rsidRDefault="00305C75" w:rsidP="00DB4062">
            <w:pPr>
              <w:rPr>
                <w:color w:val="000000"/>
              </w:rPr>
            </w:pPr>
            <w:r w:rsidRPr="003D6CAE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316000</w:t>
            </w:r>
          </w:p>
        </w:tc>
        <w:tc>
          <w:tcPr>
            <w:tcW w:w="2880" w:type="dxa"/>
            <w:gridSpan w:val="3"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Квартира</w:t>
            </w:r>
          </w:p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3D6CAE" w:rsidRDefault="00305C75" w:rsidP="00DB4062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32</w:t>
            </w:r>
          </w:p>
        </w:tc>
        <w:tc>
          <w:tcPr>
            <w:tcW w:w="1800" w:type="dxa"/>
            <w:gridSpan w:val="2"/>
          </w:tcPr>
          <w:p w:rsidR="00305C75" w:rsidRPr="003D6CAE" w:rsidRDefault="00305C75" w:rsidP="00DB4062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3D6CAE" w:rsidRDefault="00305C75" w:rsidP="00C16817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-</w:t>
            </w:r>
          </w:p>
          <w:p w:rsidR="00305C75" w:rsidRPr="003D6CAE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DB4062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667D85" w:rsidRDefault="00305C75" w:rsidP="0055180C">
            <w:pPr>
              <w:jc w:val="center"/>
              <w:rPr>
                <w:color w:val="000000"/>
              </w:rPr>
            </w:pPr>
            <w:r w:rsidRPr="00667D85"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Pr="00667D85" w:rsidRDefault="00305C75" w:rsidP="00DB4062">
            <w:pPr>
              <w:jc w:val="center"/>
              <w:rPr>
                <w:color w:val="000000"/>
              </w:rPr>
            </w:pPr>
            <w:r w:rsidRPr="00667D85">
              <w:rPr>
                <w:color w:val="000000"/>
              </w:rPr>
              <w:t>18</w:t>
            </w:r>
          </w:p>
        </w:tc>
        <w:tc>
          <w:tcPr>
            <w:tcW w:w="1800" w:type="dxa"/>
            <w:gridSpan w:val="2"/>
          </w:tcPr>
          <w:p w:rsidR="00305C75" w:rsidRPr="00667D85" w:rsidRDefault="00305C75" w:rsidP="00DB4062">
            <w:pPr>
              <w:jc w:val="center"/>
              <w:rPr>
                <w:color w:val="000000"/>
              </w:rPr>
            </w:pPr>
            <w:r w:rsidRPr="00667D8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0A699C">
            <w:pPr>
              <w:jc w:val="center"/>
            </w:pPr>
            <w:r w:rsidRPr="00D13AC5">
              <w:t>Ермаков П.В.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Начальник отделения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342023,54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</w:t>
            </w:r>
          </w:p>
          <w:p w:rsidR="00305C75" w:rsidRPr="00D13AC5" w:rsidRDefault="00305C75" w:rsidP="0055180C">
            <w:pPr>
              <w:jc w:val="center"/>
            </w:pPr>
            <w:r w:rsidRPr="00D13AC5">
              <w:t>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0A699C">
            <w:pPr>
              <w:jc w:val="center"/>
            </w:pPr>
            <w:r w:rsidRPr="00D13AC5">
              <w:t>47,6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0A699C">
            <w:pPr>
              <w:jc w:val="center"/>
            </w:pPr>
            <w:r w:rsidRPr="00D13AC5">
              <w:t>Россия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Легковой автомобиль Хендай Акцент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0A699C">
            <w:pPr>
              <w:jc w:val="center"/>
            </w:pPr>
            <w:r w:rsidRPr="00D13AC5">
              <w:t>супруга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600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</w:t>
            </w:r>
          </w:p>
          <w:p w:rsidR="00305C75" w:rsidRPr="00D13AC5" w:rsidRDefault="00305C75" w:rsidP="0055180C">
            <w:pPr>
              <w:jc w:val="center"/>
            </w:pPr>
            <w:r w:rsidRPr="00D13AC5">
              <w:t>(общая долевая)</w:t>
            </w:r>
          </w:p>
        </w:tc>
        <w:tc>
          <w:tcPr>
            <w:tcW w:w="1080" w:type="dxa"/>
          </w:tcPr>
          <w:p w:rsidR="00305C75" w:rsidRPr="00D13AC5" w:rsidRDefault="00305C75" w:rsidP="000A699C">
            <w:pPr>
              <w:jc w:val="center"/>
            </w:pPr>
            <w:r w:rsidRPr="00D13AC5">
              <w:t>47,6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0A699C">
            <w:pPr>
              <w:jc w:val="center"/>
            </w:pPr>
            <w:r w:rsidRPr="00D13AC5">
              <w:t>Россия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0A699C">
            <w:pPr>
              <w:jc w:val="center"/>
            </w:pPr>
            <w:r w:rsidRPr="00D13AC5">
              <w:t>дочь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</w:t>
            </w:r>
          </w:p>
          <w:p w:rsidR="00305C75" w:rsidRPr="00D13AC5" w:rsidRDefault="00305C75" w:rsidP="0055180C">
            <w:pPr>
              <w:jc w:val="center"/>
            </w:pPr>
            <w:r w:rsidRPr="00D13AC5">
              <w:t>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0A699C">
            <w:pPr>
              <w:jc w:val="center"/>
            </w:pPr>
            <w:r w:rsidRPr="00D13AC5">
              <w:t>47,6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0A699C">
            <w:pPr>
              <w:jc w:val="center"/>
            </w:pPr>
            <w:r w:rsidRPr="00D13AC5">
              <w:t>Россия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63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A85554" w:rsidRDefault="00305C75" w:rsidP="00E9302A">
            <w:pPr>
              <w:rPr>
                <w:color w:val="000000"/>
              </w:rPr>
            </w:pPr>
            <w:r w:rsidRPr="00A85554">
              <w:rPr>
                <w:color w:val="000000"/>
              </w:rPr>
              <w:t>Зырянов А.А.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  <w:vMerge w:val="restart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380673,82</w:t>
            </w:r>
          </w:p>
        </w:tc>
        <w:tc>
          <w:tcPr>
            <w:tcW w:w="2880" w:type="dxa"/>
            <w:gridSpan w:val="3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Pr="00A85554" w:rsidRDefault="00305C75" w:rsidP="00E9302A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18</w:t>
            </w:r>
          </w:p>
        </w:tc>
        <w:tc>
          <w:tcPr>
            <w:tcW w:w="1800" w:type="dxa"/>
            <w:gridSpan w:val="2"/>
          </w:tcPr>
          <w:p w:rsidR="00305C75" w:rsidRPr="00A85554" w:rsidRDefault="00305C75" w:rsidP="00E9302A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A85554" w:rsidRDefault="00305C75" w:rsidP="00C16817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Автомобиль легковой-</w:t>
            </w:r>
          </w:p>
          <w:p w:rsidR="00305C75" w:rsidRPr="00A85554" w:rsidRDefault="00305C75" w:rsidP="00C16817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Ниссан Альмера</w:t>
            </w:r>
          </w:p>
          <w:p w:rsidR="00305C75" w:rsidRPr="00A85554" w:rsidRDefault="00305C75" w:rsidP="00C16817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46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A85554" w:rsidRDefault="00305C75" w:rsidP="00E9302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Ква</w:t>
            </w:r>
            <w:r>
              <w:rPr>
                <w:color w:val="000000"/>
              </w:rPr>
              <w:t>ртира (фактическое предоставление</w:t>
            </w:r>
            <w:r w:rsidRPr="00C500CA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C500CA" w:rsidRDefault="00305C75" w:rsidP="005235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800" w:type="dxa"/>
            <w:gridSpan w:val="2"/>
          </w:tcPr>
          <w:p w:rsidR="00305C75" w:rsidRPr="00C500CA" w:rsidRDefault="00305C75" w:rsidP="005235DF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A85554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4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2C698B">
            <w:pPr>
              <w:jc w:val="center"/>
            </w:pPr>
            <w:r w:rsidRPr="00D13AC5">
              <w:t xml:space="preserve">Кадыков П.Ю. 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Начальник отдела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361166, 45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Комната в служебном помещении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2C698B">
            <w:pPr>
              <w:jc w:val="center"/>
            </w:pPr>
            <w:r w:rsidRPr="00D13AC5">
              <w:t>12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2C698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Автомобиль легковой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ВАЗ 2107</w:t>
            </w:r>
          </w:p>
          <w:p w:rsidR="00305C75" w:rsidRPr="00A85554" w:rsidRDefault="00305C75" w:rsidP="00C16817">
            <w:pPr>
              <w:jc w:val="center"/>
              <w:rPr>
                <w:color w:val="000000"/>
              </w:rPr>
            </w:pPr>
            <w:r w:rsidRPr="00D13AC5">
              <w:t>(индивидуальная</w:t>
            </w:r>
            <w:r>
              <w:t>)</w:t>
            </w:r>
          </w:p>
        </w:tc>
      </w:tr>
      <w:tr w:rsidR="00305C75" w:rsidRPr="00607B1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2C698B">
            <w:pPr>
              <w:jc w:val="center"/>
            </w:pPr>
            <w:r w:rsidRPr="00D13AC5">
              <w:t>супруга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Комната в служебном помещении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2C698B">
            <w:pPr>
              <w:jc w:val="center"/>
            </w:pPr>
            <w:r w:rsidRPr="00D13AC5">
              <w:t>12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2C698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A8555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0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2C698B">
            <w:pPr>
              <w:jc w:val="center"/>
            </w:pPr>
            <w:r w:rsidRPr="00D13AC5">
              <w:t>дочь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Комната в служебном помещении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2C698B">
            <w:pPr>
              <w:jc w:val="center"/>
            </w:pPr>
            <w:r w:rsidRPr="00D13AC5">
              <w:t>12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2C698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A8555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0F308F" w:rsidRDefault="00305C75" w:rsidP="00607B10">
            <w:pPr>
              <w:rPr>
                <w:color w:val="000000"/>
              </w:rPr>
            </w:pPr>
            <w:r w:rsidRPr="000F308F">
              <w:rPr>
                <w:color w:val="000000"/>
              </w:rPr>
              <w:t>Калинин В.П.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0F308F" w:rsidRDefault="00305C75" w:rsidP="0055180C">
            <w:pPr>
              <w:jc w:val="center"/>
              <w:rPr>
                <w:color w:val="000000"/>
              </w:rPr>
            </w:pPr>
            <w:r w:rsidRPr="000F308F"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  <w:vMerge w:val="restart"/>
          </w:tcPr>
          <w:p w:rsidR="00305C75" w:rsidRPr="000F308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411401,76</w:t>
            </w:r>
          </w:p>
        </w:tc>
        <w:tc>
          <w:tcPr>
            <w:tcW w:w="2880" w:type="dxa"/>
            <w:gridSpan w:val="3"/>
          </w:tcPr>
          <w:p w:rsidR="00305C75" w:rsidRPr="000F308F" w:rsidRDefault="00305C75" w:rsidP="0055180C">
            <w:pPr>
              <w:jc w:val="center"/>
              <w:rPr>
                <w:color w:val="000000"/>
              </w:rPr>
            </w:pPr>
            <w:r w:rsidRPr="000F308F">
              <w:rPr>
                <w:color w:val="000000"/>
              </w:rPr>
              <w:t>Комната</w:t>
            </w:r>
          </w:p>
          <w:p w:rsidR="00305C75" w:rsidRPr="000F308F" w:rsidRDefault="00305C75" w:rsidP="0055180C">
            <w:pPr>
              <w:jc w:val="center"/>
              <w:rPr>
                <w:color w:val="000000"/>
              </w:rPr>
            </w:pPr>
            <w:r w:rsidRPr="000F308F">
              <w:rPr>
                <w:color w:val="000000"/>
              </w:rPr>
              <w:t>(наем)</w:t>
            </w:r>
          </w:p>
        </w:tc>
        <w:tc>
          <w:tcPr>
            <w:tcW w:w="1080" w:type="dxa"/>
          </w:tcPr>
          <w:p w:rsidR="00305C75" w:rsidRPr="000F308F" w:rsidRDefault="00305C75" w:rsidP="00D05149">
            <w:pPr>
              <w:jc w:val="center"/>
              <w:rPr>
                <w:color w:val="000000"/>
              </w:rPr>
            </w:pPr>
            <w:r w:rsidRPr="000F308F">
              <w:rPr>
                <w:color w:val="000000"/>
              </w:rPr>
              <w:t>18</w:t>
            </w:r>
          </w:p>
        </w:tc>
        <w:tc>
          <w:tcPr>
            <w:tcW w:w="1800" w:type="dxa"/>
            <w:gridSpan w:val="2"/>
          </w:tcPr>
          <w:p w:rsidR="00305C75" w:rsidRPr="000F308F" w:rsidRDefault="00305C75" w:rsidP="00D05149">
            <w:pPr>
              <w:jc w:val="center"/>
              <w:rPr>
                <w:color w:val="000000"/>
              </w:rPr>
            </w:pPr>
            <w:r w:rsidRPr="000F308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0F308F" w:rsidRDefault="00305C75" w:rsidP="00C16817">
            <w:pPr>
              <w:jc w:val="center"/>
              <w:rPr>
                <w:color w:val="000000"/>
              </w:rPr>
            </w:pPr>
            <w:r w:rsidRPr="000F308F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0F308F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0F308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0F308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0F308F" w:rsidRDefault="00305C75" w:rsidP="0055180C">
            <w:pPr>
              <w:jc w:val="center"/>
              <w:rPr>
                <w:color w:val="000000"/>
              </w:rPr>
            </w:pPr>
            <w:r w:rsidRPr="000F308F">
              <w:rPr>
                <w:color w:val="000000"/>
              </w:rPr>
              <w:t>Земельный участок (фактическое предоставление)</w:t>
            </w:r>
          </w:p>
        </w:tc>
        <w:tc>
          <w:tcPr>
            <w:tcW w:w="1080" w:type="dxa"/>
          </w:tcPr>
          <w:p w:rsidR="00305C75" w:rsidRPr="000F308F" w:rsidRDefault="00305C75" w:rsidP="00D05149">
            <w:pPr>
              <w:jc w:val="center"/>
              <w:rPr>
                <w:color w:val="000000"/>
              </w:rPr>
            </w:pPr>
            <w:r w:rsidRPr="000F308F">
              <w:rPr>
                <w:color w:val="000000"/>
              </w:rPr>
              <w:t>705</w:t>
            </w:r>
          </w:p>
        </w:tc>
        <w:tc>
          <w:tcPr>
            <w:tcW w:w="1800" w:type="dxa"/>
            <w:gridSpan w:val="2"/>
          </w:tcPr>
          <w:p w:rsidR="00305C75" w:rsidRPr="000F308F" w:rsidRDefault="00305C75" w:rsidP="00D05149">
            <w:pPr>
              <w:jc w:val="center"/>
              <w:rPr>
                <w:color w:val="000000"/>
              </w:rPr>
            </w:pPr>
            <w:r w:rsidRPr="000F308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0F308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0F308F" w:rsidRDefault="00305C75" w:rsidP="00607B10">
            <w:pPr>
              <w:rPr>
                <w:color w:val="000000"/>
              </w:rPr>
            </w:pPr>
            <w:r w:rsidRPr="000F308F">
              <w:rPr>
                <w:color w:val="000000"/>
              </w:rPr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Pr="000F308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0F308F" w:rsidRDefault="00305C75" w:rsidP="0055180C">
            <w:pPr>
              <w:jc w:val="center"/>
              <w:rPr>
                <w:color w:val="000000"/>
              </w:rPr>
            </w:pPr>
            <w:r w:rsidRPr="000F308F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0F308F" w:rsidRDefault="00305C75" w:rsidP="0055180C">
            <w:pPr>
              <w:jc w:val="center"/>
              <w:rPr>
                <w:color w:val="000000"/>
              </w:rPr>
            </w:pPr>
            <w:r w:rsidRPr="000F308F">
              <w:rPr>
                <w:color w:val="000000"/>
              </w:rPr>
              <w:t>Комната</w:t>
            </w:r>
          </w:p>
          <w:p w:rsidR="00305C75" w:rsidRPr="000F308F" w:rsidRDefault="00305C75" w:rsidP="0055180C">
            <w:pPr>
              <w:jc w:val="center"/>
              <w:rPr>
                <w:color w:val="000000"/>
              </w:rPr>
            </w:pPr>
            <w:r w:rsidRPr="000F308F">
              <w:rPr>
                <w:color w:val="000000"/>
              </w:rPr>
              <w:t>(наем)</w:t>
            </w:r>
          </w:p>
        </w:tc>
        <w:tc>
          <w:tcPr>
            <w:tcW w:w="1080" w:type="dxa"/>
          </w:tcPr>
          <w:p w:rsidR="00305C75" w:rsidRPr="000F308F" w:rsidRDefault="00305C75" w:rsidP="00D05149">
            <w:pPr>
              <w:jc w:val="center"/>
              <w:rPr>
                <w:color w:val="000000"/>
              </w:rPr>
            </w:pPr>
            <w:r w:rsidRPr="000F308F">
              <w:rPr>
                <w:color w:val="000000"/>
              </w:rPr>
              <w:t>18</w:t>
            </w:r>
          </w:p>
        </w:tc>
        <w:tc>
          <w:tcPr>
            <w:tcW w:w="1800" w:type="dxa"/>
            <w:gridSpan w:val="2"/>
          </w:tcPr>
          <w:p w:rsidR="00305C75" w:rsidRPr="000F308F" w:rsidRDefault="00305C75" w:rsidP="00D05149">
            <w:pPr>
              <w:jc w:val="center"/>
              <w:rPr>
                <w:color w:val="000000"/>
              </w:rPr>
            </w:pPr>
            <w:r w:rsidRPr="000F308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0F308F" w:rsidRDefault="00305C75" w:rsidP="00C16817">
            <w:pPr>
              <w:jc w:val="center"/>
              <w:rPr>
                <w:color w:val="000000"/>
              </w:rPr>
            </w:pPr>
            <w:r w:rsidRPr="000F308F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0F308F" w:rsidRDefault="00305C75" w:rsidP="00607B10">
            <w:pPr>
              <w:rPr>
                <w:color w:val="000000"/>
              </w:rPr>
            </w:pPr>
            <w:r w:rsidRPr="000F308F">
              <w:rPr>
                <w:color w:val="000000"/>
              </w:rP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Pr="000F308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0F308F" w:rsidRDefault="00305C75" w:rsidP="0055180C">
            <w:pPr>
              <w:jc w:val="center"/>
              <w:rPr>
                <w:color w:val="000000"/>
              </w:rPr>
            </w:pPr>
            <w:r w:rsidRPr="000F308F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0F308F" w:rsidRDefault="00305C75" w:rsidP="0055180C">
            <w:pPr>
              <w:jc w:val="center"/>
              <w:rPr>
                <w:color w:val="000000"/>
              </w:rPr>
            </w:pPr>
            <w:r w:rsidRPr="000F308F">
              <w:rPr>
                <w:color w:val="000000"/>
              </w:rPr>
              <w:t>Комната</w:t>
            </w:r>
          </w:p>
          <w:p w:rsidR="00305C75" w:rsidRPr="000F308F" w:rsidRDefault="00305C75" w:rsidP="0055180C">
            <w:pPr>
              <w:jc w:val="center"/>
              <w:rPr>
                <w:color w:val="000000"/>
              </w:rPr>
            </w:pPr>
            <w:r w:rsidRPr="000F308F">
              <w:rPr>
                <w:color w:val="000000"/>
              </w:rPr>
              <w:t>(наем)</w:t>
            </w:r>
          </w:p>
          <w:p w:rsidR="00305C75" w:rsidRPr="000F308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0F308F" w:rsidRDefault="00305C75" w:rsidP="00D05149">
            <w:pPr>
              <w:jc w:val="center"/>
              <w:rPr>
                <w:color w:val="000000"/>
              </w:rPr>
            </w:pPr>
            <w:r w:rsidRPr="000F308F">
              <w:rPr>
                <w:color w:val="000000"/>
              </w:rPr>
              <w:t>18</w:t>
            </w:r>
          </w:p>
        </w:tc>
        <w:tc>
          <w:tcPr>
            <w:tcW w:w="1800" w:type="dxa"/>
            <w:gridSpan w:val="2"/>
          </w:tcPr>
          <w:p w:rsidR="00305C75" w:rsidRPr="000F308F" w:rsidRDefault="00305C75" w:rsidP="00D05149">
            <w:pPr>
              <w:jc w:val="center"/>
              <w:rPr>
                <w:color w:val="000000"/>
              </w:rPr>
            </w:pPr>
            <w:r w:rsidRPr="000F308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0F308F" w:rsidRDefault="00305C75" w:rsidP="00C16817">
            <w:pPr>
              <w:jc w:val="center"/>
              <w:rPr>
                <w:color w:val="000000"/>
              </w:rPr>
            </w:pPr>
            <w:r w:rsidRPr="000F308F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91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C500CA" w:rsidRDefault="00305C75" w:rsidP="00D95328">
            <w:pPr>
              <w:rPr>
                <w:color w:val="000000"/>
              </w:rPr>
            </w:pPr>
            <w:r w:rsidRPr="00C500CA">
              <w:rPr>
                <w:color w:val="000000"/>
              </w:rPr>
              <w:t>Катков А.С.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  <w:vMerge w:val="restart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488438,65</w:t>
            </w:r>
          </w:p>
        </w:tc>
        <w:tc>
          <w:tcPr>
            <w:tcW w:w="2880" w:type="dxa"/>
            <w:gridSpan w:val="3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Ква</w:t>
            </w:r>
            <w:r>
              <w:rPr>
                <w:color w:val="000000"/>
              </w:rPr>
              <w:t>ртира (фактическое предоставление</w:t>
            </w:r>
            <w:r w:rsidRPr="00C500CA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C500CA" w:rsidRDefault="00305C75" w:rsidP="00D95328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40,4</w:t>
            </w:r>
          </w:p>
        </w:tc>
        <w:tc>
          <w:tcPr>
            <w:tcW w:w="1800" w:type="dxa"/>
            <w:gridSpan w:val="2"/>
          </w:tcPr>
          <w:p w:rsidR="00305C75" w:rsidRPr="00C500CA" w:rsidRDefault="00305C75" w:rsidP="00D95328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C500CA" w:rsidRDefault="00305C75" w:rsidP="00C16817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Автомобиль легковой-</w:t>
            </w:r>
          </w:p>
          <w:p w:rsidR="00305C75" w:rsidRPr="00C500CA" w:rsidRDefault="00305C75" w:rsidP="00C16817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Шевроле Авео  (индивидуальная)</w:t>
            </w:r>
          </w:p>
        </w:tc>
      </w:tr>
      <w:tr w:rsidR="00305C75" w:rsidRPr="00607B10">
        <w:trPr>
          <w:trHeight w:val="2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C500CA" w:rsidRDefault="00305C75" w:rsidP="00D95328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C500CA">
              <w:rPr>
                <w:color w:val="000000"/>
              </w:rPr>
              <w:t>вартира</w:t>
            </w:r>
          </w:p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(</w:t>
            </w:r>
            <w:r>
              <w:rPr>
                <w:color w:val="000000"/>
              </w:rPr>
              <w:t>социальный найм</w:t>
            </w:r>
            <w:r w:rsidRPr="00C500CA">
              <w:rPr>
                <w:color w:val="000000"/>
              </w:rPr>
              <w:t>)</w:t>
            </w:r>
          </w:p>
        </w:tc>
        <w:tc>
          <w:tcPr>
            <w:tcW w:w="1080" w:type="dxa"/>
            <w:vMerge w:val="restart"/>
          </w:tcPr>
          <w:p w:rsidR="00305C75" w:rsidRPr="00C500CA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58,7</w:t>
            </w:r>
          </w:p>
        </w:tc>
        <w:tc>
          <w:tcPr>
            <w:tcW w:w="1800" w:type="dxa"/>
            <w:gridSpan w:val="2"/>
            <w:vMerge w:val="restart"/>
          </w:tcPr>
          <w:p w:rsidR="00305C75" w:rsidRPr="00C500CA" w:rsidRDefault="00305C75" w:rsidP="00C500CA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C500C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C500CA" w:rsidRDefault="00305C75" w:rsidP="00D95328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Pr="00C500CA" w:rsidRDefault="00305C75" w:rsidP="00D95328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Pr="00C500CA" w:rsidRDefault="00305C75" w:rsidP="00D95328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C500CA" w:rsidRDefault="00305C75" w:rsidP="00C16817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Автомобиль легковой-</w:t>
            </w:r>
          </w:p>
          <w:p w:rsidR="00305C75" w:rsidRPr="00C500CA" w:rsidRDefault="00305C75" w:rsidP="00C16817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УАЗ 452 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500CA" w:rsidRDefault="00305C75" w:rsidP="00D95328">
            <w:pPr>
              <w:rPr>
                <w:color w:val="000000"/>
              </w:rPr>
            </w:pPr>
            <w:r w:rsidRPr="00C500CA">
              <w:rPr>
                <w:color w:val="000000"/>
              </w:rPr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173238,59</w:t>
            </w:r>
          </w:p>
        </w:tc>
        <w:tc>
          <w:tcPr>
            <w:tcW w:w="2880" w:type="dxa"/>
            <w:gridSpan w:val="3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Квартира</w:t>
            </w:r>
          </w:p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C500CA" w:rsidRDefault="00305C75" w:rsidP="00D95328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40,4</w:t>
            </w:r>
          </w:p>
        </w:tc>
        <w:tc>
          <w:tcPr>
            <w:tcW w:w="1800" w:type="dxa"/>
            <w:gridSpan w:val="2"/>
          </w:tcPr>
          <w:p w:rsidR="00305C75" w:rsidRPr="00C500CA" w:rsidRDefault="00305C75" w:rsidP="00D95328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500CA" w:rsidRDefault="00305C75" w:rsidP="00C16817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4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C500CA" w:rsidRDefault="00305C75" w:rsidP="00D95328">
            <w:pPr>
              <w:rPr>
                <w:color w:val="000000"/>
              </w:rPr>
            </w:pPr>
            <w:r w:rsidRPr="00C500CA">
              <w:rPr>
                <w:color w:val="000000"/>
              </w:rPr>
              <w:t xml:space="preserve">Сын 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Ква</w:t>
            </w:r>
            <w:r>
              <w:rPr>
                <w:color w:val="000000"/>
              </w:rPr>
              <w:t>ртира (фактическое предоставление</w:t>
            </w:r>
            <w:r w:rsidRPr="00C500CA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C500CA" w:rsidRDefault="00305C75" w:rsidP="00C500CA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40,4</w:t>
            </w:r>
          </w:p>
        </w:tc>
        <w:tc>
          <w:tcPr>
            <w:tcW w:w="1800" w:type="dxa"/>
            <w:gridSpan w:val="2"/>
          </w:tcPr>
          <w:p w:rsidR="00305C75" w:rsidRPr="00C500CA" w:rsidRDefault="00305C75" w:rsidP="00C500CA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C500CA" w:rsidRDefault="00305C75" w:rsidP="00C16817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5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C500CA" w:rsidRDefault="00305C75" w:rsidP="00D95328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C500CA">
              <w:rPr>
                <w:color w:val="000000"/>
              </w:rPr>
              <w:t>вартира</w:t>
            </w:r>
          </w:p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(</w:t>
            </w:r>
            <w:r>
              <w:rPr>
                <w:color w:val="000000"/>
              </w:rPr>
              <w:t>социальный найм</w:t>
            </w:r>
            <w:r w:rsidRPr="00C500CA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C500CA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58,7</w:t>
            </w:r>
          </w:p>
        </w:tc>
        <w:tc>
          <w:tcPr>
            <w:tcW w:w="1800" w:type="dxa"/>
            <w:gridSpan w:val="2"/>
          </w:tcPr>
          <w:p w:rsidR="00305C75" w:rsidRPr="00C500CA" w:rsidRDefault="00305C75" w:rsidP="00C500CA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C500C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4F2209" w:rsidRDefault="00305C75" w:rsidP="003F122B">
            <w:pPr>
              <w:rPr>
                <w:color w:val="000000"/>
              </w:rPr>
            </w:pPr>
            <w:r w:rsidRPr="004F2209">
              <w:rPr>
                <w:color w:val="000000"/>
              </w:rPr>
              <w:t>Козлов Д.В.</w:t>
            </w:r>
          </w:p>
        </w:tc>
        <w:tc>
          <w:tcPr>
            <w:tcW w:w="2109" w:type="dxa"/>
            <w:gridSpan w:val="2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380804,77</w:t>
            </w:r>
          </w:p>
        </w:tc>
        <w:tc>
          <w:tcPr>
            <w:tcW w:w="2880" w:type="dxa"/>
            <w:gridSpan w:val="3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Квартира</w:t>
            </w:r>
          </w:p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4F2209" w:rsidRDefault="00305C75" w:rsidP="004F2209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56,9</w:t>
            </w:r>
          </w:p>
        </w:tc>
        <w:tc>
          <w:tcPr>
            <w:tcW w:w="1800" w:type="dxa"/>
            <w:gridSpan w:val="2"/>
          </w:tcPr>
          <w:p w:rsidR="00305C75" w:rsidRPr="004F2209" w:rsidRDefault="00305C75" w:rsidP="004F2209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4F2209" w:rsidRDefault="00305C75" w:rsidP="00C16817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Автомобиль легковой - Лада 217230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4F2209" w:rsidRDefault="00305C75" w:rsidP="003F122B">
            <w:pPr>
              <w:rPr>
                <w:color w:val="000000"/>
              </w:rPr>
            </w:pPr>
            <w:r w:rsidRPr="004F2209">
              <w:rPr>
                <w:color w:val="000000"/>
              </w:rPr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306912,31</w:t>
            </w:r>
          </w:p>
        </w:tc>
        <w:tc>
          <w:tcPr>
            <w:tcW w:w="2880" w:type="dxa"/>
            <w:gridSpan w:val="3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Квартира</w:t>
            </w:r>
          </w:p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4F2209" w:rsidRDefault="00305C75" w:rsidP="003F122B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56,9</w:t>
            </w:r>
          </w:p>
        </w:tc>
        <w:tc>
          <w:tcPr>
            <w:tcW w:w="1800" w:type="dxa"/>
            <w:gridSpan w:val="2"/>
          </w:tcPr>
          <w:p w:rsidR="00305C75" w:rsidRPr="004F2209" w:rsidRDefault="00305C75" w:rsidP="003F122B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4F2209" w:rsidRDefault="00305C75" w:rsidP="00C16817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4F2209" w:rsidRDefault="00305C75" w:rsidP="003F122B">
            <w:pPr>
              <w:rPr>
                <w:color w:val="000000"/>
              </w:rPr>
            </w:pPr>
            <w:r w:rsidRPr="004F2209">
              <w:rPr>
                <w:color w:val="000000"/>
              </w:rP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Квартира</w:t>
            </w:r>
          </w:p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4F2209" w:rsidRDefault="00305C75" w:rsidP="003F12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56,9</w:t>
            </w:r>
          </w:p>
        </w:tc>
        <w:tc>
          <w:tcPr>
            <w:tcW w:w="1800" w:type="dxa"/>
            <w:gridSpan w:val="2"/>
          </w:tcPr>
          <w:p w:rsidR="00305C75" w:rsidRPr="004F2209" w:rsidRDefault="00305C75" w:rsidP="003F122B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4F2209" w:rsidRDefault="00305C75" w:rsidP="00C16817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4F2209" w:rsidRDefault="00305C75" w:rsidP="003F122B">
            <w:pPr>
              <w:rPr>
                <w:color w:val="000000"/>
              </w:rPr>
            </w:pPr>
            <w:r w:rsidRPr="004F2209">
              <w:rPr>
                <w:color w:val="000000"/>
              </w:rPr>
              <w:t xml:space="preserve">Дочь </w:t>
            </w:r>
          </w:p>
        </w:tc>
        <w:tc>
          <w:tcPr>
            <w:tcW w:w="2109" w:type="dxa"/>
            <w:gridSpan w:val="2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Ква</w:t>
            </w:r>
            <w:r>
              <w:rPr>
                <w:color w:val="000000"/>
              </w:rPr>
              <w:t>ртира (фактическое предоставление</w:t>
            </w:r>
            <w:r w:rsidRPr="004F2209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4F2209" w:rsidRDefault="00305C75" w:rsidP="003F122B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56,9</w:t>
            </w:r>
          </w:p>
        </w:tc>
        <w:tc>
          <w:tcPr>
            <w:tcW w:w="1800" w:type="dxa"/>
            <w:gridSpan w:val="2"/>
          </w:tcPr>
          <w:p w:rsidR="00305C75" w:rsidRPr="004F2209" w:rsidRDefault="00305C75" w:rsidP="003F122B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4F2209" w:rsidRDefault="00305C75" w:rsidP="00C16817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6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9B75BF" w:rsidRDefault="00305C75" w:rsidP="00607B10">
            <w:pPr>
              <w:rPr>
                <w:color w:val="000000"/>
              </w:rPr>
            </w:pPr>
            <w:r w:rsidRPr="009B75BF">
              <w:rPr>
                <w:color w:val="000000"/>
              </w:rPr>
              <w:t xml:space="preserve">Кузнецова </w:t>
            </w:r>
            <w:r>
              <w:rPr>
                <w:color w:val="000000"/>
              </w:rPr>
              <w:t>Ж.Б.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9B75BF" w:rsidRDefault="00305C75" w:rsidP="0055180C">
            <w:pPr>
              <w:jc w:val="center"/>
              <w:rPr>
                <w:color w:val="000000"/>
              </w:rPr>
            </w:pPr>
            <w:r w:rsidRPr="009B75BF"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  <w:vMerge w:val="restart"/>
          </w:tcPr>
          <w:p w:rsidR="00305C75" w:rsidRPr="009B75BF" w:rsidRDefault="00305C75" w:rsidP="0055180C">
            <w:pPr>
              <w:jc w:val="center"/>
              <w:rPr>
                <w:color w:val="000000"/>
              </w:rPr>
            </w:pPr>
            <w:r w:rsidRPr="009B75BF">
              <w:rPr>
                <w:color w:val="000000"/>
              </w:rPr>
              <w:t>372852,43</w:t>
            </w:r>
          </w:p>
        </w:tc>
        <w:tc>
          <w:tcPr>
            <w:tcW w:w="2880" w:type="dxa"/>
            <w:gridSpan w:val="3"/>
          </w:tcPr>
          <w:p w:rsidR="00305C75" w:rsidRPr="009B75BF" w:rsidRDefault="00305C75" w:rsidP="0055180C">
            <w:pPr>
              <w:jc w:val="center"/>
              <w:rPr>
                <w:color w:val="000000"/>
              </w:rPr>
            </w:pPr>
            <w:r w:rsidRPr="009B75BF">
              <w:rPr>
                <w:color w:val="000000"/>
              </w:rPr>
              <w:t>Квартира</w:t>
            </w:r>
          </w:p>
          <w:p w:rsidR="00305C75" w:rsidRPr="009B75BF" w:rsidRDefault="00305C75" w:rsidP="0055180C">
            <w:pPr>
              <w:jc w:val="center"/>
              <w:rPr>
                <w:color w:val="000000"/>
              </w:rPr>
            </w:pPr>
            <w:r w:rsidRPr="009B75BF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9B75BF" w:rsidRDefault="00305C75" w:rsidP="00D05149">
            <w:pPr>
              <w:jc w:val="center"/>
              <w:rPr>
                <w:color w:val="000000"/>
              </w:rPr>
            </w:pPr>
            <w:r w:rsidRPr="009B75BF">
              <w:rPr>
                <w:color w:val="000000"/>
              </w:rPr>
              <w:t>63,4</w:t>
            </w:r>
          </w:p>
        </w:tc>
        <w:tc>
          <w:tcPr>
            <w:tcW w:w="1800" w:type="dxa"/>
            <w:gridSpan w:val="2"/>
          </w:tcPr>
          <w:p w:rsidR="00305C75" w:rsidRPr="009B75BF" w:rsidRDefault="00305C75" w:rsidP="00D05149">
            <w:pPr>
              <w:jc w:val="center"/>
              <w:rPr>
                <w:color w:val="000000"/>
              </w:rPr>
            </w:pPr>
            <w:r w:rsidRPr="009B75B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9B75BF" w:rsidRDefault="00305C75" w:rsidP="00C16817">
            <w:pPr>
              <w:jc w:val="center"/>
              <w:rPr>
                <w:color w:val="000000"/>
              </w:rPr>
            </w:pPr>
            <w:r w:rsidRPr="009B75BF">
              <w:rPr>
                <w:color w:val="000000"/>
              </w:rPr>
              <w:t>Автомобиль легковой-</w:t>
            </w:r>
          </w:p>
          <w:p w:rsidR="00305C75" w:rsidRPr="009B75BF" w:rsidRDefault="00305C75" w:rsidP="00C16817">
            <w:pPr>
              <w:jc w:val="center"/>
              <w:rPr>
                <w:color w:val="000000"/>
              </w:rPr>
            </w:pPr>
            <w:r w:rsidRPr="009B75BF">
              <w:rPr>
                <w:color w:val="000000"/>
              </w:rPr>
              <w:t>Тойота Спринтер Кариб (индивидуальная)</w:t>
            </w:r>
          </w:p>
        </w:tc>
      </w:tr>
      <w:tr w:rsidR="00305C75" w:rsidRPr="00607B10">
        <w:trPr>
          <w:trHeight w:val="69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9B75BF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9B75B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9B75B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305C75" w:rsidRPr="009B75B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  <w:vMerge w:val="restart"/>
          </w:tcPr>
          <w:p w:rsidR="00305C75" w:rsidRPr="009B75BF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684</w:t>
            </w:r>
          </w:p>
        </w:tc>
        <w:tc>
          <w:tcPr>
            <w:tcW w:w="1800" w:type="dxa"/>
            <w:gridSpan w:val="2"/>
            <w:vMerge w:val="restart"/>
          </w:tcPr>
          <w:p w:rsidR="00305C75" w:rsidRPr="009B75BF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9B75B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9B75BF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9B75B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9B75B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ГАЗ 27471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  <w:p w:rsidR="00305C75" w:rsidRPr="009B75B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92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9B75BF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9B75B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9B75B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27600,00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БМВ-320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(индивидуальная0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63,4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2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2C698B">
            <w:pPr>
              <w:jc w:val="center"/>
            </w:pPr>
            <w:r w:rsidRPr="00D13AC5">
              <w:t xml:space="preserve">Малахов А.В. 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Начальник отделения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451853, 32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(социальный наем)</w:t>
            </w:r>
          </w:p>
        </w:tc>
        <w:tc>
          <w:tcPr>
            <w:tcW w:w="1080" w:type="dxa"/>
          </w:tcPr>
          <w:p w:rsidR="00305C75" w:rsidRPr="00D13AC5" w:rsidRDefault="00305C75" w:rsidP="002C698B">
            <w:pPr>
              <w:jc w:val="center"/>
            </w:pPr>
            <w:r w:rsidRPr="00D13AC5">
              <w:t>56,0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2C698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2C698B">
            <w:pPr>
              <w:jc w:val="center"/>
            </w:pPr>
            <w:r w:rsidRPr="00D13AC5">
              <w:t>супруга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213982,00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(социальный наем)</w:t>
            </w:r>
          </w:p>
        </w:tc>
        <w:tc>
          <w:tcPr>
            <w:tcW w:w="1080" w:type="dxa"/>
          </w:tcPr>
          <w:p w:rsidR="00305C75" w:rsidRPr="00D13AC5" w:rsidRDefault="00305C75" w:rsidP="002C698B">
            <w:pPr>
              <w:jc w:val="center"/>
            </w:pPr>
            <w:r w:rsidRPr="00D13AC5">
              <w:t>56,0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2C698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Легковой автомобиль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ВАЗ 2107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(индивидуальная)</w:t>
            </w:r>
          </w:p>
        </w:tc>
      </w:tr>
      <w:tr w:rsidR="00305C75" w:rsidRPr="00607B10">
        <w:trPr>
          <w:trHeight w:val="23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2C698B">
            <w:pPr>
              <w:jc w:val="center"/>
            </w:pPr>
            <w:r w:rsidRPr="00D13AC5">
              <w:t>сын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(социальный наем)</w:t>
            </w:r>
          </w:p>
        </w:tc>
        <w:tc>
          <w:tcPr>
            <w:tcW w:w="1080" w:type="dxa"/>
          </w:tcPr>
          <w:p w:rsidR="00305C75" w:rsidRPr="00D13AC5" w:rsidRDefault="00305C75" w:rsidP="002C698B">
            <w:pPr>
              <w:jc w:val="center"/>
            </w:pPr>
            <w:r w:rsidRPr="00D13AC5">
              <w:t>56,0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2C698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40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2C698B">
            <w:pPr>
              <w:jc w:val="center"/>
            </w:pPr>
            <w:r w:rsidRPr="00D13AC5">
              <w:t>дочь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(социальный наем)</w:t>
            </w:r>
          </w:p>
        </w:tc>
        <w:tc>
          <w:tcPr>
            <w:tcW w:w="1080" w:type="dxa"/>
          </w:tcPr>
          <w:p w:rsidR="00305C75" w:rsidRPr="00D13AC5" w:rsidRDefault="00305C75" w:rsidP="002C698B">
            <w:pPr>
              <w:jc w:val="center"/>
            </w:pPr>
            <w:r w:rsidRPr="00D13AC5">
              <w:t>56,0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2C698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CE47ED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0F537F" w:rsidRDefault="00305C75" w:rsidP="00CE47ED">
            <w:pPr>
              <w:jc w:val="center"/>
              <w:rPr>
                <w:color w:val="000000"/>
              </w:rPr>
            </w:pPr>
            <w:r w:rsidRPr="000F537F">
              <w:rPr>
                <w:color w:val="000000"/>
              </w:rPr>
              <w:t>Медведев А.Н.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0F537F" w:rsidRDefault="00305C75" w:rsidP="0055180C">
            <w:pPr>
              <w:jc w:val="center"/>
              <w:rPr>
                <w:color w:val="000000"/>
              </w:rPr>
            </w:pPr>
            <w:r w:rsidRPr="000F537F"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  <w:vMerge w:val="restart"/>
          </w:tcPr>
          <w:p w:rsidR="00305C75" w:rsidRPr="000F537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654683,62</w:t>
            </w:r>
          </w:p>
        </w:tc>
        <w:tc>
          <w:tcPr>
            <w:tcW w:w="2880" w:type="dxa"/>
            <w:gridSpan w:val="3"/>
          </w:tcPr>
          <w:p w:rsidR="00305C75" w:rsidRPr="000F537F" w:rsidRDefault="00305C75" w:rsidP="0055180C">
            <w:pPr>
              <w:jc w:val="center"/>
              <w:rPr>
                <w:color w:val="000000"/>
              </w:rPr>
            </w:pPr>
            <w:r w:rsidRPr="000F537F">
              <w:rPr>
                <w:color w:val="000000"/>
              </w:rPr>
              <w:t>Земельный участок</w:t>
            </w:r>
          </w:p>
          <w:p w:rsidR="00305C75" w:rsidRPr="000F537F" w:rsidRDefault="00305C75" w:rsidP="0055180C">
            <w:pPr>
              <w:jc w:val="center"/>
              <w:rPr>
                <w:color w:val="000000"/>
              </w:rPr>
            </w:pPr>
            <w:r w:rsidRPr="000F537F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0F537F" w:rsidRDefault="00305C75" w:rsidP="00CE47ED">
            <w:pPr>
              <w:jc w:val="center"/>
              <w:rPr>
                <w:color w:val="000000"/>
              </w:rPr>
            </w:pPr>
            <w:r w:rsidRPr="000F537F">
              <w:rPr>
                <w:color w:val="000000"/>
              </w:rPr>
              <w:t>555</w:t>
            </w:r>
          </w:p>
        </w:tc>
        <w:tc>
          <w:tcPr>
            <w:tcW w:w="1800" w:type="dxa"/>
            <w:gridSpan w:val="2"/>
          </w:tcPr>
          <w:p w:rsidR="00305C75" w:rsidRPr="000F537F" w:rsidRDefault="00305C75" w:rsidP="00CE47ED">
            <w:pPr>
              <w:jc w:val="center"/>
              <w:rPr>
                <w:color w:val="000000"/>
              </w:rPr>
            </w:pPr>
            <w:r w:rsidRPr="000F537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0F537F" w:rsidRDefault="00305C75" w:rsidP="00C16817">
            <w:pPr>
              <w:jc w:val="center"/>
              <w:rPr>
                <w:color w:val="000000"/>
              </w:rPr>
            </w:pPr>
            <w:r w:rsidRPr="000F537F">
              <w:rPr>
                <w:color w:val="000000"/>
              </w:rPr>
              <w:t>-</w:t>
            </w:r>
          </w:p>
        </w:tc>
      </w:tr>
      <w:tr w:rsidR="00305C75" w:rsidRPr="00CE47ED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0F537F" w:rsidRDefault="00305C75" w:rsidP="00CE47ED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0F537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0F537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0F537F" w:rsidRDefault="00305C75" w:rsidP="0055180C">
            <w:pPr>
              <w:jc w:val="center"/>
              <w:rPr>
                <w:color w:val="000000"/>
              </w:rPr>
            </w:pPr>
            <w:r w:rsidRPr="000F537F">
              <w:rPr>
                <w:color w:val="000000"/>
              </w:rPr>
              <w:t>Жилой дом</w:t>
            </w:r>
          </w:p>
          <w:p w:rsidR="00305C75" w:rsidRPr="000F537F" w:rsidRDefault="00305C75" w:rsidP="0055180C">
            <w:pPr>
              <w:jc w:val="center"/>
              <w:rPr>
                <w:color w:val="000000"/>
              </w:rPr>
            </w:pPr>
            <w:r w:rsidRPr="000F537F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2516E7" w:rsidRDefault="00305C75" w:rsidP="00CE47ED">
            <w:pPr>
              <w:jc w:val="center"/>
              <w:rPr>
                <w:color w:val="000000"/>
              </w:rPr>
            </w:pPr>
            <w:r w:rsidRPr="002516E7">
              <w:rPr>
                <w:color w:val="000000"/>
              </w:rPr>
              <w:t>50</w:t>
            </w:r>
          </w:p>
        </w:tc>
        <w:tc>
          <w:tcPr>
            <w:tcW w:w="1800" w:type="dxa"/>
            <w:gridSpan w:val="2"/>
          </w:tcPr>
          <w:p w:rsidR="00305C75" w:rsidRPr="002516E7" w:rsidRDefault="00305C75" w:rsidP="00CE47ED">
            <w:pPr>
              <w:jc w:val="center"/>
              <w:rPr>
                <w:color w:val="000000"/>
              </w:rPr>
            </w:pPr>
            <w:r w:rsidRPr="002516E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0F537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CE47ED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0F537F" w:rsidRDefault="00305C75" w:rsidP="00CE47ED">
            <w:pPr>
              <w:jc w:val="center"/>
              <w:rPr>
                <w:color w:val="000000"/>
              </w:rPr>
            </w:pPr>
            <w:r w:rsidRPr="000F537F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0F537F" w:rsidRDefault="00305C75" w:rsidP="0055180C">
            <w:pPr>
              <w:jc w:val="center"/>
              <w:rPr>
                <w:color w:val="000000"/>
              </w:rPr>
            </w:pPr>
            <w:r w:rsidRPr="000F537F"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0F537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146873,05</w:t>
            </w:r>
          </w:p>
        </w:tc>
        <w:tc>
          <w:tcPr>
            <w:tcW w:w="2880" w:type="dxa"/>
            <w:gridSpan w:val="3"/>
          </w:tcPr>
          <w:p w:rsidR="00305C75" w:rsidRPr="000F537F" w:rsidRDefault="00305C75" w:rsidP="0055180C">
            <w:pPr>
              <w:jc w:val="center"/>
              <w:rPr>
                <w:color w:val="000000"/>
              </w:rPr>
            </w:pPr>
            <w:r w:rsidRPr="000F537F">
              <w:rPr>
                <w:color w:val="000000"/>
              </w:rPr>
              <w:t>Жилой дом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 w:rsidRPr="000F537F">
              <w:rPr>
                <w:color w:val="000000"/>
              </w:rPr>
              <w:t>(фактическое предоставление)</w:t>
            </w:r>
          </w:p>
          <w:p w:rsidR="00305C75" w:rsidRPr="000F537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2516E7" w:rsidRDefault="00305C75" w:rsidP="00CE47ED">
            <w:pPr>
              <w:jc w:val="center"/>
              <w:rPr>
                <w:color w:val="000000"/>
              </w:rPr>
            </w:pPr>
            <w:r w:rsidRPr="002516E7">
              <w:rPr>
                <w:color w:val="000000"/>
              </w:rPr>
              <w:t>50</w:t>
            </w:r>
          </w:p>
        </w:tc>
        <w:tc>
          <w:tcPr>
            <w:tcW w:w="1800" w:type="dxa"/>
            <w:gridSpan w:val="2"/>
          </w:tcPr>
          <w:p w:rsidR="00305C75" w:rsidRPr="002516E7" w:rsidRDefault="00305C75" w:rsidP="00CE47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0F537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CE47ED">
        <w:trPr>
          <w:trHeight w:val="46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0F537F" w:rsidRDefault="00305C75" w:rsidP="00CE47ED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0F537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0F537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(фактическое предоставление)</w:t>
            </w:r>
          </w:p>
        </w:tc>
        <w:tc>
          <w:tcPr>
            <w:tcW w:w="1080" w:type="dxa"/>
          </w:tcPr>
          <w:p w:rsidR="00305C75" w:rsidRPr="002516E7" w:rsidRDefault="00305C75" w:rsidP="00CE47ED">
            <w:pPr>
              <w:jc w:val="center"/>
              <w:rPr>
                <w:color w:val="000000"/>
              </w:rPr>
            </w:pPr>
            <w:r w:rsidRPr="002516E7">
              <w:rPr>
                <w:color w:val="000000"/>
              </w:rPr>
              <w:t>555</w:t>
            </w:r>
          </w:p>
        </w:tc>
        <w:tc>
          <w:tcPr>
            <w:tcW w:w="1800" w:type="dxa"/>
            <w:gridSpan w:val="2"/>
          </w:tcPr>
          <w:p w:rsidR="00305C75" w:rsidRPr="002516E7" w:rsidRDefault="00305C75" w:rsidP="00CE47ED">
            <w:pPr>
              <w:jc w:val="center"/>
              <w:rPr>
                <w:color w:val="000000"/>
              </w:rPr>
            </w:pPr>
            <w:r w:rsidRPr="002516E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tcBorders>
              <w:top w:val="nil"/>
            </w:tcBorders>
          </w:tcPr>
          <w:p w:rsidR="00305C75" w:rsidRPr="000F537F" w:rsidRDefault="00305C75" w:rsidP="00C16817">
            <w:pPr>
              <w:jc w:val="center"/>
              <w:rPr>
                <w:color w:val="000000"/>
              </w:rPr>
            </w:pPr>
            <w:r w:rsidRPr="000F537F">
              <w:rPr>
                <w:color w:val="000000"/>
              </w:rPr>
              <w:t>-</w:t>
            </w:r>
          </w:p>
        </w:tc>
      </w:tr>
      <w:tr w:rsidR="00305C75" w:rsidRPr="00CE47ED">
        <w:trPr>
          <w:trHeight w:val="95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0F537F" w:rsidRDefault="00305C75" w:rsidP="00CE47ED">
            <w:pPr>
              <w:jc w:val="center"/>
              <w:rPr>
                <w:color w:val="000000"/>
              </w:rPr>
            </w:pPr>
            <w:r w:rsidRPr="000F537F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0F537F" w:rsidRDefault="00305C75" w:rsidP="0055180C">
            <w:pPr>
              <w:jc w:val="center"/>
              <w:rPr>
                <w:color w:val="000000"/>
              </w:rPr>
            </w:pPr>
            <w:r w:rsidRPr="000F537F"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0F537F" w:rsidRDefault="00305C75" w:rsidP="0055180C">
            <w:pPr>
              <w:jc w:val="center"/>
              <w:rPr>
                <w:color w:val="000000"/>
              </w:rPr>
            </w:pPr>
            <w:r w:rsidRPr="000F537F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0F537F" w:rsidRDefault="00305C75" w:rsidP="0055180C">
            <w:pPr>
              <w:jc w:val="center"/>
              <w:rPr>
                <w:color w:val="000000"/>
              </w:rPr>
            </w:pPr>
            <w:r w:rsidRPr="000F537F">
              <w:rPr>
                <w:color w:val="000000"/>
              </w:rPr>
              <w:t>Жилой дом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 w:rsidRPr="000F537F">
              <w:rPr>
                <w:color w:val="000000"/>
              </w:rPr>
              <w:t>(фактическое предоставление)</w:t>
            </w:r>
          </w:p>
          <w:p w:rsidR="00305C75" w:rsidRPr="000F537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2516E7" w:rsidRDefault="00305C75" w:rsidP="00CE47ED">
            <w:pPr>
              <w:jc w:val="center"/>
              <w:rPr>
                <w:color w:val="000000"/>
              </w:rPr>
            </w:pPr>
            <w:r w:rsidRPr="002516E7">
              <w:rPr>
                <w:color w:val="000000"/>
              </w:rPr>
              <w:t>50</w:t>
            </w:r>
          </w:p>
        </w:tc>
        <w:tc>
          <w:tcPr>
            <w:tcW w:w="1800" w:type="dxa"/>
            <w:gridSpan w:val="2"/>
          </w:tcPr>
          <w:p w:rsidR="00305C75" w:rsidRPr="002516E7" w:rsidRDefault="00305C75" w:rsidP="00CE47ED">
            <w:pPr>
              <w:jc w:val="center"/>
              <w:rPr>
                <w:color w:val="000000"/>
              </w:rPr>
            </w:pPr>
            <w:r w:rsidRPr="002516E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0F537F" w:rsidRDefault="00305C75" w:rsidP="00C16817">
            <w:pPr>
              <w:jc w:val="center"/>
              <w:rPr>
                <w:color w:val="000000"/>
              </w:rPr>
            </w:pPr>
            <w:r w:rsidRPr="000F537F">
              <w:rPr>
                <w:color w:val="000000"/>
              </w:rPr>
              <w:t>-</w:t>
            </w:r>
          </w:p>
        </w:tc>
      </w:tr>
      <w:tr w:rsidR="00305C75" w:rsidRPr="00CE47ED">
        <w:trPr>
          <w:trHeight w:val="43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0F537F" w:rsidRDefault="00305C75" w:rsidP="00CE47ED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0F537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0F537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0F537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(фактическое предоставление)</w:t>
            </w:r>
          </w:p>
        </w:tc>
        <w:tc>
          <w:tcPr>
            <w:tcW w:w="1080" w:type="dxa"/>
          </w:tcPr>
          <w:p w:rsidR="00305C75" w:rsidRPr="002516E7" w:rsidRDefault="00305C75" w:rsidP="006B61AE">
            <w:pPr>
              <w:jc w:val="center"/>
              <w:rPr>
                <w:color w:val="000000"/>
              </w:rPr>
            </w:pPr>
            <w:r w:rsidRPr="002516E7">
              <w:rPr>
                <w:color w:val="000000"/>
              </w:rPr>
              <w:t>555</w:t>
            </w:r>
          </w:p>
        </w:tc>
        <w:tc>
          <w:tcPr>
            <w:tcW w:w="1800" w:type="dxa"/>
            <w:gridSpan w:val="2"/>
          </w:tcPr>
          <w:p w:rsidR="00305C75" w:rsidRPr="002516E7" w:rsidRDefault="00305C75" w:rsidP="006B61AE">
            <w:pPr>
              <w:jc w:val="center"/>
              <w:rPr>
                <w:color w:val="000000"/>
              </w:rPr>
            </w:pPr>
            <w:r w:rsidRPr="002516E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0F537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CE47ED">
        <w:trPr>
          <w:trHeight w:val="100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0F537F" w:rsidRDefault="00305C75" w:rsidP="00CE47ED">
            <w:pPr>
              <w:jc w:val="center"/>
              <w:rPr>
                <w:color w:val="000000"/>
              </w:rPr>
            </w:pPr>
            <w:r w:rsidRPr="000F537F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0F537F" w:rsidRDefault="00305C75" w:rsidP="0055180C">
            <w:pPr>
              <w:jc w:val="center"/>
              <w:rPr>
                <w:color w:val="000000"/>
              </w:rPr>
            </w:pPr>
            <w:r w:rsidRPr="000F537F"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0F537F" w:rsidRDefault="00305C75" w:rsidP="0055180C">
            <w:pPr>
              <w:jc w:val="center"/>
              <w:rPr>
                <w:color w:val="000000"/>
              </w:rPr>
            </w:pPr>
            <w:r w:rsidRPr="000F537F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0F537F" w:rsidRDefault="00305C75" w:rsidP="0055180C">
            <w:pPr>
              <w:jc w:val="center"/>
              <w:rPr>
                <w:color w:val="000000"/>
              </w:rPr>
            </w:pPr>
            <w:r w:rsidRPr="000F537F">
              <w:rPr>
                <w:color w:val="000000"/>
              </w:rPr>
              <w:t>Жилой дом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 w:rsidRPr="000F537F">
              <w:rPr>
                <w:color w:val="000000"/>
              </w:rPr>
              <w:t>(фактическое предоставление)</w:t>
            </w:r>
          </w:p>
          <w:p w:rsidR="00305C75" w:rsidRPr="000F537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2516E7" w:rsidRDefault="00305C75" w:rsidP="00CE47ED">
            <w:pPr>
              <w:jc w:val="center"/>
              <w:rPr>
                <w:color w:val="000000"/>
              </w:rPr>
            </w:pPr>
            <w:r w:rsidRPr="002516E7">
              <w:rPr>
                <w:color w:val="000000"/>
              </w:rPr>
              <w:t>50</w:t>
            </w:r>
          </w:p>
        </w:tc>
        <w:tc>
          <w:tcPr>
            <w:tcW w:w="1800" w:type="dxa"/>
            <w:gridSpan w:val="2"/>
          </w:tcPr>
          <w:p w:rsidR="00305C75" w:rsidRPr="002516E7" w:rsidRDefault="00305C75" w:rsidP="00CE47ED">
            <w:pPr>
              <w:jc w:val="center"/>
              <w:rPr>
                <w:color w:val="000000"/>
              </w:rPr>
            </w:pPr>
            <w:r w:rsidRPr="002516E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0F537F" w:rsidRDefault="00305C75" w:rsidP="00C16817">
            <w:pPr>
              <w:jc w:val="center"/>
              <w:rPr>
                <w:color w:val="000000"/>
              </w:rPr>
            </w:pPr>
            <w:r w:rsidRPr="000F537F">
              <w:rPr>
                <w:color w:val="000000"/>
              </w:rPr>
              <w:t>-</w:t>
            </w:r>
          </w:p>
        </w:tc>
      </w:tr>
      <w:tr w:rsidR="00305C75" w:rsidRPr="00CE47ED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0F537F" w:rsidRDefault="00305C75" w:rsidP="00CE47ED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0F537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0F537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0F537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(фактическое предоставление)</w:t>
            </w:r>
          </w:p>
        </w:tc>
        <w:tc>
          <w:tcPr>
            <w:tcW w:w="1080" w:type="dxa"/>
          </w:tcPr>
          <w:p w:rsidR="00305C75" w:rsidRPr="000F537F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555</w:t>
            </w:r>
          </w:p>
        </w:tc>
        <w:tc>
          <w:tcPr>
            <w:tcW w:w="1800" w:type="dxa"/>
            <w:gridSpan w:val="2"/>
          </w:tcPr>
          <w:p w:rsidR="00305C75" w:rsidRPr="000F537F" w:rsidRDefault="00305C75" w:rsidP="006B61AE">
            <w:pPr>
              <w:jc w:val="center"/>
              <w:rPr>
                <w:color w:val="000000"/>
              </w:rPr>
            </w:pPr>
            <w:r w:rsidRPr="000F537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0F537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AF30F9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1242B7" w:rsidRDefault="00305C75" w:rsidP="00AF30F9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  <w:spacing w:val="-4"/>
              </w:rPr>
              <w:t>Муфтахитдинова</w:t>
            </w:r>
            <w:r w:rsidRPr="001242B7">
              <w:rPr>
                <w:color w:val="000000"/>
              </w:rPr>
              <w:t xml:space="preserve"> Н.А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1242B7" w:rsidRDefault="00305C75" w:rsidP="0055180C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Начальник</w:t>
            </w:r>
          </w:p>
          <w:p w:rsidR="00305C75" w:rsidRPr="001242B7" w:rsidRDefault="00305C75" w:rsidP="0055180C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отделения</w:t>
            </w:r>
          </w:p>
        </w:tc>
        <w:tc>
          <w:tcPr>
            <w:tcW w:w="2160" w:type="dxa"/>
            <w:vMerge w:val="restart"/>
          </w:tcPr>
          <w:p w:rsidR="00305C75" w:rsidRPr="001242B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134327,40</w:t>
            </w:r>
          </w:p>
        </w:tc>
        <w:tc>
          <w:tcPr>
            <w:tcW w:w="2880" w:type="dxa"/>
            <w:gridSpan w:val="3"/>
          </w:tcPr>
          <w:p w:rsidR="00305C75" w:rsidRPr="001242B7" w:rsidRDefault="00305C75" w:rsidP="0055180C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Квартира</w:t>
            </w:r>
          </w:p>
          <w:p w:rsidR="00305C75" w:rsidRPr="001242B7" w:rsidRDefault="00305C75" w:rsidP="0055180C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1242B7" w:rsidRDefault="00305C75" w:rsidP="00AF30F9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30,6</w:t>
            </w:r>
          </w:p>
        </w:tc>
        <w:tc>
          <w:tcPr>
            <w:tcW w:w="1800" w:type="dxa"/>
            <w:gridSpan w:val="2"/>
          </w:tcPr>
          <w:p w:rsidR="00305C75" w:rsidRPr="001242B7" w:rsidRDefault="00305C75" w:rsidP="00AF30F9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1242B7" w:rsidRDefault="00305C75" w:rsidP="00C16817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-</w:t>
            </w:r>
          </w:p>
        </w:tc>
      </w:tr>
      <w:tr w:rsidR="00305C75" w:rsidRPr="00AF30F9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1242B7" w:rsidRDefault="00305C75" w:rsidP="00AF30F9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1242B7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1242B7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1242B7" w:rsidRDefault="00305C75" w:rsidP="0055180C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Квартира</w:t>
            </w:r>
          </w:p>
          <w:p w:rsidR="00305C75" w:rsidRPr="001242B7" w:rsidRDefault="00305C75" w:rsidP="0055180C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1242B7" w:rsidRDefault="00305C75" w:rsidP="00AF30F9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59,3</w:t>
            </w:r>
          </w:p>
        </w:tc>
        <w:tc>
          <w:tcPr>
            <w:tcW w:w="1800" w:type="dxa"/>
            <w:gridSpan w:val="2"/>
          </w:tcPr>
          <w:p w:rsidR="00305C75" w:rsidRPr="001242B7" w:rsidRDefault="00305C75" w:rsidP="00AF30F9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1242B7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AF30F9">
        <w:trPr>
          <w:trHeight w:val="74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1242B7" w:rsidRDefault="00305C75" w:rsidP="00AF30F9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.Супруг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1242B7" w:rsidRDefault="00305C75" w:rsidP="0055180C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1242B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265159,72</w:t>
            </w:r>
          </w:p>
        </w:tc>
        <w:tc>
          <w:tcPr>
            <w:tcW w:w="2880" w:type="dxa"/>
            <w:gridSpan w:val="3"/>
          </w:tcPr>
          <w:p w:rsidR="00305C75" w:rsidRPr="001242B7" w:rsidRDefault="00305C75" w:rsidP="0055180C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Квартира</w:t>
            </w:r>
          </w:p>
          <w:p w:rsidR="00305C75" w:rsidRPr="001242B7" w:rsidRDefault="00305C75" w:rsidP="0055180C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1242B7" w:rsidRDefault="00305C75" w:rsidP="00AF3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59,30</w:t>
            </w:r>
          </w:p>
        </w:tc>
        <w:tc>
          <w:tcPr>
            <w:tcW w:w="1800" w:type="dxa"/>
            <w:gridSpan w:val="2"/>
          </w:tcPr>
          <w:p w:rsidR="00305C75" w:rsidRPr="001242B7" w:rsidRDefault="00305C75" w:rsidP="00AF30F9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562283" w:rsidRDefault="00305C75" w:rsidP="00C16817">
            <w:pPr>
              <w:jc w:val="center"/>
              <w:rPr>
                <w:color w:val="000000"/>
              </w:rPr>
            </w:pPr>
            <w:r w:rsidRPr="00562283">
              <w:rPr>
                <w:color w:val="000000"/>
              </w:rPr>
              <w:t>-</w:t>
            </w:r>
          </w:p>
        </w:tc>
      </w:tr>
      <w:tr w:rsidR="00305C75" w:rsidRPr="00AF30F9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1242B7" w:rsidRDefault="00305C75" w:rsidP="00AF30F9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1242B7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1242B7" w:rsidRDefault="00305C75" w:rsidP="0055180C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Квартира</w:t>
            </w:r>
          </w:p>
          <w:p w:rsidR="00305C75" w:rsidRPr="001242B7" w:rsidRDefault="00305C75" w:rsidP="0055180C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1242B7" w:rsidRDefault="00305C75" w:rsidP="007510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84,0</w:t>
            </w:r>
          </w:p>
        </w:tc>
        <w:tc>
          <w:tcPr>
            <w:tcW w:w="1800" w:type="dxa"/>
            <w:gridSpan w:val="2"/>
          </w:tcPr>
          <w:p w:rsidR="00305C75" w:rsidRPr="001242B7" w:rsidRDefault="00305C75" w:rsidP="0075100B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1242B7" w:rsidRDefault="00305C75" w:rsidP="00C16817">
            <w:pPr>
              <w:jc w:val="center"/>
              <w:rPr>
                <w:color w:val="339966"/>
              </w:rPr>
            </w:pPr>
          </w:p>
        </w:tc>
      </w:tr>
      <w:tr w:rsidR="00305C75" w:rsidRPr="00AF30F9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1242B7" w:rsidRDefault="00305C75" w:rsidP="00AF30F9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1242B7" w:rsidRDefault="00305C75" w:rsidP="0055180C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1242B7" w:rsidRDefault="00305C75" w:rsidP="0055180C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1242B7" w:rsidRDefault="00305C75" w:rsidP="0055180C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Квартира</w:t>
            </w:r>
          </w:p>
          <w:p w:rsidR="00305C75" w:rsidRPr="001242B7" w:rsidRDefault="00305C75" w:rsidP="0055180C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1242B7" w:rsidRDefault="00305C75" w:rsidP="00AF3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59,30</w:t>
            </w:r>
          </w:p>
        </w:tc>
        <w:tc>
          <w:tcPr>
            <w:tcW w:w="1800" w:type="dxa"/>
            <w:gridSpan w:val="2"/>
          </w:tcPr>
          <w:p w:rsidR="00305C75" w:rsidRPr="001242B7" w:rsidRDefault="00305C75" w:rsidP="00AF30F9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242B7" w:rsidRDefault="00305C75" w:rsidP="00C16817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-</w:t>
            </w:r>
          </w:p>
        </w:tc>
      </w:tr>
      <w:tr w:rsidR="00305C75" w:rsidRPr="00AF30F9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1242B7" w:rsidRDefault="00305C75" w:rsidP="00AF30F9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1242B7" w:rsidRDefault="00305C75" w:rsidP="0055180C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1242B7" w:rsidRDefault="00305C75" w:rsidP="0055180C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1242B7" w:rsidRDefault="00305C75" w:rsidP="0055180C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Квартира</w:t>
            </w:r>
          </w:p>
          <w:p w:rsidR="00305C75" w:rsidRPr="001242B7" w:rsidRDefault="00305C75" w:rsidP="0055180C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1242B7" w:rsidRDefault="00305C75" w:rsidP="00AF3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59,30</w:t>
            </w:r>
          </w:p>
        </w:tc>
        <w:tc>
          <w:tcPr>
            <w:tcW w:w="1800" w:type="dxa"/>
            <w:gridSpan w:val="2"/>
          </w:tcPr>
          <w:p w:rsidR="00305C75" w:rsidRPr="001242B7" w:rsidRDefault="00305C75" w:rsidP="00AF30F9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242B7" w:rsidRDefault="00305C75" w:rsidP="00C16817">
            <w:pPr>
              <w:jc w:val="center"/>
              <w:rPr>
                <w:color w:val="000000"/>
              </w:rPr>
            </w:pPr>
            <w:r w:rsidRPr="001242B7">
              <w:rPr>
                <w:color w:val="000000"/>
              </w:rPr>
              <w:t>-</w:t>
            </w:r>
          </w:p>
        </w:tc>
      </w:tr>
      <w:tr w:rsidR="00305C75" w:rsidRPr="00AD6579">
        <w:trPr>
          <w:trHeight w:val="57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F94069" w:rsidRDefault="00305C75" w:rsidP="00DF4B08">
            <w:pPr>
              <w:rPr>
                <w:color w:val="000000"/>
              </w:rPr>
            </w:pPr>
            <w:r w:rsidRPr="00F94069">
              <w:rPr>
                <w:color w:val="000000"/>
              </w:rPr>
              <w:t>Овчинников С.Н.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F94069" w:rsidRDefault="00305C75" w:rsidP="0055180C">
            <w:pPr>
              <w:jc w:val="center"/>
              <w:rPr>
                <w:color w:val="000000"/>
              </w:rPr>
            </w:pPr>
            <w:r w:rsidRPr="00F94069"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  <w:vMerge w:val="restart"/>
          </w:tcPr>
          <w:p w:rsidR="00305C75" w:rsidRPr="00F9406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428123,28</w:t>
            </w:r>
          </w:p>
        </w:tc>
        <w:tc>
          <w:tcPr>
            <w:tcW w:w="2791" w:type="dxa"/>
            <w:gridSpan w:val="2"/>
          </w:tcPr>
          <w:p w:rsidR="00305C75" w:rsidRPr="00F94069" w:rsidRDefault="00305C75" w:rsidP="0055180C">
            <w:pPr>
              <w:jc w:val="center"/>
              <w:rPr>
                <w:color w:val="000000"/>
              </w:rPr>
            </w:pPr>
            <w:r w:rsidRPr="00F94069">
              <w:rPr>
                <w:color w:val="000000"/>
              </w:rPr>
              <w:t>Квартира  (</w:t>
            </w:r>
            <w:r>
              <w:rPr>
                <w:color w:val="000000"/>
              </w:rPr>
              <w:t>фактическое предоставление</w:t>
            </w:r>
            <w:r w:rsidRPr="00F94069">
              <w:rPr>
                <w:color w:val="000000"/>
              </w:rPr>
              <w:t>)</w:t>
            </w:r>
          </w:p>
        </w:tc>
        <w:tc>
          <w:tcPr>
            <w:tcW w:w="1229" w:type="dxa"/>
            <w:gridSpan w:val="3"/>
          </w:tcPr>
          <w:p w:rsidR="00305C75" w:rsidRPr="00F94069" w:rsidRDefault="00305C75" w:rsidP="00A46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39,76</w:t>
            </w:r>
          </w:p>
        </w:tc>
        <w:tc>
          <w:tcPr>
            <w:tcW w:w="1784" w:type="dxa"/>
            <w:gridSpan w:val="2"/>
          </w:tcPr>
          <w:p w:rsidR="00305C75" w:rsidRPr="00F94069" w:rsidRDefault="00305C75" w:rsidP="00A468F6">
            <w:pPr>
              <w:jc w:val="center"/>
              <w:rPr>
                <w:color w:val="000000"/>
              </w:rPr>
            </w:pPr>
            <w:r w:rsidRPr="00F94069">
              <w:rPr>
                <w:color w:val="000000"/>
              </w:rPr>
              <w:t>Россия</w:t>
            </w:r>
          </w:p>
        </w:tc>
        <w:tc>
          <w:tcPr>
            <w:tcW w:w="2207" w:type="dxa"/>
            <w:vMerge w:val="restart"/>
          </w:tcPr>
          <w:p w:rsidR="00305C75" w:rsidRPr="00AD6579" w:rsidRDefault="00305C75" w:rsidP="00C16817">
            <w:pPr>
              <w:jc w:val="center"/>
              <w:rPr>
                <w:color w:val="000000"/>
              </w:rPr>
            </w:pPr>
            <w:r w:rsidRPr="00AD6579">
              <w:rPr>
                <w:color w:val="000000"/>
              </w:rPr>
              <w:t>Автомобиль легковой-</w:t>
            </w:r>
          </w:p>
          <w:p w:rsidR="00305C75" w:rsidRPr="00AD6579" w:rsidRDefault="00305C75" w:rsidP="00C16817">
            <w:pPr>
              <w:jc w:val="center"/>
              <w:rPr>
                <w:color w:val="000000"/>
              </w:rPr>
            </w:pPr>
            <w:r w:rsidRPr="00AD6579">
              <w:rPr>
                <w:color w:val="000000"/>
              </w:rPr>
              <w:t>ГАЗ 3110 (индивидуальная)</w:t>
            </w:r>
          </w:p>
        </w:tc>
      </w:tr>
      <w:tr w:rsidR="00305C75" w:rsidRPr="00AD6579">
        <w:trPr>
          <w:trHeight w:val="54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F94069" w:rsidRDefault="00305C75" w:rsidP="00DF4B08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F9406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791" w:type="dxa"/>
            <w:gridSpan w:val="2"/>
          </w:tcPr>
          <w:p w:rsidR="00305C75" w:rsidRPr="00F9406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(найм)</w:t>
            </w:r>
          </w:p>
        </w:tc>
        <w:tc>
          <w:tcPr>
            <w:tcW w:w="1229" w:type="dxa"/>
            <w:gridSpan w:val="3"/>
          </w:tcPr>
          <w:p w:rsidR="00305C75" w:rsidRDefault="00305C75" w:rsidP="00A46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48,02</w:t>
            </w:r>
          </w:p>
        </w:tc>
        <w:tc>
          <w:tcPr>
            <w:tcW w:w="1784" w:type="dxa"/>
            <w:gridSpan w:val="2"/>
          </w:tcPr>
          <w:p w:rsidR="00305C75" w:rsidRPr="00F94069" w:rsidRDefault="00305C75" w:rsidP="00A46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Pr="00AD657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4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94069" w:rsidRDefault="00305C75" w:rsidP="00DF4B08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F9406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F9406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152720,97</w:t>
            </w:r>
          </w:p>
        </w:tc>
        <w:tc>
          <w:tcPr>
            <w:tcW w:w="2791" w:type="dxa"/>
            <w:gridSpan w:val="2"/>
          </w:tcPr>
          <w:p w:rsidR="00305C75" w:rsidRPr="00F94069" w:rsidRDefault="00305C75" w:rsidP="0055180C">
            <w:pPr>
              <w:jc w:val="center"/>
              <w:rPr>
                <w:color w:val="000000"/>
              </w:rPr>
            </w:pPr>
            <w:r w:rsidRPr="00F94069">
              <w:rPr>
                <w:color w:val="000000"/>
              </w:rPr>
              <w:t>Квартира  (</w:t>
            </w:r>
            <w:r>
              <w:rPr>
                <w:color w:val="000000"/>
              </w:rPr>
              <w:t>фактическое предоставление</w:t>
            </w:r>
            <w:r w:rsidRPr="00F94069">
              <w:rPr>
                <w:color w:val="000000"/>
              </w:rPr>
              <w:t>)</w:t>
            </w:r>
          </w:p>
        </w:tc>
        <w:tc>
          <w:tcPr>
            <w:tcW w:w="1229" w:type="dxa"/>
            <w:gridSpan w:val="3"/>
          </w:tcPr>
          <w:p w:rsidR="00305C75" w:rsidRPr="00F94069" w:rsidRDefault="00305C75" w:rsidP="00F940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39,76</w:t>
            </w:r>
          </w:p>
        </w:tc>
        <w:tc>
          <w:tcPr>
            <w:tcW w:w="1784" w:type="dxa"/>
            <w:gridSpan w:val="2"/>
          </w:tcPr>
          <w:p w:rsidR="00305C75" w:rsidRPr="00F94069" w:rsidRDefault="00305C75" w:rsidP="00F94069">
            <w:pPr>
              <w:jc w:val="center"/>
              <w:rPr>
                <w:color w:val="000000"/>
              </w:rPr>
            </w:pPr>
            <w:r w:rsidRPr="00F94069"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Pr="00F9406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94069" w:rsidRDefault="00305C75" w:rsidP="00DF4B08">
            <w:pPr>
              <w:rPr>
                <w:color w:val="000000"/>
              </w:rPr>
            </w:pPr>
            <w:r w:rsidRPr="00F94069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F9406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F94069" w:rsidRDefault="00305C75" w:rsidP="0055180C">
            <w:pPr>
              <w:jc w:val="center"/>
              <w:rPr>
                <w:color w:val="000000"/>
              </w:rPr>
            </w:pPr>
            <w:r w:rsidRPr="00F94069">
              <w:rPr>
                <w:color w:val="000000"/>
              </w:rPr>
              <w:t>-</w:t>
            </w:r>
          </w:p>
        </w:tc>
        <w:tc>
          <w:tcPr>
            <w:tcW w:w="2791" w:type="dxa"/>
            <w:gridSpan w:val="2"/>
          </w:tcPr>
          <w:p w:rsidR="00305C75" w:rsidRPr="00F94069" w:rsidRDefault="00305C75" w:rsidP="0055180C">
            <w:pPr>
              <w:jc w:val="center"/>
              <w:rPr>
                <w:color w:val="000000"/>
              </w:rPr>
            </w:pPr>
            <w:r w:rsidRPr="00F94069">
              <w:rPr>
                <w:color w:val="000000"/>
              </w:rPr>
              <w:t>Квартира  (</w:t>
            </w:r>
            <w:r>
              <w:rPr>
                <w:color w:val="000000"/>
              </w:rPr>
              <w:t>фактическое предоставление</w:t>
            </w:r>
            <w:r w:rsidRPr="00F94069">
              <w:rPr>
                <w:color w:val="000000"/>
              </w:rPr>
              <w:t>)</w:t>
            </w:r>
          </w:p>
        </w:tc>
        <w:tc>
          <w:tcPr>
            <w:tcW w:w="1229" w:type="dxa"/>
            <w:gridSpan w:val="3"/>
          </w:tcPr>
          <w:p w:rsidR="00305C75" w:rsidRPr="00F94069" w:rsidRDefault="00305C75" w:rsidP="00A468F6">
            <w:pPr>
              <w:jc w:val="center"/>
              <w:rPr>
                <w:color w:val="000000"/>
              </w:rPr>
            </w:pPr>
            <w:r w:rsidRPr="00F94069">
              <w:rPr>
                <w:color w:val="000000"/>
              </w:rPr>
              <w:t>48,02</w:t>
            </w:r>
          </w:p>
        </w:tc>
        <w:tc>
          <w:tcPr>
            <w:tcW w:w="1784" w:type="dxa"/>
            <w:gridSpan w:val="2"/>
          </w:tcPr>
          <w:p w:rsidR="00305C75" w:rsidRPr="00F94069" w:rsidRDefault="00305C75" w:rsidP="00A468F6">
            <w:pPr>
              <w:jc w:val="center"/>
              <w:rPr>
                <w:color w:val="000000"/>
              </w:rPr>
            </w:pPr>
            <w:r w:rsidRPr="00F94069"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Pr="00F94069" w:rsidRDefault="00305C75" w:rsidP="00C16817">
            <w:pPr>
              <w:jc w:val="center"/>
              <w:rPr>
                <w:color w:val="000000"/>
              </w:rPr>
            </w:pPr>
            <w:r w:rsidRPr="00F94069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95C7B" w:rsidRDefault="00305C75" w:rsidP="001E61E0">
            <w:pPr>
              <w:rPr>
                <w:color w:val="000000"/>
              </w:rPr>
            </w:pPr>
            <w:r w:rsidRPr="00695C7B">
              <w:rPr>
                <w:color w:val="000000"/>
              </w:rPr>
              <w:t>Полудницын Е.Ю.</w:t>
            </w:r>
          </w:p>
        </w:tc>
        <w:tc>
          <w:tcPr>
            <w:tcW w:w="2109" w:type="dxa"/>
            <w:gridSpan w:val="2"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400937,34</w:t>
            </w:r>
          </w:p>
        </w:tc>
        <w:tc>
          <w:tcPr>
            <w:tcW w:w="2791" w:type="dxa"/>
            <w:gridSpan w:val="2"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Квартира (</w:t>
            </w:r>
            <w:r>
              <w:rPr>
                <w:color w:val="000000"/>
              </w:rPr>
              <w:t>общая долевая</w:t>
            </w:r>
            <w:r w:rsidRPr="00695C7B">
              <w:rPr>
                <w:color w:val="000000"/>
              </w:rPr>
              <w:t>)</w:t>
            </w:r>
          </w:p>
        </w:tc>
        <w:tc>
          <w:tcPr>
            <w:tcW w:w="1229" w:type="dxa"/>
            <w:gridSpan w:val="3"/>
          </w:tcPr>
          <w:p w:rsidR="00305C75" w:rsidRPr="00695C7B" w:rsidRDefault="00305C75" w:rsidP="001E61E0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4</w:t>
            </w:r>
            <w:r>
              <w:rPr>
                <w:color w:val="000000"/>
              </w:rPr>
              <w:t>2</w:t>
            </w:r>
          </w:p>
        </w:tc>
        <w:tc>
          <w:tcPr>
            <w:tcW w:w="1784" w:type="dxa"/>
            <w:gridSpan w:val="2"/>
          </w:tcPr>
          <w:p w:rsidR="00305C75" w:rsidRPr="00695C7B" w:rsidRDefault="00305C75" w:rsidP="001E61E0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Pr="00695C7B" w:rsidRDefault="00305C75" w:rsidP="00C16817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695C7B" w:rsidRDefault="00305C75" w:rsidP="001E61E0">
            <w:pPr>
              <w:rPr>
                <w:color w:val="000000"/>
              </w:rPr>
            </w:pPr>
            <w:r w:rsidRPr="00695C7B">
              <w:rPr>
                <w:color w:val="000000"/>
              </w:rPr>
              <w:t xml:space="preserve">Супруга 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68675,21</w:t>
            </w:r>
          </w:p>
        </w:tc>
        <w:tc>
          <w:tcPr>
            <w:tcW w:w="2791" w:type="dxa"/>
            <w:gridSpan w:val="2"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229" w:type="dxa"/>
            <w:gridSpan w:val="3"/>
          </w:tcPr>
          <w:p w:rsidR="00305C75" w:rsidRPr="00695C7B" w:rsidRDefault="00305C75" w:rsidP="001E61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695C7B">
              <w:rPr>
                <w:color w:val="000000"/>
              </w:rPr>
              <w:t>00</w:t>
            </w:r>
          </w:p>
        </w:tc>
        <w:tc>
          <w:tcPr>
            <w:tcW w:w="1784" w:type="dxa"/>
            <w:gridSpan w:val="2"/>
          </w:tcPr>
          <w:p w:rsidR="00305C75" w:rsidRPr="00695C7B" w:rsidRDefault="00305C75" w:rsidP="001E61E0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Россия</w:t>
            </w:r>
          </w:p>
        </w:tc>
        <w:tc>
          <w:tcPr>
            <w:tcW w:w="2207" w:type="dxa"/>
            <w:vMerge w:val="restart"/>
          </w:tcPr>
          <w:p w:rsidR="00305C75" w:rsidRPr="00695C7B" w:rsidRDefault="00305C75" w:rsidP="00C16817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695C7B" w:rsidRDefault="00305C75" w:rsidP="001E61E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791" w:type="dxa"/>
            <w:gridSpan w:val="2"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Квартира</w:t>
            </w:r>
          </w:p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(общая долевая)</w:t>
            </w:r>
          </w:p>
        </w:tc>
        <w:tc>
          <w:tcPr>
            <w:tcW w:w="1229" w:type="dxa"/>
            <w:gridSpan w:val="3"/>
          </w:tcPr>
          <w:p w:rsidR="00305C75" w:rsidRPr="00695C7B" w:rsidRDefault="00305C75" w:rsidP="001E61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784" w:type="dxa"/>
            <w:gridSpan w:val="2"/>
          </w:tcPr>
          <w:p w:rsidR="00305C75" w:rsidRPr="00695C7B" w:rsidRDefault="00305C75" w:rsidP="001E61E0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Pr="00695C7B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82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95C7B" w:rsidRDefault="00305C75" w:rsidP="001E61E0">
            <w:pPr>
              <w:rPr>
                <w:color w:val="000000"/>
              </w:rPr>
            </w:pPr>
            <w:r w:rsidRPr="00695C7B">
              <w:rPr>
                <w:color w:val="000000"/>
              </w:rPr>
              <w:t xml:space="preserve">Дочь </w:t>
            </w:r>
          </w:p>
        </w:tc>
        <w:tc>
          <w:tcPr>
            <w:tcW w:w="2109" w:type="dxa"/>
            <w:gridSpan w:val="2"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-</w:t>
            </w:r>
          </w:p>
        </w:tc>
        <w:tc>
          <w:tcPr>
            <w:tcW w:w="2791" w:type="dxa"/>
            <w:gridSpan w:val="2"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Квартира</w:t>
            </w:r>
          </w:p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(</w:t>
            </w:r>
            <w:r>
              <w:rPr>
                <w:color w:val="000000"/>
              </w:rPr>
              <w:t>фактическое предоставление</w:t>
            </w:r>
            <w:r w:rsidRPr="00695C7B">
              <w:rPr>
                <w:color w:val="000000"/>
              </w:rPr>
              <w:t>)</w:t>
            </w:r>
          </w:p>
        </w:tc>
        <w:tc>
          <w:tcPr>
            <w:tcW w:w="1229" w:type="dxa"/>
            <w:gridSpan w:val="3"/>
          </w:tcPr>
          <w:p w:rsidR="00305C75" w:rsidRPr="00695C7B" w:rsidRDefault="00305C75" w:rsidP="009A5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784" w:type="dxa"/>
            <w:gridSpan w:val="2"/>
          </w:tcPr>
          <w:p w:rsidR="00305C75" w:rsidRPr="00695C7B" w:rsidRDefault="00305C75" w:rsidP="001B78D6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Pr="00695C7B" w:rsidRDefault="00305C75" w:rsidP="00C16817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95C7B" w:rsidRDefault="00305C75" w:rsidP="001E61E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91" w:type="dxa"/>
            <w:gridSpan w:val="2"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Квартира</w:t>
            </w:r>
          </w:p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(</w:t>
            </w:r>
            <w:r>
              <w:rPr>
                <w:color w:val="000000"/>
              </w:rPr>
              <w:t>фактическое предоставление</w:t>
            </w:r>
            <w:r w:rsidRPr="00695C7B">
              <w:rPr>
                <w:color w:val="000000"/>
              </w:rPr>
              <w:t>)</w:t>
            </w:r>
          </w:p>
        </w:tc>
        <w:tc>
          <w:tcPr>
            <w:tcW w:w="1229" w:type="dxa"/>
            <w:gridSpan w:val="3"/>
          </w:tcPr>
          <w:p w:rsidR="00305C75" w:rsidRPr="00695C7B" w:rsidRDefault="00305C75" w:rsidP="009A5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784" w:type="dxa"/>
            <w:gridSpan w:val="2"/>
          </w:tcPr>
          <w:p w:rsidR="00305C75" w:rsidRPr="00695C7B" w:rsidRDefault="00305C75" w:rsidP="009A52D6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Pr="00695C7B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754FE" w:rsidRDefault="00305C75" w:rsidP="00A862C2">
            <w:pPr>
              <w:rPr>
                <w:color w:val="000000"/>
              </w:rPr>
            </w:pPr>
            <w:r w:rsidRPr="00F754FE">
              <w:rPr>
                <w:color w:val="000000"/>
              </w:rPr>
              <w:t>Поморцев Д.В.</w:t>
            </w:r>
          </w:p>
        </w:tc>
        <w:tc>
          <w:tcPr>
            <w:tcW w:w="2109" w:type="dxa"/>
            <w:gridSpan w:val="2"/>
          </w:tcPr>
          <w:p w:rsidR="00305C75" w:rsidRPr="00F754FE" w:rsidRDefault="00305C75" w:rsidP="0055180C">
            <w:pPr>
              <w:jc w:val="center"/>
              <w:rPr>
                <w:color w:val="000000"/>
              </w:rPr>
            </w:pPr>
            <w:r w:rsidRPr="00F754FE"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480845,67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F754FE">
            <w:pPr>
              <w:jc w:val="center"/>
            </w:pPr>
            <w:r w:rsidRPr="00D13AC5">
              <w:t>48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F754FE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Автомобиль легковой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Рено Логан (индивидуальная)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Моттотранспортное средство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Мотоцикл «УРАЛ»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754FE" w:rsidRDefault="00305C75" w:rsidP="00A862C2">
            <w:pPr>
              <w:rPr>
                <w:color w:val="000000"/>
              </w:rPr>
            </w:pPr>
            <w:r w:rsidRPr="00F754FE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F754FE" w:rsidRDefault="00305C75" w:rsidP="0055180C">
            <w:pPr>
              <w:jc w:val="center"/>
              <w:rPr>
                <w:color w:val="000000"/>
              </w:rPr>
            </w:pPr>
            <w:r w:rsidRPr="00F754FE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314902, 94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F754FE">
            <w:pPr>
              <w:jc w:val="center"/>
            </w:pPr>
            <w:r w:rsidRPr="00D13AC5">
              <w:t>48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F754FE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754FE" w:rsidRDefault="00305C75" w:rsidP="00A862C2">
            <w:pPr>
              <w:rPr>
                <w:color w:val="000000"/>
              </w:rPr>
            </w:pPr>
            <w:r w:rsidRPr="00F754FE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F754FE" w:rsidRDefault="00305C75" w:rsidP="0055180C">
            <w:pPr>
              <w:jc w:val="center"/>
              <w:rPr>
                <w:color w:val="000000"/>
              </w:rPr>
            </w:pPr>
            <w:r w:rsidRPr="00F754FE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F754FE">
            <w:pPr>
              <w:jc w:val="center"/>
            </w:pPr>
            <w:r w:rsidRPr="00D13AC5">
              <w:t>48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F754FE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360234" w:rsidRDefault="00305C75" w:rsidP="00903F15">
            <w:pPr>
              <w:rPr>
                <w:color w:val="000000"/>
              </w:rPr>
            </w:pPr>
            <w:r w:rsidRPr="00360234">
              <w:rPr>
                <w:color w:val="000000"/>
              </w:rPr>
              <w:t>Пушмина А.В.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360234" w:rsidRDefault="00305C75" w:rsidP="0055180C">
            <w:pPr>
              <w:jc w:val="center"/>
              <w:rPr>
                <w:color w:val="000000"/>
              </w:rPr>
            </w:pPr>
            <w:r w:rsidRPr="00360234">
              <w:rPr>
                <w:color w:val="000000"/>
              </w:rPr>
              <w:t>Начальник отдела</w:t>
            </w:r>
          </w:p>
        </w:tc>
        <w:tc>
          <w:tcPr>
            <w:tcW w:w="2160" w:type="dxa"/>
            <w:vMerge w:val="restart"/>
          </w:tcPr>
          <w:p w:rsidR="00305C75" w:rsidRPr="0036023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461291,36</w:t>
            </w:r>
          </w:p>
        </w:tc>
        <w:tc>
          <w:tcPr>
            <w:tcW w:w="2880" w:type="dxa"/>
            <w:gridSpan w:val="3"/>
          </w:tcPr>
          <w:p w:rsidR="00305C75" w:rsidRPr="00360234" w:rsidRDefault="00305C75" w:rsidP="0055180C">
            <w:pPr>
              <w:jc w:val="center"/>
              <w:rPr>
                <w:color w:val="000000"/>
              </w:rPr>
            </w:pPr>
            <w:r w:rsidRPr="00360234">
              <w:rPr>
                <w:color w:val="000000"/>
              </w:rPr>
              <w:t>Квартира</w:t>
            </w:r>
          </w:p>
          <w:p w:rsidR="00305C75" w:rsidRPr="00360234" w:rsidRDefault="00305C75" w:rsidP="0055180C">
            <w:pPr>
              <w:jc w:val="center"/>
              <w:rPr>
                <w:color w:val="000000"/>
              </w:rPr>
            </w:pPr>
            <w:r w:rsidRPr="00360234">
              <w:rPr>
                <w:color w:val="000000"/>
              </w:rPr>
              <w:t>(</w:t>
            </w:r>
            <w:r>
              <w:rPr>
                <w:color w:val="000000"/>
              </w:rPr>
              <w:t>общая долевая</w:t>
            </w:r>
            <w:r w:rsidRPr="00360234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360234" w:rsidRDefault="00305C75" w:rsidP="00903F15">
            <w:pPr>
              <w:jc w:val="center"/>
              <w:rPr>
                <w:color w:val="000000"/>
              </w:rPr>
            </w:pPr>
            <w:r w:rsidRPr="00360234">
              <w:rPr>
                <w:color w:val="000000"/>
              </w:rPr>
              <w:t>79,8</w:t>
            </w:r>
          </w:p>
        </w:tc>
        <w:tc>
          <w:tcPr>
            <w:tcW w:w="1800" w:type="dxa"/>
            <w:gridSpan w:val="2"/>
          </w:tcPr>
          <w:p w:rsidR="00305C75" w:rsidRPr="00360234" w:rsidRDefault="00305C75" w:rsidP="00903F15">
            <w:pPr>
              <w:jc w:val="center"/>
              <w:rPr>
                <w:color w:val="000000"/>
              </w:rPr>
            </w:pPr>
            <w:r w:rsidRPr="0036023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360234" w:rsidRDefault="00305C75" w:rsidP="00C16817">
            <w:pPr>
              <w:jc w:val="center"/>
              <w:rPr>
                <w:color w:val="000000"/>
              </w:rPr>
            </w:pPr>
            <w:r w:rsidRPr="00360234">
              <w:rPr>
                <w:color w:val="000000"/>
              </w:rPr>
              <w:t>-</w:t>
            </w:r>
          </w:p>
          <w:p w:rsidR="00305C75" w:rsidRPr="00360234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360234" w:rsidRDefault="00305C75" w:rsidP="00903F15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36023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36023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360234" w:rsidRDefault="00305C75" w:rsidP="0055180C">
            <w:pPr>
              <w:jc w:val="center"/>
              <w:rPr>
                <w:color w:val="000000"/>
              </w:rPr>
            </w:pPr>
            <w:r w:rsidRPr="00360234">
              <w:rPr>
                <w:color w:val="000000"/>
              </w:rPr>
              <w:t>гараж</w:t>
            </w:r>
          </w:p>
          <w:p w:rsidR="00305C75" w:rsidRPr="00360234" w:rsidRDefault="00305C75" w:rsidP="0055180C">
            <w:pPr>
              <w:jc w:val="center"/>
              <w:rPr>
                <w:color w:val="000000"/>
              </w:rPr>
            </w:pPr>
            <w:r w:rsidRPr="00360234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360234" w:rsidRDefault="00305C75" w:rsidP="00903F15">
            <w:pPr>
              <w:jc w:val="center"/>
              <w:rPr>
                <w:color w:val="000000"/>
              </w:rPr>
            </w:pPr>
            <w:r w:rsidRPr="00360234">
              <w:rPr>
                <w:color w:val="000000"/>
              </w:rPr>
              <w:t>18,6</w:t>
            </w:r>
          </w:p>
        </w:tc>
        <w:tc>
          <w:tcPr>
            <w:tcW w:w="1800" w:type="dxa"/>
            <w:gridSpan w:val="2"/>
          </w:tcPr>
          <w:p w:rsidR="00305C75" w:rsidRPr="00360234" w:rsidRDefault="00305C75" w:rsidP="00903F15">
            <w:pPr>
              <w:jc w:val="center"/>
              <w:rPr>
                <w:color w:val="000000"/>
              </w:rPr>
            </w:pPr>
            <w:r w:rsidRPr="0036023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60234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360234" w:rsidRDefault="00305C75" w:rsidP="00903F15">
            <w:pPr>
              <w:rPr>
                <w:color w:val="000000"/>
              </w:rPr>
            </w:pPr>
            <w:r w:rsidRPr="00360234"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360234" w:rsidRDefault="00305C75" w:rsidP="0055180C">
            <w:pPr>
              <w:jc w:val="center"/>
              <w:rPr>
                <w:color w:val="000000"/>
              </w:rPr>
            </w:pPr>
            <w:r w:rsidRPr="00360234"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36023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123702,16</w:t>
            </w:r>
          </w:p>
        </w:tc>
        <w:tc>
          <w:tcPr>
            <w:tcW w:w="2880" w:type="dxa"/>
            <w:gridSpan w:val="3"/>
          </w:tcPr>
          <w:p w:rsidR="00305C75" w:rsidRPr="00360234" w:rsidRDefault="00305C75" w:rsidP="0055180C">
            <w:pPr>
              <w:jc w:val="center"/>
              <w:rPr>
                <w:color w:val="000000"/>
              </w:rPr>
            </w:pPr>
            <w:r w:rsidRPr="00360234">
              <w:rPr>
                <w:color w:val="000000"/>
              </w:rPr>
              <w:t>Квартира</w:t>
            </w:r>
          </w:p>
          <w:p w:rsidR="00305C75" w:rsidRPr="00360234" w:rsidRDefault="00305C75" w:rsidP="0055180C">
            <w:pPr>
              <w:jc w:val="center"/>
              <w:rPr>
                <w:color w:val="000000"/>
              </w:rPr>
            </w:pPr>
            <w:r w:rsidRPr="00360234">
              <w:rPr>
                <w:color w:val="000000"/>
              </w:rPr>
              <w:t>(</w:t>
            </w:r>
            <w:r>
              <w:rPr>
                <w:color w:val="000000"/>
              </w:rPr>
              <w:t>общая долевая</w:t>
            </w:r>
            <w:r w:rsidRPr="00360234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360234" w:rsidRDefault="00305C75" w:rsidP="00903F15">
            <w:pPr>
              <w:jc w:val="center"/>
              <w:rPr>
                <w:color w:val="000000"/>
              </w:rPr>
            </w:pPr>
            <w:r w:rsidRPr="00360234">
              <w:rPr>
                <w:color w:val="000000"/>
              </w:rPr>
              <w:t>59</w:t>
            </w:r>
          </w:p>
        </w:tc>
        <w:tc>
          <w:tcPr>
            <w:tcW w:w="1800" w:type="dxa"/>
            <w:gridSpan w:val="2"/>
          </w:tcPr>
          <w:p w:rsidR="00305C75" w:rsidRPr="00360234" w:rsidRDefault="00305C75" w:rsidP="00903F15">
            <w:pPr>
              <w:jc w:val="center"/>
              <w:rPr>
                <w:color w:val="000000"/>
              </w:rPr>
            </w:pPr>
            <w:r w:rsidRPr="0036023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360234" w:rsidRDefault="00305C75" w:rsidP="00C16817">
            <w:pPr>
              <w:jc w:val="center"/>
              <w:rPr>
                <w:color w:val="000000"/>
              </w:rPr>
            </w:pPr>
            <w:r w:rsidRPr="00360234">
              <w:rPr>
                <w:color w:val="000000"/>
              </w:rPr>
              <w:t>Автомобиль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smartTag w:uri="urn:schemas-microsoft-com:office:smarttags" w:element="City">
              <w:smartTag w:uri="urn:schemas-microsoft-com:office:smarttags" w:element="place">
                <w:r w:rsidRPr="00360234">
                  <w:rPr>
                    <w:color w:val="000000"/>
                    <w:lang w:val="en-US"/>
                  </w:rPr>
                  <w:t>TOYOTA</w:t>
                </w:r>
              </w:smartTag>
            </w:smartTag>
            <w:r w:rsidRPr="00360234">
              <w:rPr>
                <w:color w:val="000000"/>
                <w:lang w:val="en-US"/>
              </w:rPr>
              <w:t xml:space="preserve"> COROLLA</w:t>
            </w:r>
          </w:p>
          <w:p w:rsidR="00305C75" w:rsidRPr="0036023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360234" w:rsidRDefault="00305C75" w:rsidP="00903F15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36023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36023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360234" w:rsidRDefault="00305C75" w:rsidP="0055180C">
            <w:pPr>
              <w:jc w:val="center"/>
              <w:rPr>
                <w:color w:val="000000"/>
              </w:rPr>
            </w:pPr>
            <w:r w:rsidRPr="00360234">
              <w:rPr>
                <w:color w:val="000000"/>
              </w:rPr>
              <w:t>Квартира</w:t>
            </w:r>
          </w:p>
          <w:p w:rsidR="00305C75" w:rsidRPr="0036023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</w:t>
            </w:r>
            <w:r w:rsidRPr="00360234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360234" w:rsidRDefault="00305C75" w:rsidP="00903F15">
            <w:pPr>
              <w:jc w:val="center"/>
              <w:rPr>
                <w:color w:val="000000"/>
              </w:rPr>
            </w:pPr>
            <w:r w:rsidRPr="00360234">
              <w:rPr>
                <w:color w:val="000000"/>
              </w:rPr>
              <w:t>79,8</w:t>
            </w:r>
          </w:p>
        </w:tc>
        <w:tc>
          <w:tcPr>
            <w:tcW w:w="1800" w:type="dxa"/>
            <w:gridSpan w:val="2"/>
          </w:tcPr>
          <w:p w:rsidR="00305C75" w:rsidRPr="00360234" w:rsidRDefault="00305C75" w:rsidP="00903F15">
            <w:pPr>
              <w:jc w:val="center"/>
              <w:rPr>
                <w:color w:val="000000"/>
              </w:rPr>
            </w:pPr>
            <w:r w:rsidRPr="0036023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60234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360234" w:rsidRDefault="00305C75" w:rsidP="00903F15">
            <w:pPr>
              <w:rPr>
                <w:color w:val="000000"/>
              </w:rPr>
            </w:pPr>
            <w:r w:rsidRPr="00360234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360234" w:rsidRDefault="00305C75" w:rsidP="0055180C">
            <w:pPr>
              <w:jc w:val="center"/>
              <w:rPr>
                <w:color w:val="000000"/>
              </w:rPr>
            </w:pPr>
            <w:r w:rsidRPr="00360234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360234" w:rsidRDefault="00305C75" w:rsidP="0055180C">
            <w:pPr>
              <w:jc w:val="center"/>
              <w:rPr>
                <w:color w:val="000000"/>
              </w:rPr>
            </w:pPr>
            <w:r w:rsidRPr="00360234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360234" w:rsidRDefault="00305C75" w:rsidP="0055180C">
            <w:pPr>
              <w:jc w:val="center"/>
              <w:rPr>
                <w:color w:val="000000"/>
              </w:rPr>
            </w:pPr>
            <w:r w:rsidRPr="00360234">
              <w:rPr>
                <w:color w:val="000000"/>
              </w:rPr>
              <w:t>Квартира</w:t>
            </w:r>
          </w:p>
          <w:p w:rsidR="00305C75" w:rsidRPr="0036023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</w:t>
            </w:r>
            <w:r w:rsidRPr="00360234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360234" w:rsidRDefault="00305C75" w:rsidP="00360234">
            <w:pPr>
              <w:jc w:val="center"/>
              <w:rPr>
                <w:color w:val="000000"/>
              </w:rPr>
            </w:pPr>
            <w:r w:rsidRPr="00360234">
              <w:rPr>
                <w:color w:val="000000"/>
              </w:rPr>
              <w:t>79,8</w:t>
            </w:r>
          </w:p>
        </w:tc>
        <w:tc>
          <w:tcPr>
            <w:tcW w:w="1800" w:type="dxa"/>
            <w:gridSpan w:val="2"/>
          </w:tcPr>
          <w:p w:rsidR="00305C75" w:rsidRPr="00360234" w:rsidRDefault="00305C75" w:rsidP="00360234">
            <w:pPr>
              <w:jc w:val="center"/>
              <w:rPr>
                <w:color w:val="000000"/>
              </w:rPr>
            </w:pPr>
            <w:r w:rsidRPr="0036023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60234" w:rsidRDefault="00305C75" w:rsidP="00C16817">
            <w:pPr>
              <w:jc w:val="center"/>
              <w:rPr>
                <w:color w:val="000000"/>
              </w:rPr>
            </w:pPr>
            <w:r w:rsidRPr="00360234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360234" w:rsidRDefault="00305C75" w:rsidP="00903F15">
            <w:pPr>
              <w:rPr>
                <w:color w:val="000000"/>
              </w:rPr>
            </w:pPr>
            <w:r w:rsidRPr="00360234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360234" w:rsidRDefault="00305C75" w:rsidP="0055180C">
            <w:pPr>
              <w:jc w:val="center"/>
              <w:rPr>
                <w:color w:val="000000"/>
              </w:rPr>
            </w:pPr>
            <w:r w:rsidRPr="00360234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360234" w:rsidRDefault="00305C75" w:rsidP="0055180C">
            <w:pPr>
              <w:jc w:val="center"/>
              <w:rPr>
                <w:color w:val="000000"/>
              </w:rPr>
            </w:pPr>
            <w:r w:rsidRPr="00360234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360234" w:rsidRDefault="00305C75" w:rsidP="0055180C">
            <w:pPr>
              <w:jc w:val="center"/>
              <w:rPr>
                <w:color w:val="000000"/>
              </w:rPr>
            </w:pPr>
            <w:r w:rsidRPr="00360234">
              <w:rPr>
                <w:color w:val="000000"/>
              </w:rPr>
              <w:t>Квартира</w:t>
            </w:r>
          </w:p>
          <w:p w:rsidR="00305C75" w:rsidRPr="0036023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</w:t>
            </w:r>
            <w:r w:rsidRPr="00360234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360234" w:rsidRDefault="00305C75" w:rsidP="00360234">
            <w:pPr>
              <w:jc w:val="center"/>
              <w:rPr>
                <w:color w:val="000000"/>
              </w:rPr>
            </w:pPr>
            <w:r w:rsidRPr="00360234">
              <w:rPr>
                <w:color w:val="000000"/>
              </w:rPr>
              <w:t>79,8</w:t>
            </w:r>
          </w:p>
        </w:tc>
        <w:tc>
          <w:tcPr>
            <w:tcW w:w="1800" w:type="dxa"/>
            <w:gridSpan w:val="2"/>
          </w:tcPr>
          <w:p w:rsidR="00305C75" w:rsidRPr="00360234" w:rsidRDefault="00305C75" w:rsidP="00360234">
            <w:pPr>
              <w:jc w:val="center"/>
              <w:rPr>
                <w:color w:val="000000"/>
              </w:rPr>
            </w:pPr>
            <w:r w:rsidRPr="0036023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60234" w:rsidRDefault="00305C75" w:rsidP="00C16817">
            <w:pPr>
              <w:jc w:val="center"/>
              <w:rPr>
                <w:color w:val="000000"/>
              </w:rPr>
            </w:pPr>
            <w:r w:rsidRPr="00360234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8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1E61E0">
            <w:pPr>
              <w:rPr>
                <w:color w:val="000000"/>
              </w:rPr>
            </w:pPr>
            <w:r>
              <w:rPr>
                <w:color w:val="000000"/>
              </w:rPr>
              <w:t>Сабуров А.С.</w:t>
            </w:r>
          </w:p>
          <w:p w:rsidR="00305C75" w:rsidRDefault="00305C75" w:rsidP="001E61E0">
            <w:pPr>
              <w:rPr>
                <w:color w:val="000000"/>
              </w:rPr>
            </w:pPr>
          </w:p>
          <w:p w:rsidR="00305C75" w:rsidRDefault="00305C75" w:rsidP="001E61E0">
            <w:pPr>
              <w:rPr>
                <w:color w:val="000000"/>
              </w:rPr>
            </w:pPr>
          </w:p>
          <w:p w:rsidR="00305C75" w:rsidRPr="00457A39" w:rsidRDefault="00305C75" w:rsidP="001E61E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отделения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457A3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35372,57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457A3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791" w:type="dxa"/>
            <w:gridSpan w:val="2"/>
          </w:tcPr>
          <w:p w:rsidR="00305C75" w:rsidRPr="00457A3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229" w:type="dxa"/>
            <w:gridSpan w:val="3"/>
          </w:tcPr>
          <w:p w:rsidR="00305C75" w:rsidRPr="00457A39" w:rsidRDefault="00305C75" w:rsidP="001E61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51,6</w:t>
            </w:r>
          </w:p>
        </w:tc>
        <w:tc>
          <w:tcPr>
            <w:tcW w:w="1784" w:type="dxa"/>
            <w:gridSpan w:val="2"/>
          </w:tcPr>
          <w:p w:rsidR="00305C75" w:rsidRPr="00457A39" w:rsidRDefault="00305C75" w:rsidP="001E61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 w:val="restart"/>
          </w:tcPr>
          <w:p w:rsidR="00305C75" w:rsidRPr="00457A3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Хонда Капа (индивидуальная)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1E61E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791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229" w:type="dxa"/>
            <w:gridSpan w:val="3"/>
          </w:tcPr>
          <w:p w:rsidR="00305C75" w:rsidRDefault="00305C75" w:rsidP="001E61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65,7</w:t>
            </w:r>
          </w:p>
          <w:p w:rsidR="00305C75" w:rsidRDefault="00305C75" w:rsidP="001E61E0">
            <w:pPr>
              <w:jc w:val="center"/>
              <w:rPr>
                <w:color w:val="000000"/>
              </w:rPr>
            </w:pPr>
          </w:p>
        </w:tc>
        <w:tc>
          <w:tcPr>
            <w:tcW w:w="1784" w:type="dxa"/>
            <w:gridSpan w:val="2"/>
          </w:tcPr>
          <w:p w:rsidR="00305C75" w:rsidRDefault="00305C75" w:rsidP="001E61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1E61E0">
            <w:pPr>
              <w:jc w:val="center"/>
              <w:rPr>
                <w:color w:val="000000"/>
              </w:rPr>
            </w:pPr>
          </w:p>
        </w:tc>
        <w:tc>
          <w:tcPr>
            <w:tcW w:w="2207" w:type="dxa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0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1E61E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791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229" w:type="dxa"/>
            <w:gridSpan w:val="3"/>
          </w:tcPr>
          <w:p w:rsidR="00305C75" w:rsidRDefault="00305C75" w:rsidP="00167F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  <w:p w:rsidR="00305C75" w:rsidRDefault="00305C75" w:rsidP="00167F17">
            <w:pPr>
              <w:jc w:val="center"/>
              <w:rPr>
                <w:color w:val="000000"/>
              </w:rPr>
            </w:pPr>
          </w:p>
        </w:tc>
        <w:tc>
          <w:tcPr>
            <w:tcW w:w="1784" w:type="dxa"/>
            <w:gridSpan w:val="2"/>
          </w:tcPr>
          <w:p w:rsidR="00305C75" w:rsidRDefault="00305C75" w:rsidP="00167F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167F17">
            <w:pPr>
              <w:jc w:val="center"/>
              <w:rPr>
                <w:color w:val="000000"/>
              </w:rPr>
            </w:pPr>
          </w:p>
        </w:tc>
        <w:tc>
          <w:tcPr>
            <w:tcW w:w="2207" w:type="dxa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8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1E61E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42000</w:t>
            </w:r>
          </w:p>
        </w:tc>
        <w:tc>
          <w:tcPr>
            <w:tcW w:w="2791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(общая долевая)</w:t>
            </w:r>
          </w:p>
        </w:tc>
        <w:tc>
          <w:tcPr>
            <w:tcW w:w="1229" w:type="dxa"/>
            <w:gridSpan w:val="3"/>
          </w:tcPr>
          <w:p w:rsidR="00305C75" w:rsidRDefault="00305C75" w:rsidP="00167F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1829</w:t>
            </w:r>
          </w:p>
        </w:tc>
        <w:tc>
          <w:tcPr>
            <w:tcW w:w="1784" w:type="dxa"/>
            <w:gridSpan w:val="2"/>
          </w:tcPr>
          <w:p w:rsidR="00305C75" w:rsidRDefault="00305C75" w:rsidP="00167F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167F17">
            <w:pPr>
              <w:jc w:val="center"/>
              <w:rPr>
                <w:color w:val="000000"/>
              </w:rPr>
            </w:pPr>
          </w:p>
        </w:tc>
        <w:tc>
          <w:tcPr>
            <w:tcW w:w="2207" w:type="dxa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1E61E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791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(общая долевая)</w:t>
            </w:r>
          </w:p>
        </w:tc>
        <w:tc>
          <w:tcPr>
            <w:tcW w:w="1229" w:type="dxa"/>
            <w:gridSpan w:val="3"/>
          </w:tcPr>
          <w:p w:rsidR="00305C75" w:rsidRDefault="00305C75" w:rsidP="00167F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65,7</w:t>
            </w:r>
          </w:p>
        </w:tc>
        <w:tc>
          <w:tcPr>
            <w:tcW w:w="1784" w:type="dxa"/>
            <w:gridSpan w:val="2"/>
          </w:tcPr>
          <w:p w:rsidR="00305C75" w:rsidRDefault="00305C75" w:rsidP="00167F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5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1E61E0">
            <w:pPr>
              <w:rPr>
                <w:color w:val="000000"/>
              </w:rPr>
            </w:pPr>
            <w:r>
              <w:rPr>
                <w:color w:val="000000"/>
              </w:rPr>
              <w:t>Семериков К.Ю.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365809,62</w:t>
            </w:r>
          </w:p>
        </w:tc>
        <w:tc>
          <w:tcPr>
            <w:tcW w:w="2791" w:type="dxa"/>
            <w:gridSpan w:val="2"/>
          </w:tcPr>
          <w:p w:rsidR="00305C75" w:rsidRPr="009671C9" w:rsidRDefault="00305C75" w:rsidP="0055180C">
            <w:pPr>
              <w:jc w:val="center"/>
              <w:rPr>
                <w:color w:val="000000"/>
              </w:rPr>
            </w:pPr>
            <w:r w:rsidRPr="009671C9">
              <w:rPr>
                <w:color w:val="000000"/>
              </w:rPr>
              <w:t>Квартира</w:t>
            </w:r>
          </w:p>
          <w:p w:rsidR="00305C75" w:rsidRPr="009671C9" w:rsidRDefault="00305C75" w:rsidP="0055180C">
            <w:pPr>
              <w:jc w:val="center"/>
              <w:rPr>
                <w:color w:val="000000"/>
              </w:rPr>
            </w:pPr>
            <w:r w:rsidRPr="009671C9">
              <w:rPr>
                <w:color w:val="000000"/>
              </w:rPr>
              <w:t>(общая долевая)</w:t>
            </w:r>
          </w:p>
        </w:tc>
        <w:tc>
          <w:tcPr>
            <w:tcW w:w="1229" w:type="dxa"/>
            <w:gridSpan w:val="3"/>
          </w:tcPr>
          <w:p w:rsidR="00305C75" w:rsidRPr="009671C9" w:rsidRDefault="00305C75" w:rsidP="009671C9">
            <w:pPr>
              <w:jc w:val="center"/>
              <w:rPr>
                <w:color w:val="000000"/>
              </w:rPr>
            </w:pPr>
            <w:r w:rsidRPr="009671C9">
              <w:rPr>
                <w:color w:val="000000"/>
              </w:rPr>
              <w:t>36</w:t>
            </w:r>
          </w:p>
        </w:tc>
        <w:tc>
          <w:tcPr>
            <w:tcW w:w="1784" w:type="dxa"/>
            <w:gridSpan w:val="2"/>
          </w:tcPr>
          <w:p w:rsidR="00305C75" w:rsidRPr="009671C9" w:rsidRDefault="00305C75" w:rsidP="009671C9">
            <w:pPr>
              <w:jc w:val="center"/>
              <w:rPr>
                <w:color w:val="000000"/>
              </w:rPr>
            </w:pPr>
            <w:r w:rsidRPr="009671C9">
              <w:rPr>
                <w:color w:val="000000"/>
              </w:rPr>
              <w:t>Россия</w:t>
            </w:r>
          </w:p>
        </w:tc>
        <w:tc>
          <w:tcPr>
            <w:tcW w:w="2207" w:type="dxa"/>
            <w:vMerge w:val="restart"/>
          </w:tcPr>
          <w:p w:rsidR="00305C75" w:rsidRPr="009671C9" w:rsidRDefault="00305C75" w:rsidP="00C16817">
            <w:pPr>
              <w:jc w:val="center"/>
              <w:rPr>
                <w:color w:val="000000"/>
              </w:rPr>
            </w:pPr>
            <w:r w:rsidRPr="009671C9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1E61E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791" w:type="dxa"/>
            <w:gridSpan w:val="2"/>
          </w:tcPr>
          <w:p w:rsidR="00305C75" w:rsidRPr="009671C9" w:rsidRDefault="00305C75" w:rsidP="0055180C">
            <w:pPr>
              <w:jc w:val="center"/>
              <w:rPr>
                <w:color w:val="000000"/>
              </w:rPr>
            </w:pPr>
            <w:r w:rsidRPr="009671C9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229" w:type="dxa"/>
            <w:gridSpan w:val="3"/>
          </w:tcPr>
          <w:p w:rsidR="00305C75" w:rsidRPr="009671C9" w:rsidRDefault="00305C75" w:rsidP="00967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784" w:type="dxa"/>
            <w:gridSpan w:val="2"/>
          </w:tcPr>
          <w:p w:rsidR="00305C75" w:rsidRPr="009671C9" w:rsidRDefault="00305C75" w:rsidP="009671C9">
            <w:pPr>
              <w:jc w:val="center"/>
              <w:rPr>
                <w:color w:val="000000"/>
              </w:rPr>
            </w:pPr>
            <w:r w:rsidRPr="009671C9">
              <w:rPr>
                <w:color w:val="000000"/>
              </w:rPr>
              <w:t xml:space="preserve">Россия </w:t>
            </w:r>
          </w:p>
        </w:tc>
        <w:tc>
          <w:tcPr>
            <w:tcW w:w="2207" w:type="dxa"/>
            <w:vMerge/>
          </w:tcPr>
          <w:p w:rsidR="00305C75" w:rsidRPr="009671C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1E61E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150000</w:t>
            </w:r>
          </w:p>
        </w:tc>
        <w:tc>
          <w:tcPr>
            <w:tcW w:w="2791" w:type="dxa"/>
            <w:gridSpan w:val="2"/>
          </w:tcPr>
          <w:p w:rsidR="00305C75" w:rsidRPr="009671C9" w:rsidRDefault="00305C75" w:rsidP="0055180C">
            <w:pPr>
              <w:jc w:val="center"/>
              <w:rPr>
                <w:color w:val="000000"/>
              </w:rPr>
            </w:pPr>
            <w:r w:rsidRPr="009671C9">
              <w:rPr>
                <w:color w:val="000000"/>
              </w:rPr>
              <w:t>Квартира (</w:t>
            </w:r>
            <w:r>
              <w:rPr>
                <w:color w:val="000000"/>
              </w:rPr>
              <w:t>найм</w:t>
            </w:r>
            <w:r w:rsidRPr="009671C9">
              <w:rPr>
                <w:color w:val="000000"/>
              </w:rPr>
              <w:t>)</w:t>
            </w:r>
          </w:p>
        </w:tc>
        <w:tc>
          <w:tcPr>
            <w:tcW w:w="1229" w:type="dxa"/>
            <w:gridSpan w:val="3"/>
          </w:tcPr>
          <w:p w:rsidR="00305C75" w:rsidRPr="009671C9" w:rsidRDefault="00305C75" w:rsidP="00967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9671C9">
              <w:rPr>
                <w:color w:val="000000"/>
              </w:rPr>
              <w:t>2</w:t>
            </w:r>
          </w:p>
        </w:tc>
        <w:tc>
          <w:tcPr>
            <w:tcW w:w="1784" w:type="dxa"/>
            <w:gridSpan w:val="2"/>
          </w:tcPr>
          <w:p w:rsidR="00305C75" w:rsidRPr="009671C9" w:rsidRDefault="00305C75" w:rsidP="009671C9">
            <w:pPr>
              <w:jc w:val="center"/>
              <w:rPr>
                <w:color w:val="000000"/>
              </w:rPr>
            </w:pPr>
            <w:r w:rsidRPr="009671C9">
              <w:rPr>
                <w:color w:val="000000"/>
              </w:rPr>
              <w:t xml:space="preserve">Россия </w:t>
            </w:r>
          </w:p>
        </w:tc>
        <w:tc>
          <w:tcPr>
            <w:tcW w:w="2207" w:type="dxa"/>
          </w:tcPr>
          <w:p w:rsidR="00305C75" w:rsidRPr="009671C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5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1E61E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791" w:type="dxa"/>
            <w:gridSpan w:val="2"/>
          </w:tcPr>
          <w:p w:rsidR="00305C75" w:rsidRPr="009671C9" w:rsidRDefault="00305C75" w:rsidP="0055180C">
            <w:pPr>
              <w:jc w:val="center"/>
              <w:rPr>
                <w:color w:val="000000"/>
              </w:rPr>
            </w:pPr>
            <w:r w:rsidRPr="009671C9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229" w:type="dxa"/>
            <w:gridSpan w:val="3"/>
          </w:tcPr>
          <w:p w:rsidR="00305C75" w:rsidRPr="009671C9" w:rsidRDefault="00305C75" w:rsidP="00967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784" w:type="dxa"/>
            <w:gridSpan w:val="2"/>
          </w:tcPr>
          <w:p w:rsidR="00305C75" w:rsidRPr="009671C9" w:rsidRDefault="00305C75" w:rsidP="009671C9">
            <w:pPr>
              <w:jc w:val="center"/>
              <w:rPr>
                <w:color w:val="000000"/>
              </w:rPr>
            </w:pPr>
            <w:r w:rsidRPr="009671C9">
              <w:rPr>
                <w:color w:val="000000"/>
              </w:rPr>
              <w:t>Россия</w:t>
            </w:r>
          </w:p>
        </w:tc>
        <w:tc>
          <w:tcPr>
            <w:tcW w:w="2207" w:type="dxa"/>
            <w:vMerge w:val="restart"/>
          </w:tcPr>
          <w:p w:rsidR="00305C75" w:rsidRPr="009671C9" w:rsidRDefault="00305C75" w:rsidP="00C16817">
            <w:pPr>
              <w:jc w:val="center"/>
              <w:rPr>
                <w:color w:val="000000"/>
              </w:rPr>
            </w:pPr>
            <w:r w:rsidRPr="009671C9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1E61E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791" w:type="dxa"/>
            <w:gridSpan w:val="2"/>
          </w:tcPr>
          <w:p w:rsidR="00305C75" w:rsidRPr="009671C9" w:rsidRDefault="00305C75" w:rsidP="0055180C">
            <w:pPr>
              <w:jc w:val="center"/>
              <w:rPr>
                <w:color w:val="000000"/>
              </w:rPr>
            </w:pPr>
            <w:r w:rsidRPr="009671C9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229" w:type="dxa"/>
            <w:gridSpan w:val="3"/>
          </w:tcPr>
          <w:p w:rsidR="00305C75" w:rsidRPr="009671C9" w:rsidRDefault="00305C75" w:rsidP="00967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9671C9">
              <w:rPr>
                <w:color w:val="000000"/>
              </w:rPr>
              <w:t>2</w:t>
            </w:r>
          </w:p>
        </w:tc>
        <w:tc>
          <w:tcPr>
            <w:tcW w:w="1784" w:type="dxa"/>
            <w:gridSpan w:val="2"/>
          </w:tcPr>
          <w:p w:rsidR="00305C75" w:rsidRPr="009671C9" w:rsidRDefault="00305C75" w:rsidP="009671C9">
            <w:pPr>
              <w:jc w:val="center"/>
              <w:rPr>
                <w:color w:val="000000"/>
              </w:rPr>
            </w:pPr>
            <w:r w:rsidRPr="009671C9"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Pr="009671C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26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1E61E0">
            <w:pPr>
              <w:rPr>
                <w:color w:val="000000"/>
              </w:rPr>
            </w:pPr>
            <w:r>
              <w:rPr>
                <w:color w:val="000000"/>
              </w:rPr>
              <w:t>Санников С.В.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418561,08</w:t>
            </w:r>
          </w:p>
        </w:tc>
        <w:tc>
          <w:tcPr>
            <w:tcW w:w="2791" w:type="dxa"/>
            <w:gridSpan w:val="2"/>
          </w:tcPr>
          <w:p w:rsidR="00305C75" w:rsidRPr="009671C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229" w:type="dxa"/>
            <w:gridSpan w:val="3"/>
          </w:tcPr>
          <w:p w:rsidR="00305C75" w:rsidRDefault="00305C75" w:rsidP="00967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784" w:type="dxa"/>
            <w:gridSpan w:val="2"/>
          </w:tcPr>
          <w:p w:rsidR="00305C75" w:rsidRPr="009671C9" w:rsidRDefault="00305C75" w:rsidP="00967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</w:tcPr>
          <w:p w:rsidR="00305C75" w:rsidRPr="009671C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1E61E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49503,57</w:t>
            </w:r>
          </w:p>
        </w:tc>
        <w:tc>
          <w:tcPr>
            <w:tcW w:w="2791" w:type="dxa"/>
            <w:gridSpan w:val="2"/>
          </w:tcPr>
          <w:p w:rsidR="00305C75" w:rsidRPr="009671C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229" w:type="dxa"/>
            <w:gridSpan w:val="3"/>
          </w:tcPr>
          <w:p w:rsidR="00305C75" w:rsidRDefault="00305C75" w:rsidP="000D1A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784" w:type="dxa"/>
            <w:gridSpan w:val="2"/>
          </w:tcPr>
          <w:p w:rsidR="00305C75" w:rsidRPr="009671C9" w:rsidRDefault="00305C75" w:rsidP="000D1A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07" w:type="dxa"/>
            <w:vMerge w:val="restart"/>
          </w:tcPr>
          <w:p w:rsidR="00305C75" w:rsidRPr="009671C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92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1E61E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791" w:type="dxa"/>
            <w:gridSpan w:val="2"/>
          </w:tcPr>
          <w:p w:rsidR="00305C75" w:rsidRDefault="00305C75" w:rsidP="00781154">
            <w:pPr>
              <w:jc w:val="center"/>
              <w:rPr>
                <w:color w:val="000000"/>
              </w:rPr>
            </w:pPr>
            <w:r w:rsidRPr="009671C9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229" w:type="dxa"/>
            <w:gridSpan w:val="3"/>
          </w:tcPr>
          <w:p w:rsidR="00305C75" w:rsidRDefault="00305C75" w:rsidP="000D1A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9671C9">
              <w:rPr>
                <w:color w:val="000000"/>
              </w:rPr>
              <w:t>2</w:t>
            </w:r>
          </w:p>
        </w:tc>
        <w:tc>
          <w:tcPr>
            <w:tcW w:w="1784" w:type="dxa"/>
            <w:gridSpan w:val="2"/>
          </w:tcPr>
          <w:p w:rsidR="00305C75" w:rsidRDefault="00305C75" w:rsidP="000D1AEA">
            <w:pPr>
              <w:jc w:val="center"/>
              <w:rPr>
                <w:color w:val="000000"/>
              </w:rPr>
            </w:pPr>
            <w:r w:rsidRPr="009671C9">
              <w:rPr>
                <w:color w:val="000000"/>
              </w:rPr>
              <w:t>Россия</w:t>
            </w:r>
          </w:p>
        </w:tc>
        <w:tc>
          <w:tcPr>
            <w:tcW w:w="2207" w:type="dxa"/>
            <w:vMerge/>
          </w:tcPr>
          <w:p w:rsidR="00305C75" w:rsidRPr="009671C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1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213AF" w:rsidRDefault="00305C75" w:rsidP="00AF47DB">
            <w:pPr>
              <w:rPr>
                <w:color w:val="000000"/>
              </w:rPr>
            </w:pPr>
            <w:r>
              <w:rPr>
                <w:color w:val="000000"/>
              </w:rPr>
              <w:t>Синдякова Е.А.</w:t>
            </w:r>
          </w:p>
        </w:tc>
        <w:tc>
          <w:tcPr>
            <w:tcW w:w="2109" w:type="dxa"/>
            <w:gridSpan w:val="2"/>
          </w:tcPr>
          <w:p w:rsidR="00305C75" w:rsidRPr="006213A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</w:tcPr>
          <w:p w:rsidR="00305C75" w:rsidRPr="006213A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398748,30</w:t>
            </w:r>
          </w:p>
        </w:tc>
        <w:tc>
          <w:tcPr>
            <w:tcW w:w="2880" w:type="dxa"/>
            <w:gridSpan w:val="3"/>
          </w:tcPr>
          <w:p w:rsidR="00305C75" w:rsidRPr="006213A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6213AF" w:rsidRDefault="00305C75" w:rsidP="00AF47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57,2</w:t>
            </w:r>
          </w:p>
        </w:tc>
        <w:tc>
          <w:tcPr>
            <w:tcW w:w="1800" w:type="dxa"/>
            <w:gridSpan w:val="2"/>
          </w:tcPr>
          <w:p w:rsidR="00305C75" w:rsidRDefault="00305C75" w:rsidP="00AF47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6213AF" w:rsidRDefault="00305C75" w:rsidP="00AF47DB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6213A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8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AF47DB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674036,63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AF47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57,2</w:t>
            </w:r>
          </w:p>
        </w:tc>
        <w:tc>
          <w:tcPr>
            <w:tcW w:w="1800" w:type="dxa"/>
            <w:gridSpan w:val="2"/>
          </w:tcPr>
          <w:p w:rsidR="00305C75" w:rsidRDefault="00305C75" w:rsidP="00AF47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6213A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2115 (индивидуальная)</w:t>
            </w:r>
          </w:p>
        </w:tc>
      </w:tr>
      <w:tr w:rsidR="00305C75" w:rsidRPr="00607B10">
        <w:trPr>
          <w:trHeight w:val="44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F47DB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AF47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28,3</w:t>
            </w:r>
          </w:p>
        </w:tc>
        <w:tc>
          <w:tcPr>
            <w:tcW w:w="1800" w:type="dxa"/>
            <w:gridSpan w:val="2"/>
          </w:tcPr>
          <w:p w:rsidR="00305C75" w:rsidRDefault="00305C75" w:rsidP="00AF47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6213A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F47DB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(свидетельство)</w:t>
            </w:r>
          </w:p>
        </w:tc>
        <w:tc>
          <w:tcPr>
            <w:tcW w:w="1080" w:type="dxa"/>
          </w:tcPr>
          <w:p w:rsidR="00305C75" w:rsidRDefault="00305C75" w:rsidP="00AF47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28,3</w:t>
            </w:r>
          </w:p>
        </w:tc>
        <w:tc>
          <w:tcPr>
            <w:tcW w:w="1800" w:type="dxa"/>
            <w:gridSpan w:val="2"/>
          </w:tcPr>
          <w:p w:rsidR="00305C75" w:rsidRDefault="00305C75" w:rsidP="00AF47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6213A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4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AF47DB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6213A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6213AF" w:rsidRDefault="00305C75" w:rsidP="006213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57,2</w:t>
            </w:r>
          </w:p>
        </w:tc>
        <w:tc>
          <w:tcPr>
            <w:tcW w:w="1800" w:type="dxa"/>
            <w:gridSpan w:val="2"/>
          </w:tcPr>
          <w:p w:rsidR="00305C75" w:rsidRDefault="00305C75" w:rsidP="006213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6213AF" w:rsidRDefault="00305C75" w:rsidP="006213A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6213A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AF47DB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6213A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6213AF" w:rsidRDefault="00305C75" w:rsidP="006213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57,2</w:t>
            </w:r>
          </w:p>
        </w:tc>
        <w:tc>
          <w:tcPr>
            <w:tcW w:w="1800" w:type="dxa"/>
            <w:gridSpan w:val="2"/>
          </w:tcPr>
          <w:p w:rsidR="00305C75" w:rsidRDefault="00305C75" w:rsidP="006213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6213AF" w:rsidRDefault="00305C75" w:rsidP="006213A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6213A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AF47DB">
            <w:pPr>
              <w:rPr>
                <w:color w:val="000000"/>
              </w:rPr>
            </w:pPr>
            <w:r>
              <w:rPr>
                <w:color w:val="000000"/>
              </w:rPr>
              <w:t>Сироткин А.В.</w:t>
            </w:r>
          </w:p>
          <w:p w:rsidR="00305C75" w:rsidRDefault="00305C75" w:rsidP="00AF47DB">
            <w:pPr>
              <w:rPr>
                <w:color w:val="000000"/>
              </w:rPr>
            </w:pPr>
          </w:p>
          <w:p w:rsidR="00305C75" w:rsidRDefault="00305C75" w:rsidP="00AF47DB">
            <w:pPr>
              <w:rPr>
                <w:color w:val="000000"/>
              </w:rPr>
            </w:pPr>
          </w:p>
          <w:p w:rsidR="00305C75" w:rsidRDefault="00305C75" w:rsidP="00AF47DB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отделения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781154">
            <w:pPr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366970,13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781154">
            <w:pPr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392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396</w:t>
            </w:r>
          </w:p>
        </w:tc>
        <w:tc>
          <w:tcPr>
            <w:tcW w:w="1800" w:type="dxa"/>
            <w:gridSpan w:val="2"/>
          </w:tcPr>
          <w:p w:rsidR="00305C75" w:rsidRDefault="00305C75" w:rsidP="006213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6213AF">
            <w:pPr>
              <w:jc w:val="center"/>
              <w:rPr>
                <w:color w:val="000000"/>
              </w:rPr>
            </w:pPr>
          </w:p>
          <w:p w:rsidR="00305C75" w:rsidRDefault="00305C75" w:rsidP="006213A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6213AF" w:rsidRDefault="00305C75" w:rsidP="007811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2114 (индивидуальная)</w:t>
            </w:r>
          </w:p>
        </w:tc>
      </w:tr>
      <w:tr w:rsidR="00305C75" w:rsidRPr="00607B10">
        <w:trPr>
          <w:trHeight w:val="73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F47DB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 w:rsidP="00392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33,3</w:t>
            </w:r>
          </w:p>
        </w:tc>
        <w:tc>
          <w:tcPr>
            <w:tcW w:w="1800" w:type="dxa"/>
            <w:gridSpan w:val="2"/>
          </w:tcPr>
          <w:p w:rsidR="00305C75" w:rsidRDefault="00305C75" w:rsidP="00392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7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AF47DB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 w:rsidP="00392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33,3</w:t>
            </w:r>
          </w:p>
        </w:tc>
        <w:tc>
          <w:tcPr>
            <w:tcW w:w="1800" w:type="dxa"/>
            <w:gridSpan w:val="2"/>
          </w:tcPr>
          <w:p w:rsidR="00305C75" w:rsidRDefault="00305C75" w:rsidP="00392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213A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AF47DB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 w:rsidP="00392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33,3</w:t>
            </w:r>
          </w:p>
        </w:tc>
        <w:tc>
          <w:tcPr>
            <w:tcW w:w="1800" w:type="dxa"/>
            <w:gridSpan w:val="2"/>
          </w:tcPr>
          <w:p w:rsidR="00305C75" w:rsidRDefault="00305C75" w:rsidP="00392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213A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2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AF47DB">
            <w:pPr>
              <w:rPr>
                <w:color w:val="000000"/>
              </w:rPr>
            </w:pPr>
            <w:r>
              <w:rPr>
                <w:color w:val="000000"/>
              </w:rPr>
              <w:t>Сысоев А.В.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416204,90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Default="00305C75" w:rsidP="00392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800" w:type="dxa"/>
            <w:gridSpan w:val="2"/>
          </w:tcPr>
          <w:p w:rsidR="00305C75" w:rsidRDefault="00305C75" w:rsidP="00392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6213A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Мототранспортное средство – ИЖ -7-107-010 (индивидуальная)</w:t>
            </w:r>
          </w:p>
        </w:tc>
      </w:tr>
      <w:tr w:rsidR="00305C75" w:rsidRPr="00607B10">
        <w:trPr>
          <w:trHeight w:val="70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F47DB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(аренда)</w:t>
            </w:r>
          </w:p>
        </w:tc>
        <w:tc>
          <w:tcPr>
            <w:tcW w:w="1080" w:type="dxa"/>
          </w:tcPr>
          <w:p w:rsidR="00305C75" w:rsidRDefault="00305C75" w:rsidP="00392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800" w:type="dxa"/>
            <w:gridSpan w:val="2"/>
          </w:tcPr>
          <w:p w:rsidR="00305C75" w:rsidRDefault="00305C75" w:rsidP="00392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AF47DB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181404,84</w:t>
            </w: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  <w:vMerge w:val="restart"/>
          </w:tcPr>
          <w:p w:rsidR="00305C75" w:rsidRDefault="00305C75" w:rsidP="00392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392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ВАЗ 2121 (индивидуальная)</w:t>
            </w:r>
          </w:p>
        </w:tc>
      </w:tr>
      <w:tr w:rsidR="00305C75" w:rsidRPr="00607B10">
        <w:trPr>
          <w:trHeight w:val="122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F47DB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39274E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39274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Шевроле Клан (индивидальная)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5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F47DB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39274E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39274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Форд Мондео (индивидальная)</w:t>
            </w:r>
          </w:p>
        </w:tc>
      </w:tr>
      <w:tr w:rsidR="00305C75" w:rsidRPr="00607B10">
        <w:trPr>
          <w:trHeight w:val="1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AF47DB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B643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800" w:type="dxa"/>
            <w:gridSpan w:val="2"/>
          </w:tcPr>
          <w:p w:rsidR="00305C75" w:rsidRDefault="00305C75" w:rsidP="00B643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3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AF47DB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B643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800" w:type="dxa"/>
            <w:gridSpan w:val="2"/>
          </w:tcPr>
          <w:p w:rsidR="00305C75" w:rsidRDefault="00305C75" w:rsidP="00B643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267FC6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9B0375" w:rsidRDefault="00305C75" w:rsidP="00267FC6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Таланов Е.А.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9B0375" w:rsidRDefault="00305C75" w:rsidP="0055180C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  <w:vMerge w:val="restart"/>
          </w:tcPr>
          <w:p w:rsidR="00305C75" w:rsidRPr="009B03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393657,83</w:t>
            </w:r>
          </w:p>
        </w:tc>
        <w:tc>
          <w:tcPr>
            <w:tcW w:w="2880" w:type="dxa"/>
            <w:gridSpan w:val="3"/>
            <w:vAlign w:val="center"/>
          </w:tcPr>
          <w:p w:rsidR="00305C75" w:rsidRPr="009B0375" w:rsidRDefault="00305C75" w:rsidP="0055180C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Квартира</w:t>
            </w:r>
          </w:p>
          <w:p w:rsidR="00305C75" w:rsidRPr="009B0375" w:rsidRDefault="00305C75" w:rsidP="0055180C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  <w:vAlign w:val="center"/>
          </w:tcPr>
          <w:p w:rsidR="00305C75" w:rsidRPr="009B0375" w:rsidRDefault="00305C75" w:rsidP="00267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800" w:type="dxa"/>
            <w:gridSpan w:val="2"/>
            <w:vAlign w:val="center"/>
          </w:tcPr>
          <w:p w:rsidR="00305C75" w:rsidRPr="009B0375" w:rsidRDefault="00305C75" w:rsidP="00267FC6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9B0375" w:rsidRDefault="00305C75" w:rsidP="00C16817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Автомобиль легковой – ХЕНДЭ Акцент</w:t>
            </w:r>
          </w:p>
          <w:p w:rsidR="00305C75" w:rsidRPr="009B0375" w:rsidRDefault="00305C75" w:rsidP="00C16817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(индивидуальная)</w:t>
            </w:r>
          </w:p>
        </w:tc>
      </w:tr>
      <w:tr w:rsidR="00305C75" w:rsidRPr="00267FC6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9B0375" w:rsidRDefault="00305C75" w:rsidP="00267FC6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9B03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9B03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Align w:val="center"/>
          </w:tcPr>
          <w:p w:rsidR="00305C75" w:rsidRPr="009B0375" w:rsidRDefault="00305C75" w:rsidP="0055180C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Гараж</w:t>
            </w:r>
          </w:p>
          <w:p w:rsidR="00305C75" w:rsidRPr="009B0375" w:rsidRDefault="00305C75" w:rsidP="0055180C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(</w:t>
            </w:r>
            <w:r>
              <w:rPr>
                <w:color w:val="000000"/>
              </w:rPr>
              <w:t>индивидуальная</w:t>
            </w:r>
            <w:r w:rsidRPr="009B0375">
              <w:rPr>
                <w:color w:val="000000"/>
              </w:rPr>
              <w:t>)</w:t>
            </w:r>
          </w:p>
        </w:tc>
        <w:tc>
          <w:tcPr>
            <w:tcW w:w="1080" w:type="dxa"/>
            <w:vAlign w:val="center"/>
          </w:tcPr>
          <w:p w:rsidR="00305C75" w:rsidRPr="009B0375" w:rsidRDefault="00305C75" w:rsidP="00267FC6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2</w:t>
            </w:r>
            <w:r>
              <w:rPr>
                <w:color w:val="000000"/>
              </w:rPr>
              <w:t>0</w:t>
            </w:r>
          </w:p>
        </w:tc>
        <w:tc>
          <w:tcPr>
            <w:tcW w:w="1800" w:type="dxa"/>
            <w:gridSpan w:val="2"/>
            <w:vAlign w:val="center"/>
          </w:tcPr>
          <w:p w:rsidR="00305C75" w:rsidRPr="009B0375" w:rsidRDefault="00305C75" w:rsidP="00267FC6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9B03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267FC6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9B0375" w:rsidRDefault="00305C75" w:rsidP="00267FC6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9B0375" w:rsidRDefault="00305C75" w:rsidP="0055180C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9B03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153486,41</w:t>
            </w:r>
          </w:p>
        </w:tc>
        <w:tc>
          <w:tcPr>
            <w:tcW w:w="2880" w:type="dxa"/>
            <w:gridSpan w:val="3"/>
            <w:vAlign w:val="center"/>
          </w:tcPr>
          <w:p w:rsidR="00305C75" w:rsidRPr="009B0375" w:rsidRDefault="00305C75" w:rsidP="0055180C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Квартира</w:t>
            </w:r>
          </w:p>
          <w:p w:rsidR="00305C75" w:rsidRPr="009B0375" w:rsidRDefault="00305C75" w:rsidP="0055180C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  <w:vAlign w:val="center"/>
          </w:tcPr>
          <w:p w:rsidR="00305C75" w:rsidRPr="009B0375" w:rsidRDefault="00305C75" w:rsidP="009B03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800" w:type="dxa"/>
            <w:gridSpan w:val="2"/>
            <w:vAlign w:val="center"/>
          </w:tcPr>
          <w:p w:rsidR="00305C75" w:rsidRPr="009B0375" w:rsidRDefault="00305C75" w:rsidP="009B0375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9B0375" w:rsidRDefault="00305C75" w:rsidP="00C16817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-</w:t>
            </w:r>
          </w:p>
        </w:tc>
      </w:tr>
      <w:tr w:rsidR="00305C75" w:rsidRPr="00267FC6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9B0375" w:rsidRDefault="00305C75" w:rsidP="00267FC6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9B0375" w:rsidRDefault="00305C75" w:rsidP="0055180C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9B0375" w:rsidRDefault="00305C75" w:rsidP="0055180C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  <w:vAlign w:val="center"/>
          </w:tcPr>
          <w:p w:rsidR="00305C75" w:rsidRPr="009B0375" w:rsidRDefault="00305C75" w:rsidP="0055180C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Квартира</w:t>
            </w:r>
          </w:p>
          <w:p w:rsidR="00305C75" w:rsidRPr="009B0375" w:rsidRDefault="00305C75" w:rsidP="0055180C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  <w:vAlign w:val="center"/>
          </w:tcPr>
          <w:p w:rsidR="00305C75" w:rsidRPr="009B0375" w:rsidRDefault="00305C75" w:rsidP="00267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800" w:type="dxa"/>
            <w:gridSpan w:val="2"/>
            <w:vAlign w:val="center"/>
          </w:tcPr>
          <w:p w:rsidR="00305C75" w:rsidRPr="009B0375" w:rsidRDefault="00305C75" w:rsidP="00267FC6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9B0375" w:rsidRDefault="00305C75" w:rsidP="00C16817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-</w:t>
            </w:r>
          </w:p>
        </w:tc>
      </w:tr>
      <w:tr w:rsidR="00305C75" w:rsidRPr="00267FC6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9B0375" w:rsidRDefault="00305C75" w:rsidP="00267FC6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9B0375" w:rsidRDefault="00305C75" w:rsidP="0055180C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9B0375" w:rsidRDefault="00305C75" w:rsidP="0055180C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  <w:vAlign w:val="center"/>
          </w:tcPr>
          <w:p w:rsidR="00305C75" w:rsidRPr="009B0375" w:rsidRDefault="00305C75" w:rsidP="0055180C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Квартира</w:t>
            </w:r>
          </w:p>
          <w:p w:rsidR="00305C75" w:rsidRPr="009B0375" w:rsidRDefault="00305C75" w:rsidP="0055180C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  <w:vAlign w:val="center"/>
          </w:tcPr>
          <w:p w:rsidR="00305C75" w:rsidRPr="009B0375" w:rsidRDefault="00305C75" w:rsidP="00267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800" w:type="dxa"/>
            <w:gridSpan w:val="2"/>
            <w:vAlign w:val="center"/>
          </w:tcPr>
          <w:p w:rsidR="00305C75" w:rsidRPr="009B0375" w:rsidRDefault="00305C75" w:rsidP="00267FC6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9B0375" w:rsidRDefault="00305C75" w:rsidP="00C16817">
            <w:pPr>
              <w:jc w:val="center"/>
              <w:rPr>
                <w:color w:val="000000"/>
              </w:rPr>
            </w:pPr>
            <w:r w:rsidRPr="009B0375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85655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Фомин Е.С.</w:t>
            </w:r>
          </w:p>
        </w:tc>
        <w:tc>
          <w:tcPr>
            <w:tcW w:w="2109" w:type="dxa"/>
            <w:gridSpan w:val="2"/>
          </w:tcPr>
          <w:p w:rsidR="00305C75" w:rsidRPr="0085655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</w:tcPr>
          <w:p w:rsidR="00305C75" w:rsidRPr="0085655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367008,53</w:t>
            </w:r>
          </w:p>
        </w:tc>
        <w:tc>
          <w:tcPr>
            <w:tcW w:w="2880" w:type="dxa"/>
            <w:gridSpan w:val="3"/>
          </w:tcPr>
          <w:p w:rsidR="00305C75" w:rsidRPr="0085655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Pr="0085655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800" w:type="dxa"/>
            <w:gridSpan w:val="2"/>
          </w:tcPr>
          <w:p w:rsidR="00305C75" w:rsidRPr="0085655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85655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21099 (индивидуальная)</w:t>
            </w:r>
          </w:p>
        </w:tc>
      </w:tr>
      <w:tr w:rsidR="00305C75" w:rsidRPr="00607B10">
        <w:trPr>
          <w:trHeight w:val="27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2C698B">
            <w:pPr>
              <w:jc w:val="center"/>
            </w:pPr>
            <w:r w:rsidRPr="00D13AC5">
              <w:t xml:space="preserve">Хмарук В.П.  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Начальник отделения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479326, 49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(общая долевая)</w:t>
            </w:r>
          </w:p>
        </w:tc>
        <w:tc>
          <w:tcPr>
            <w:tcW w:w="1080" w:type="dxa"/>
          </w:tcPr>
          <w:p w:rsidR="00305C75" w:rsidRPr="00D13AC5" w:rsidRDefault="00305C75" w:rsidP="002C698B">
            <w:pPr>
              <w:jc w:val="center"/>
            </w:pPr>
            <w:r w:rsidRPr="00D13AC5">
              <w:t>45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2C698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Автомобиль легковой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ВАЗ 2115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(индивидуальная)</w:t>
            </w:r>
          </w:p>
        </w:tc>
      </w:tr>
      <w:tr w:rsidR="00305C75" w:rsidRPr="00607B10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2C698B">
            <w:pPr>
              <w:jc w:val="center"/>
            </w:pPr>
            <w:r w:rsidRPr="00D13AC5">
              <w:t>супруга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162000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(общая долевая)</w:t>
            </w:r>
          </w:p>
        </w:tc>
        <w:tc>
          <w:tcPr>
            <w:tcW w:w="1080" w:type="dxa"/>
          </w:tcPr>
          <w:p w:rsidR="00305C75" w:rsidRPr="00D13AC5" w:rsidRDefault="00305C75" w:rsidP="002C698B">
            <w:pPr>
              <w:jc w:val="center"/>
            </w:pPr>
            <w:r w:rsidRPr="00D13AC5">
              <w:t xml:space="preserve">45 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2C698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E45561" w:rsidRDefault="00305C75" w:rsidP="00607B10">
            <w:pPr>
              <w:rPr>
                <w:color w:val="000000"/>
              </w:rPr>
            </w:pPr>
            <w:r w:rsidRPr="00E45561">
              <w:rPr>
                <w:color w:val="000000"/>
              </w:rPr>
              <w:t>Цветков С.Ю.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E45561" w:rsidRDefault="00305C75" w:rsidP="0055180C">
            <w:pPr>
              <w:jc w:val="center"/>
              <w:rPr>
                <w:color w:val="000000"/>
              </w:rPr>
            </w:pPr>
            <w:r w:rsidRPr="00E45561"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  <w:vMerge w:val="restart"/>
          </w:tcPr>
          <w:p w:rsidR="00305C75" w:rsidRPr="00E4556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385919,93</w:t>
            </w:r>
          </w:p>
        </w:tc>
        <w:tc>
          <w:tcPr>
            <w:tcW w:w="2880" w:type="dxa"/>
            <w:gridSpan w:val="3"/>
          </w:tcPr>
          <w:p w:rsidR="00305C75" w:rsidRPr="00E45561" w:rsidRDefault="00305C75" w:rsidP="0055180C">
            <w:pPr>
              <w:jc w:val="center"/>
              <w:rPr>
                <w:color w:val="000000"/>
              </w:rPr>
            </w:pPr>
            <w:r w:rsidRPr="00E45561"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E45561" w:rsidRDefault="00305C75" w:rsidP="00D05149">
            <w:pPr>
              <w:jc w:val="center"/>
              <w:rPr>
                <w:color w:val="000000"/>
              </w:rPr>
            </w:pPr>
            <w:r w:rsidRPr="00E45561">
              <w:rPr>
                <w:color w:val="000000"/>
              </w:rPr>
              <w:t>924</w:t>
            </w:r>
          </w:p>
        </w:tc>
        <w:tc>
          <w:tcPr>
            <w:tcW w:w="1800" w:type="dxa"/>
            <w:gridSpan w:val="2"/>
          </w:tcPr>
          <w:p w:rsidR="00305C75" w:rsidRPr="00E45561" w:rsidRDefault="00305C75" w:rsidP="00D05149">
            <w:pPr>
              <w:jc w:val="center"/>
              <w:rPr>
                <w:color w:val="000000"/>
              </w:rPr>
            </w:pPr>
            <w:r w:rsidRPr="00E45561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E45561" w:rsidRDefault="00305C75" w:rsidP="00C16817">
            <w:pPr>
              <w:jc w:val="center"/>
              <w:rPr>
                <w:color w:val="000000"/>
              </w:rPr>
            </w:pPr>
            <w:r w:rsidRPr="00E45561">
              <w:rPr>
                <w:color w:val="000000"/>
              </w:rPr>
              <w:t>Автомобиль легковой-</w:t>
            </w:r>
          </w:p>
          <w:p w:rsidR="00305C75" w:rsidRPr="004147E5" w:rsidRDefault="00305C75" w:rsidP="00C16817">
            <w:pPr>
              <w:jc w:val="center"/>
              <w:rPr>
                <w:color w:val="000000"/>
              </w:rPr>
            </w:pPr>
            <w:r w:rsidRPr="00E45561">
              <w:rPr>
                <w:color w:val="000000"/>
              </w:rPr>
              <w:t>Субару Форестер (индивидуальная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E45561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E4556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E4556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E45561" w:rsidRDefault="00305C75" w:rsidP="0055180C">
            <w:pPr>
              <w:jc w:val="center"/>
              <w:rPr>
                <w:color w:val="000000"/>
              </w:rPr>
            </w:pPr>
            <w:r w:rsidRPr="00E45561"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E45561" w:rsidRDefault="00305C75" w:rsidP="00D05149">
            <w:pPr>
              <w:jc w:val="center"/>
              <w:rPr>
                <w:color w:val="000000"/>
              </w:rPr>
            </w:pPr>
            <w:r w:rsidRPr="00E45561">
              <w:rPr>
                <w:color w:val="000000"/>
              </w:rPr>
              <w:t>987</w:t>
            </w:r>
          </w:p>
        </w:tc>
        <w:tc>
          <w:tcPr>
            <w:tcW w:w="1800" w:type="dxa"/>
            <w:gridSpan w:val="2"/>
          </w:tcPr>
          <w:p w:rsidR="00305C75" w:rsidRPr="00E45561" w:rsidRDefault="00305C75" w:rsidP="00D05149">
            <w:pPr>
              <w:jc w:val="center"/>
              <w:rPr>
                <w:color w:val="000000"/>
              </w:rPr>
            </w:pPr>
            <w:r w:rsidRPr="00E45561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E45561" w:rsidRDefault="00305C75" w:rsidP="00C16817">
            <w:pPr>
              <w:jc w:val="center"/>
              <w:rPr>
                <w:color w:val="99CC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E45561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E4556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E4556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E45561" w:rsidRDefault="00305C75" w:rsidP="0055180C">
            <w:pPr>
              <w:jc w:val="center"/>
              <w:rPr>
                <w:color w:val="000000"/>
              </w:rPr>
            </w:pPr>
            <w:r w:rsidRPr="00E45561">
              <w:rPr>
                <w:color w:val="000000"/>
              </w:rPr>
              <w:t>Квартира (</w:t>
            </w:r>
            <w:r>
              <w:rPr>
                <w:color w:val="000000"/>
              </w:rPr>
              <w:t>фактическое предоставление</w:t>
            </w:r>
            <w:r w:rsidRPr="00E45561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E45561" w:rsidRDefault="00305C75" w:rsidP="00D05149">
            <w:pPr>
              <w:jc w:val="center"/>
              <w:rPr>
                <w:color w:val="000000"/>
              </w:rPr>
            </w:pPr>
            <w:r w:rsidRPr="00E45561">
              <w:rPr>
                <w:color w:val="000000"/>
              </w:rPr>
              <w:t>40,7</w:t>
            </w:r>
          </w:p>
        </w:tc>
        <w:tc>
          <w:tcPr>
            <w:tcW w:w="1800" w:type="dxa"/>
            <w:gridSpan w:val="2"/>
          </w:tcPr>
          <w:p w:rsidR="00305C75" w:rsidRPr="00E45561" w:rsidRDefault="00305C75" w:rsidP="00D05149">
            <w:pPr>
              <w:jc w:val="center"/>
              <w:rPr>
                <w:color w:val="000000"/>
              </w:rPr>
            </w:pPr>
            <w:r w:rsidRPr="00E45561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E45561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E45561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E4556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E4556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E45561" w:rsidRDefault="00305C75" w:rsidP="0055180C">
            <w:pPr>
              <w:jc w:val="center"/>
              <w:rPr>
                <w:color w:val="000000"/>
              </w:rPr>
            </w:pPr>
            <w:r w:rsidRPr="00E45561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E45561" w:rsidRDefault="00305C75" w:rsidP="00D05149">
            <w:pPr>
              <w:jc w:val="center"/>
              <w:rPr>
                <w:color w:val="000000"/>
              </w:rPr>
            </w:pPr>
            <w:r w:rsidRPr="00E45561">
              <w:rPr>
                <w:color w:val="000000"/>
              </w:rPr>
              <w:t>42</w:t>
            </w:r>
          </w:p>
        </w:tc>
        <w:tc>
          <w:tcPr>
            <w:tcW w:w="1800" w:type="dxa"/>
            <w:gridSpan w:val="2"/>
          </w:tcPr>
          <w:p w:rsidR="00305C75" w:rsidRPr="00E45561" w:rsidRDefault="00305C75" w:rsidP="00D05149">
            <w:pPr>
              <w:jc w:val="center"/>
              <w:rPr>
                <w:color w:val="000000"/>
              </w:rPr>
            </w:pPr>
            <w:r w:rsidRPr="00E45561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E45561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E45561" w:rsidRDefault="00305C75" w:rsidP="00607B10">
            <w:pPr>
              <w:rPr>
                <w:color w:val="000000"/>
              </w:rPr>
            </w:pPr>
            <w:r w:rsidRPr="00E45561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E4556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E4556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381543,83</w:t>
            </w:r>
          </w:p>
        </w:tc>
        <w:tc>
          <w:tcPr>
            <w:tcW w:w="2880" w:type="dxa"/>
            <w:gridSpan w:val="3"/>
          </w:tcPr>
          <w:p w:rsidR="00305C75" w:rsidRPr="00E45561" w:rsidRDefault="00305C75" w:rsidP="0055180C">
            <w:pPr>
              <w:jc w:val="center"/>
              <w:rPr>
                <w:color w:val="000000"/>
              </w:rPr>
            </w:pPr>
            <w:r w:rsidRPr="00E45561">
              <w:rPr>
                <w:color w:val="000000"/>
              </w:rPr>
              <w:t>Квартира</w:t>
            </w:r>
          </w:p>
          <w:p w:rsidR="00305C75" w:rsidRPr="00E45561" w:rsidRDefault="00305C75" w:rsidP="0055180C">
            <w:pPr>
              <w:jc w:val="center"/>
              <w:rPr>
                <w:color w:val="000000"/>
              </w:rPr>
            </w:pPr>
            <w:r w:rsidRPr="00E45561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E45561" w:rsidRDefault="00305C75" w:rsidP="00D05149">
            <w:pPr>
              <w:jc w:val="center"/>
              <w:rPr>
                <w:color w:val="000000"/>
              </w:rPr>
            </w:pPr>
            <w:r w:rsidRPr="00E45561">
              <w:rPr>
                <w:color w:val="000000"/>
              </w:rPr>
              <w:t>40,7</w:t>
            </w:r>
          </w:p>
        </w:tc>
        <w:tc>
          <w:tcPr>
            <w:tcW w:w="1800" w:type="dxa"/>
            <w:gridSpan w:val="2"/>
          </w:tcPr>
          <w:p w:rsidR="00305C75" w:rsidRPr="00E45561" w:rsidRDefault="00305C75" w:rsidP="00D05149">
            <w:pPr>
              <w:jc w:val="center"/>
              <w:rPr>
                <w:color w:val="000000"/>
              </w:rPr>
            </w:pPr>
            <w:r w:rsidRPr="00E45561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E45561" w:rsidRDefault="00305C75" w:rsidP="00C16817">
            <w:pPr>
              <w:jc w:val="center"/>
              <w:rPr>
                <w:color w:val="000000"/>
              </w:rPr>
            </w:pPr>
            <w:r w:rsidRPr="00E45561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B52DA2" w:rsidRDefault="00305C75" w:rsidP="00511916">
            <w:pPr>
              <w:rPr>
                <w:color w:val="000000"/>
              </w:rPr>
            </w:pPr>
            <w:r w:rsidRPr="00B52DA2">
              <w:rPr>
                <w:color w:val="000000"/>
              </w:rPr>
              <w:t>Чекасин С.В.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  <w:vMerge w:val="restart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427884,46</w:t>
            </w:r>
          </w:p>
        </w:tc>
        <w:tc>
          <w:tcPr>
            <w:tcW w:w="2880" w:type="dxa"/>
            <w:gridSpan w:val="3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Жилой дом (индивидуальный)</w:t>
            </w:r>
          </w:p>
        </w:tc>
        <w:tc>
          <w:tcPr>
            <w:tcW w:w="1080" w:type="dxa"/>
          </w:tcPr>
          <w:p w:rsidR="00305C75" w:rsidRPr="00B52DA2" w:rsidRDefault="00305C75" w:rsidP="00511916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49</w:t>
            </w:r>
          </w:p>
        </w:tc>
        <w:tc>
          <w:tcPr>
            <w:tcW w:w="1800" w:type="dxa"/>
            <w:gridSpan w:val="2"/>
          </w:tcPr>
          <w:p w:rsidR="00305C75" w:rsidRPr="00B52DA2" w:rsidRDefault="00305C75" w:rsidP="00511916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B52DA2" w:rsidRDefault="00305C75" w:rsidP="00C16817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Автомобиль легковой-</w:t>
            </w:r>
          </w:p>
          <w:p w:rsidR="00305C75" w:rsidRPr="00B52DA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Лада 212140</w:t>
            </w:r>
            <w:r w:rsidRPr="00B52DA2">
              <w:rPr>
                <w:color w:val="000000"/>
              </w:rPr>
              <w:t xml:space="preserve"> (индивидуальная</w:t>
            </w:r>
            <w:r>
              <w:rPr>
                <w:color w:val="000000"/>
              </w:rPr>
              <w:t>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B52DA2" w:rsidRDefault="00305C75" w:rsidP="00511916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B52DA2" w:rsidRDefault="00305C75" w:rsidP="005119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533,1</w:t>
            </w:r>
          </w:p>
        </w:tc>
        <w:tc>
          <w:tcPr>
            <w:tcW w:w="1800" w:type="dxa"/>
            <w:gridSpan w:val="2"/>
          </w:tcPr>
          <w:p w:rsidR="00305C75" w:rsidRPr="00B52DA2" w:rsidRDefault="00305C75" w:rsidP="00511916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B52DA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45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52DA2" w:rsidRDefault="00305C75" w:rsidP="00511916">
            <w:pPr>
              <w:rPr>
                <w:color w:val="000000"/>
              </w:rPr>
            </w:pPr>
            <w:r w:rsidRPr="00B52DA2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1207968,56</w:t>
            </w:r>
          </w:p>
        </w:tc>
        <w:tc>
          <w:tcPr>
            <w:tcW w:w="2880" w:type="dxa"/>
            <w:gridSpan w:val="3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Жилой дом (</w:t>
            </w:r>
            <w:r>
              <w:rPr>
                <w:color w:val="000000"/>
              </w:rPr>
              <w:t>фактическое предоставление</w:t>
            </w:r>
            <w:r w:rsidRPr="00B52DA2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B52DA2" w:rsidRDefault="00305C75" w:rsidP="00511916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49</w:t>
            </w:r>
          </w:p>
        </w:tc>
        <w:tc>
          <w:tcPr>
            <w:tcW w:w="1800" w:type="dxa"/>
            <w:gridSpan w:val="2"/>
          </w:tcPr>
          <w:p w:rsidR="00305C75" w:rsidRPr="00B52DA2" w:rsidRDefault="00305C75" w:rsidP="00511916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52DA2" w:rsidRDefault="00305C75" w:rsidP="00C16817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Автомобиль легковой-</w:t>
            </w:r>
          </w:p>
          <w:p w:rsidR="00305C75" w:rsidRPr="00B52DA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Вольксваген Пассат</w:t>
            </w:r>
            <w:r w:rsidRPr="00B52DA2">
              <w:rPr>
                <w:color w:val="000000"/>
              </w:rPr>
              <w:t xml:space="preserve">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52DA2" w:rsidRDefault="00305C75" w:rsidP="00511916">
            <w:pPr>
              <w:rPr>
                <w:color w:val="000000"/>
              </w:rPr>
            </w:pPr>
            <w:r w:rsidRPr="00B52DA2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Жилой дом (</w:t>
            </w:r>
            <w:r>
              <w:rPr>
                <w:color w:val="000000"/>
              </w:rPr>
              <w:t>фактическое предоставление</w:t>
            </w:r>
            <w:r w:rsidRPr="00B52DA2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B52DA2" w:rsidRDefault="00305C75" w:rsidP="00511916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49</w:t>
            </w:r>
          </w:p>
        </w:tc>
        <w:tc>
          <w:tcPr>
            <w:tcW w:w="1800" w:type="dxa"/>
            <w:gridSpan w:val="2"/>
          </w:tcPr>
          <w:p w:rsidR="00305C75" w:rsidRPr="00B52DA2" w:rsidRDefault="00305C75" w:rsidP="00511916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52DA2" w:rsidRDefault="00305C75" w:rsidP="00C16817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52DA2" w:rsidRDefault="00305C75" w:rsidP="00511916">
            <w:pPr>
              <w:rPr>
                <w:color w:val="000000"/>
              </w:rPr>
            </w:pPr>
            <w:r w:rsidRPr="00B52DA2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</w:t>
            </w:r>
            <w:r w:rsidRPr="00B52DA2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B52DA2" w:rsidRDefault="00305C75" w:rsidP="00511916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49</w:t>
            </w:r>
          </w:p>
        </w:tc>
        <w:tc>
          <w:tcPr>
            <w:tcW w:w="1800" w:type="dxa"/>
            <w:gridSpan w:val="2"/>
          </w:tcPr>
          <w:p w:rsidR="00305C75" w:rsidRPr="00B52DA2" w:rsidRDefault="00305C75" w:rsidP="00511916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52DA2" w:rsidRDefault="00305C75" w:rsidP="00C16817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1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E57CA4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Чиков Р.Н.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E57CA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отделения</w:t>
            </w:r>
          </w:p>
        </w:tc>
        <w:tc>
          <w:tcPr>
            <w:tcW w:w="2160" w:type="dxa"/>
            <w:vMerge w:val="restart"/>
          </w:tcPr>
          <w:p w:rsidR="00305C75" w:rsidRPr="00E57CA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411400,0</w:t>
            </w:r>
          </w:p>
        </w:tc>
        <w:tc>
          <w:tcPr>
            <w:tcW w:w="2880" w:type="dxa"/>
            <w:gridSpan w:val="3"/>
          </w:tcPr>
          <w:p w:rsidR="00305C75" w:rsidRPr="00E57CA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E57CA4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61,7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E57CA4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E57CA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42,1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E57CA4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11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F68D3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Жасан В.В.</w:t>
            </w:r>
          </w:p>
        </w:tc>
        <w:tc>
          <w:tcPr>
            <w:tcW w:w="2109" w:type="dxa"/>
            <w:gridSpan w:val="2"/>
          </w:tcPr>
          <w:p w:rsidR="00305C75" w:rsidRPr="00DF68D3" w:rsidRDefault="00305C75" w:rsidP="007811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группы</w:t>
            </w:r>
          </w:p>
        </w:tc>
        <w:tc>
          <w:tcPr>
            <w:tcW w:w="2160" w:type="dxa"/>
          </w:tcPr>
          <w:p w:rsidR="00305C75" w:rsidRPr="00DF68D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423411,42</w:t>
            </w:r>
          </w:p>
        </w:tc>
        <w:tc>
          <w:tcPr>
            <w:tcW w:w="2880" w:type="dxa"/>
            <w:gridSpan w:val="3"/>
          </w:tcPr>
          <w:p w:rsidR="00305C75" w:rsidRPr="00DF68D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(найм)</w:t>
            </w:r>
          </w:p>
        </w:tc>
        <w:tc>
          <w:tcPr>
            <w:tcW w:w="1080" w:type="dxa"/>
          </w:tcPr>
          <w:p w:rsidR="00305C75" w:rsidRPr="00DF68D3" w:rsidRDefault="00305C75" w:rsidP="00753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63,0</w:t>
            </w:r>
          </w:p>
        </w:tc>
        <w:tc>
          <w:tcPr>
            <w:tcW w:w="1800" w:type="dxa"/>
            <w:gridSpan w:val="2"/>
          </w:tcPr>
          <w:p w:rsidR="00305C75" w:rsidRPr="00DF68D3" w:rsidRDefault="00305C75" w:rsidP="00753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DF68D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ВАЗ 21154 (индивидуальная)</w:t>
            </w:r>
          </w:p>
        </w:tc>
      </w:tr>
      <w:tr w:rsidR="00305C75" w:rsidRPr="00607B10">
        <w:trPr>
          <w:trHeight w:val="33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74408,46</w:t>
            </w:r>
          </w:p>
        </w:tc>
        <w:tc>
          <w:tcPr>
            <w:tcW w:w="2880" w:type="dxa"/>
            <w:gridSpan w:val="3"/>
          </w:tcPr>
          <w:p w:rsidR="00305C75" w:rsidRPr="00DF68D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(найм)</w:t>
            </w:r>
          </w:p>
        </w:tc>
        <w:tc>
          <w:tcPr>
            <w:tcW w:w="1080" w:type="dxa"/>
          </w:tcPr>
          <w:p w:rsidR="00305C75" w:rsidRPr="00DF68D3" w:rsidRDefault="00305C75" w:rsidP="00CA26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63,0</w:t>
            </w:r>
          </w:p>
        </w:tc>
        <w:tc>
          <w:tcPr>
            <w:tcW w:w="1800" w:type="dxa"/>
            <w:gridSpan w:val="2"/>
          </w:tcPr>
          <w:p w:rsidR="00305C75" w:rsidRPr="00DF68D3" w:rsidRDefault="00305C75" w:rsidP="00CA26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DF68D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(найм)</w:t>
            </w:r>
          </w:p>
        </w:tc>
        <w:tc>
          <w:tcPr>
            <w:tcW w:w="1080" w:type="dxa"/>
          </w:tcPr>
          <w:p w:rsidR="00305C75" w:rsidRPr="00DF68D3" w:rsidRDefault="00305C75" w:rsidP="00CA26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63,0</w:t>
            </w:r>
          </w:p>
        </w:tc>
        <w:tc>
          <w:tcPr>
            <w:tcW w:w="1800" w:type="dxa"/>
            <w:gridSpan w:val="2"/>
          </w:tcPr>
          <w:p w:rsidR="00305C75" w:rsidRPr="00DF68D3" w:rsidRDefault="00305C75" w:rsidP="00CA26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6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DF68D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(найм)</w:t>
            </w:r>
          </w:p>
        </w:tc>
        <w:tc>
          <w:tcPr>
            <w:tcW w:w="1080" w:type="dxa"/>
          </w:tcPr>
          <w:p w:rsidR="00305C75" w:rsidRPr="00DF68D3" w:rsidRDefault="00305C75" w:rsidP="00CA26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63,0</w:t>
            </w:r>
          </w:p>
        </w:tc>
        <w:tc>
          <w:tcPr>
            <w:tcW w:w="1800" w:type="dxa"/>
            <w:gridSpan w:val="2"/>
          </w:tcPr>
          <w:p w:rsidR="00305C75" w:rsidRPr="00DF68D3" w:rsidRDefault="00305C75" w:rsidP="00CA26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2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D13AC5" w:rsidRDefault="00305C75" w:rsidP="00486BEC">
            <w:pPr>
              <w:jc w:val="center"/>
            </w:pPr>
            <w:r w:rsidRPr="00D13AC5">
              <w:t>Телицын Д.Г.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Начальник группы</w:t>
            </w:r>
          </w:p>
        </w:tc>
        <w:tc>
          <w:tcPr>
            <w:tcW w:w="2160" w:type="dxa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480909, 00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Земельный участок</w:t>
            </w:r>
          </w:p>
          <w:p w:rsidR="00305C75" w:rsidRPr="00D13AC5" w:rsidRDefault="00305C75" w:rsidP="0055180C">
            <w:pPr>
              <w:jc w:val="center"/>
            </w:pPr>
            <w:r w:rsidRPr="00D13AC5">
              <w:t>(индивидуальная)</w:t>
            </w:r>
          </w:p>
        </w:tc>
        <w:tc>
          <w:tcPr>
            <w:tcW w:w="1080" w:type="dxa"/>
          </w:tcPr>
          <w:p w:rsidR="00305C75" w:rsidRPr="00D13AC5" w:rsidRDefault="00305C75" w:rsidP="00486BEC">
            <w:pPr>
              <w:jc w:val="center"/>
            </w:pPr>
            <w:r w:rsidRPr="00D13AC5">
              <w:t>90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486BEC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21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486BEC" w:rsidRDefault="00305C75" w:rsidP="00486BEC">
            <w:pPr>
              <w:ind w:firstLine="708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486BE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486BE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 w:rsidRPr="00D13AC5">
              <w:t>Квартира (общая долевая)</w:t>
            </w:r>
          </w:p>
        </w:tc>
        <w:tc>
          <w:tcPr>
            <w:tcW w:w="1080" w:type="dxa"/>
          </w:tcPr>
          <w:p w:rsidR="00305C75" w:rsidRPr="00486BEC" w:rsidRDefault="00305C75" w:rsidP="00D05149">
            <w:pPr>
              <w:jc w:val="center"/>
              <w:rPr>
                <w:color w:val="000000"/>
              </w:rPr>
            </w:pPr>
            <w:r w:rsidRPr="00D13AC5">
              <w:t>43</w:t>
            </w:r>
          </w:p>
        </w:tc>
        <w:tc>
          <w:tcPr>
            <w:tcW w:w="1800" w:type="dxa"/>
            <w:gridSpan w:val="2"/>
          </w:tcPr>
          <w:p w:rsidR="00305C75" w:rsidRPr="00486BEC" w:rsidRDefault="00305C75" w:rsidP="00D05149">
            <w:pPr>
              <w:jc w:val="center"/>
              <w:rPr>
                <w:color w:val="000000"/>
              </w:rPr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Pr="00486BEC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4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D13AC5" w:rsidRDefault="00305C75" w:rsidP="00486BEC">
            <w:pPr>
              <w:jc w:val="center"/>
            </w:pPr>
            <w:r w:rsidRPr="00D13AC5"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386241, 63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(общая долевая)</w:t>
            </w:r>
          </w:p>
        </w:tc>
        <w:tc>
          <w:tcPr>
            <w:tcW w:w="1080" w:type="dxa"/>
          </w:tcPr>
          <w:p w:rsidR="00305C75" w:rsidRPr="00D13AC5" w:rsidRDefault="00305C75" w:rsidP="00486BEC">
            <w:pPr>
              <w:jc w:val="center"/>
            </w:pPr>
            <w:r w:rsidRPr="00D13AC5">
              <w:t>40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486BEC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486BEC">
            <w:pPr>
              <w:ind w:firstLine="708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486BE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486BE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 w:rsidRPr="00D13AC5">
              <w:t>(фактическое предоставление)</w:t>
            </w:r>
          </w:p>
        </w:tc>
        <w:tc>
          <w:tcPr>
            <w:tcW w:w="1080" w:type="dxa"/>
          </w:tcPr>
          <w:p w:rsidR="00305C75" w:rsidRPr="00486BEC" w:rsidRDefault="00305C75" w:rsidP="00D05149">
            <w:pPr>
              <w:jc w:val="center"/>
              <w:rPr>
                <w:color w:val="000000"/>
              </w:rPr>
            </w:pPr>
            <w:r w:rsidRPr="00D13AC5">
              <w:t>43</w:t>
            </w:r>
          </w:p>
        </w:tc>
        <w:tc>
          <w:tcPr>
            <w:tcW w:w="1800" w:type="dxa"/>
            <w:gridSpan w:val="2"/>
          </w:tcPr>
          <w:p w:rsidR="00305C75" w:rsidRPr="00486BEC" w:rsidRDefault="00305C75" w:rsidP="00D05149">
            <w:pPr>
              <w:jc w:val="center"/>
              <w:rPr>
                <w:color w:val="000000"/>
              </w:rPr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Pr="00486BEC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3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486BEC">
            <w:pPr>
              <w:jc w:val="center"/>
            </w:pPr>
            <w:r w:rsidRPr="00D13AC5">
              <w:t>дочь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</w:t>
            </w:r>
          </w:p>
          <w:p w:rsidR="00305C75" w:rsidRPr="00D13AC5" w:rsidRDefault="00305C75" w:rsidP="0055180C">
            <w:pPr>
              <w:jc w:val="center"/>
            </w:pPr>
            <w:r w:rsidRPr="00D13AC5">
              <w:t>(общая долевая)</w:t>
            </w:r>
          </w:p>
        </w:tc>
        <w:tc>
          <w:tcPr>
            <w:tcW w:w="1080" w:type="dxa"/>
          </w:tcPr>
          <w:p w:rsidR="00305C75" w:rsidRPr="00D13AC5" w:rsidRDefault="00305C75" w:rsidP="00486BEC">
            <w:pPr>
              <w:jc w:val="center"/>
            </w:pPr>
            <w:r w:rsidRPr="00D13AC5">
              <w:t>43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486BEC">
            <w:pPr>
              <w:jc w:val="center"/>
            </w:pPr>
            <w:r w:rsidRPr="00D13AC5">
              <w:t>Россия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62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407689" w:rsidRDefault="00305C75" w:rsidP="00591BD0">
            <w:pPr>
              <w:rPr>
                <w:color w:val="000000"/>
              </w:rPr>
            </w:pPr>
            <w:r>
              <w:rPr>
                <w:color w:val="000000"/>
              </w:rPr>
              <w:t>Арсланов Р.С.</w:t>
            </w:r>
          </w:p>
        </w:tc>
        <w:tc>
          <w:tcPr>
            <w:tcW w:w="2109" w:type="dxa"/>
            <w:gridSpan w:val="2"/>
          </w:tcPr>
          <w:p w:rsidR="00305C75" w:rsidRPr="0040768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службы</w:t>
            </w:r>
          </w:p>
        </w:tc>
        <w:tc>
          <w:tcPr>
            <w:tcW w:w="2160" w:type="dxa"/>
          </w:tcPr>
          <w:p w:rsidR="00305C75" w:rsidRPr="0040768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693258,46</w:t>
            </w:r>
          </w:p>
        </w:tc>
        <w:tc>
          <w:tcPr>
            <w:tcW w:w="2880" w:type="dxa"/>
            <w:gridSpan w:val="3"/>
          </w:tcPr>
          <w:p w:rsidR="00305C75" w:rsidRPr="0040768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(найм)</w:t>
            </w:r>
          </w:p>
        </w:tc>
        <w:tc>
          <w:tcPr>
            <w:tcW w:w="1080" w:type="dxa"/>
          </w:tcPr>
          <w:p w:rsidR="00305C75" w:rsidRPr="00407689" w:rsidRDefault="00305C75" w:rsidP="00591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800" w:type="dxa"/>
            <w:gridSpan w:val="2"/>
          </w:tcPr>
          <w:p w:rsidR="00305C75" w:rsidRDefault="00305C75" w:rsidP="00591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407689" w:rsidRDefault="00305C75" w:rsidP="00591BD0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40768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9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1BD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40768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(найм)</w:t>
            </w:r>
          </w:p>
        </w:tc>
        <w:tc>
          <w:tcPr>
            <w:tcW w:w="1080" w:type="dxa"/>
          </w:tcPr>
          <w:p w:rsidR="00305C75" w:rsidRPr="00407689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800" w:type="dxa"/>
            <w:gridSpan w:val="2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407689" w:rsidRDefault="00305C75" w:rsidP="0040768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40768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6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1D6E84" w:rsidRDefault="00305C75" w:rsidP="00591BD0">
            <w:pPr>
              <w:rPr>
                <w:color w:val="000000"/>
              </w:rPr>
            </w:pPr>
            <w:r>
              <w:rPr>
                <w:color w:val="000000"/>
              </w:rPr>
              <w:t>Бушмелев А.В.</w:t>
            </w:r>
          </w:p>
        </w:tc>
        <w:tc>
          <w:tcPr>
            <w:tcW w:w="2109" w:type="dxa"/>
            <w:gridSpan w:val="2"/>
          </w:tcPr>
          <w:p w:rsidR="00305C75" w:rsidRPr="001D6E8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службы</w:t>
            </w:r>
          </w:p>
        </w:tc>
        <w:tc>
          <w:tcPr>
            <w:tcW w:w="2160" w:type="dxa"/>
          </w:tcPr>
          <w:p w:rsidR="00305C75" w:rsidRPr="001D6E8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538732,50</w:t>
            </w:r>
          </w:p>
        </w:tc>
        <w:tc>
          <w:tcPr>
            <w:tcW w:w="2880" w:type="dxa"/>
            <w:gridSpan w:val="3"/>
          </w:tcPr>
          <w:p w:rsidR="00305C75" w:rsidRPr="001D6E8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 (фактическое предоставление)</w:t>
            </w:r>
          </w:p>
        </w:tc>
        <w:tc>
          <w:tcPr>
            <w:tcW w:w="1080" w:type="dxa"/>
          </w:tcPr>
          <w:p w:rsidR="00305C75" w:rsidRPr="001D6E84" w:rsidRDefault="00305C75" w:rsidP="00591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800" w:type="dxa"/>
            <w:gridSpan w:val="2"/>
          </w:tcPr>
          <w:p w:rsidR="00305C75" w:rsidRDefault="00305C75" w:rsidP="00591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1D6E84" w:rsidRDefault="00305C75" w:rsidP="00591BD0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1D6E8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3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591BD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320000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Default="00305C75" w:rsidP="00591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800" w:type="dxa"/>
            <w:gridSpan w:val="2"/>
          </w:tcPr>
          <w:p w:rsidR="00305C75" w:rsidRDefault="00305C75" w:rsidP="00591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1D6E8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ДЭУ Матиз (индивидуальная)</w:t>
            </w:r>
          </w:p>
        </w:tc>
      </w:tr>
      <w:tr w:rsidR="00305C75" w:rsidRPr="00607B10">
        <w:trPr>
          <w:trHeight w:val="65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1BD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1D6E8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 (фактическое предоставление)</w:t>
            </w:r>
          </w:p>
        </w:tc>
        <w:tc>
          <w:tcPr>
            <w:tcW w:w="1080" w:type="dxa"/>
          </w:tcPr>
          <w:p w:rsidR="00305C75" w:rsidRPr="001D6E84" w:rsidRDefault="00305C75" w:rsidP="000B1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800" w:type="dxa"/>
            <w:gridSpan w:val="2"/>
          </w:tcPr>
          <w:p w:rsidR="00305C75" w:rsidRDefault="00305C75" w:rsidP="000B1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1D6E84" w:rsidRDefault="00305C75" w:rsidP="000B1E22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1BD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1D6E8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 (фактическое предоставление)</w:t>
            </w:r>
          </w:p>
        </w:tc>
        <w:tc>
          <w:tcPr>
            <w:tcW w:w="1080" w:type="dxa"/>
          </w:tcPr>
          <w:p w:rsidR="00305C75" w:rsidRPr="001D6E84" w:rsidRDefault="00305C75" w:rsidP="000B1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800" w:type="dxa"/>
            <w:gridSpan w:val="2"/>
          </w:tcPr>
          <w:p w:rsidR="00305C75" w:rsidRDefault="00305C75" w:rsidP="000B1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1D6E84" w:rsidRDefault="00305C75" w:rsidP="000B1E22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1D6E8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33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6C0063" w:rsidRDefault="00305C75" w:rsidP="00591BD0">
            <w:pPr>
              <w:rPr>
                <w:color w:val="000000"/>
              </w:rPr>
            </w:pPr>
            <w:r>
              <w:rPr>
                <w:color w:val="000000"/>
              </w:rPr>
              <w:t>Гаврилов Э.Н.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6C006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службы</w:t>
            </w:r>
          </w:p>
        </w:tc>
        <w:tc>
          <w:tcPr>
            <w:tcW w:w="2160" w:type="dxa"/>
            <w:vMerge w:val="restart"/>
          </w:tcPr>
          <w:p w:rsidR="00305C75" w:rsidRPr="006C0063" w:rsidRDefault="00305C75" w:rsidP="007811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464713,93</w:t>
            </w: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</w:t>
            </w:r>
          </w:p>
          <w:p w:rsidR="00305C75" w:rsidRPr="006C006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  <w:vMerge w:val="restart"/>
          </w:tcPr>
          <w:p w:rsidR="00305C75" w:rsidRPr="006C0063" w:rsidRDefault="00305C75" w:rsidP="00591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30,2</w:t>
            </w:r>
          </w:p>
        </w:tc>
        <w:tc>
          <w:tcPr>
            <w:tcW w:w="1800" w:type="dxa"/>
            <w:gridSpan w:val="2"/>
            <w:vMerge w:val="restart"/>
          </w:tcPr>
          <w:p w:rsidR="00305C75" w:rsidRPr="006C0063" w:rsidRDefault="00305C75" w:rsidP="00591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Автомобиль легковой – 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ВАЗ-1111 (индивидуальная)</w:t>
            </w:r>
          </w:p>
          <w:p w:rsidR="00305C75" w:rsidRPr="006C0063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8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1BD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781154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591BD0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591BD0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- ХЕНДЭ-АКЦЕНТ (индивидуальная)</w:t>
            </w:r>
          </w:p>
        </w:tc>
      </w:tr>
      <w:tr w:rsidR="00305C75" w:rsidRPr="00607B10">
        <w:trPr>
          <w:trHeight w:val="57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1BD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(индивидуальная)</w:t>
            </w:r>
          </w:p>
        </w:tc>
        <w:tc>
          <w:tcPr>
            <w:tcW w:w="1080" w:type="dxa"/>
          </w:tcPr>
          <w:p w:rsidR="00305C75" w:rsidRDefault="00305C75" w:rsidP="00591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17,5</w:t>
            </w:r>
          </w:p>
        </w:tc>
        <w:tc>
          <w:tcPr>
            <w:tcW w:w="1800" w:type="dxa"/>
            <w:gridSpan w:val="2"/>
          </w:tcPr>
          <w:p w:rsidR="00305C75" w:rsidRDefault="00305C75" w:rsidP="00591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  <w:tcBorders>
              <w:top w:val="nil"/>
            </w:tcBorders>
          </w:tcPr>
          <w:p w:rsidR="00305C75" w:rsidRPr="006C006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4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1BD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591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58,3</w:t>
            </w:r>
          </w:p>
        </w:tc>
        <w:tc>
          <w:tcPr>
            <w:tcW w:w="1800" w:type="dxa"/>
            <w:gridSpan w:val="2"/>
          </w:tcPr>
          <w:p w:rsidR="00305C75" w:rsidRDefault="00305C75" w:rsidP="00591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6C0063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8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1BD0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дочь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58,3</w:t>
            </w:r>
          </w:p>
        </w:tc>
        <w:tc>
          <w:tcPr>
            <w:tcW w:w="1800" w:type="dxa"/>
            <w:gridSpan w:val="2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C006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87565" w:rsidRDefault="00305C75" w:rsidP="00607B10">
            <w:pPr>
              <w:rPr>
                <w:color w:val="000000"/>
              </w:rPr>
            </w:pPr>
            <w:r w:rsidRPr="00287565">
              <w:rPr>
                <w:color w:val="000000"/>
              </w:rPr>
              <w:t>Воронина Л.В.</w:t>
            </w:r>
          </w:p>
        </w:tc>
        <w:tc>
          <w:tcPr>
            <w:tcW w:w="2109" w:type="dxa"/>
            <w:gridSpan w:val="2"/>
          </w:tcPr>
          <w:p w:rsidR="00305C75" w:rsidRPr="00287565" w:rsidRDefault="00305C75" w:rsidP="0055180C">
            <w:pPr>
              <w:jc w:val="center"/>
              <w:rPr>
                <w:color w:val="000000"/>
              </w:rPr>
            </w:pPr>
            <w:r w:rsidRPr="00287565">
              <w:rPr>
                <w:color w:val="000000"/>
              </w:rPr>
              <w:t>Начальник службы</w:t>
            </w:r>
          </w:p>
        </w:tc>
        <w:tc>
          <w:tcPr>
            <w:tcW w:w="2160" w:type="dxa"/>
          </w:tcPr>
          <w:p w:rsidR="00305C75" w:rsidRPr="0028756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366237,43</w:t>
            </w:r>
          </w:p>
        </w:tc>
        <w:tc>
          <w:tcPr>
            <w:tcW w:w="2880" w:type="dxa"/>
            <w:gridSpan w:val="3"/>
          </w:tcPr>
          <w:p w:rsidR="00305C75" w:rsidRPr="00287565" w:rsidRDefault="00305C75" w:rsidP="0055180C">
            <w:pPr>
              <w:jc w:val="center"/>
              <w:rPr>
                <w:color w:val="000000"/>
              </w:rPr>
            </w:pPr>
            <w:r w:rsidRPr="00287565">
              <w:rPr>
                <w:color w:val="000000"/>
              </w:rPr>
              <w:t>квартира</w:t>
            </w:r>
          </w:p>
          <w:p w:rsidR="00305C75" w:rsidRPr="0028756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(совместная</w:t>
            </w:r>
            <w:r w:rsidRPr="00287565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287565" w:rsidRDefault="00305C75" w:rsidP="00647A38">
            <w:pPr>
              <w:jc w:val="center"/>
              <w:rPr>
                <w:color w:val="000000"/>
              </w:rPr>
            </w:pPr>
            <w:r w:rsidRPr="00287565">
              <w:rPr>
                <w:color w:val="000000"/>
              </w:rPr>
              <w:t>59</w:t>
            </w:r>
          </w:p>
        </w:tc>
        <w:tc>
          <w:tcPr>
            <w:tcW w:w="1800" w:type="dxa"/>
            <w:gridSpan w:val="2"/>
          </w:tcPr>
          <w:p w:rsidR="00305C75" w:rsidRPr="00287565" w:rsidRDefault="00305C75" w:rsidP="00647A38">
            <w:pPr>
              <w:jc w:val="center"/>
              <w:rPr>
                <w:color w:val="000000"/>
              </w:rPr>
            </w:pPr>
            <w:r w:rsidRPr="0028756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287565" w:rsidRDefault="00305C75" w:rsidP="00C16817">
            <w:pPr>
              <w:jc w:val="center"/>
              <w:rPr>
                <w:color w:val="000000"/>
              </w:rPr>
            </w:pPr>
            <w:r w:rsidRPr="00287565">
              <w:rPr>
                <w:color w:val="000000"/>
              </w:rPr>
              <w:t>автомобиль легковой – Шевроле Авео</w:t>
            </w:r>
          </w:p>
          <w:p w:rsidR="00305C75" w:rsidRPr="00287565" w:rsidRDefault="00305C75" w:rsidP="00C16817">
            <w:pPr>
              <w:jc w:val="center"/>
              <w:rPr>
                <w:color w:val="000000"/>
              </w:rPr>
            </w:pPr>
            <w:r w:rsidRPr="00287565">
              <w:rPr>
                <w:color w:val="000000"/>
              </w:rPr>
              <w:t>(индивидуальная)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0E7C4E" w:rsidRDefault="00305C75" w:rsidP="00607B10">
            <w:pPr>
              <w:rPr>
                <w:color w:val="000000"/>
              </w:rPr>
            </w:pPr>
            <w:r w:rsidRPr="000E7C4E">
              <w:rPr>
                <w:color w:val="000000"/>
              </w:rPr>
              <w:t>Кононов А.П.</w:t>
            </w:r>
          </w:p>
        </w:tc>
        <w:tc>
          <w:tcPr>
            <w:tcW w:w="2109" w:type="dxa"/>
            <w:gridSpan w:val="2"/>
          </w:tcPr>
          <w:p w:rsidR="00305C75" w:rsidRPr="000E7C4E" w:rsidRDefault="00305C75" w:rsidP="0055180C">
            <w:pPr>
              <w:jc w:val="center"/>
              <w:rPr>
                <w:color w:val="000000"/>
              </w:rPr>
            </w:pPr>
            <w:r w:rsidRPr="000E7C4E">
              <w:rPr>
                <w:color w:val="000000"/>
              </w:rPr>
              <w:t>Начальник службы</w:t>
            </w:r>
          </w:p>
        </w:tc>
        <w:tc>
          <w:tcPr>
            <w:tcW w:w="2160" w:type="dxa"/>
          </w:tcPr>
          <w:p w:rsidR="00305C75" w:rsidRPr="000E7C4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367777,64</w:t>
            </w:r>
          </w:p>
        </w:tc>
        <w:tc>
          <w:tcPr>
            <w:tcW w:w="2880" w:type="dxa"/>
            <w:gridSpan w:val="3"/>
          </w:tcPr>
          <w:p w:rsidR="00305C75" w:rsidRPr="000E7C4E" w:rsidRDefault="00305C75" w:rsidP="0055180C">
            <w:pPr>
              <w:jc w:val="center"/>
              <w:rPr>
                <w:color w:val="000000"/>
              </w:rPr>
            </w:pPr>
            <w:r w:rsidRPr="000E7C4E">
              <w:rPr>
                <w:color w:val="000000"/>
              </w:rPr>
              <w:t>Кв</w:t>
            </w:r>
            <w:r>
              <w:rPr>
                <w:color w:val="000000"/>
              </w:rPr>
              <w:t>артира (договор</w:t>
            </w:r>
            <w:r w:rsidRPr="000E7C4E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0E7C4E" w:rsidRDefault="00305C75" w:rsidP="00647A38">
            <w:pPr>
              <w:jc w:val="center"/>
              <w:rPr>
                <w:color w:val="000000"/>
              </w:rPr>
            </w:pPr>
            <w:r w:rsidRPr="000E7C4E">
              <w:rPr>
                <w:color w:val="000000"/>
              </w:rPr>
              <w:t>48,6</w:t>
            </w:r>
          </w:p>
        </w:tc>
        <w:tc>
          <w:tcPr>
            <w:tcW w:w="1800" w:type="dxa"/>
            <w:gridSpan w:val="2"/>
          </w:tcPr>
          <w:p w:rsidR="00305C75" w:rsidRPr="000E7C4E" w:rsidRDefault="00305C75" w:rsidP="00647A38">
            <w:pPr>
              <w:jc w:val="center"/>
              <w:rPr>
                <w:color w:val="000000"/>
              </w:rPr>
            </w:pPr>
            <w:r w:rsidRPr="000E7C4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0E7C4E" w:rsidRDefault="00305C75" w:rsidP="00C16817">
            <w:pPr>
              <w:jc w:val="center"/>
              <w:rPr>
                <w:color w:val="000000"/>
              </w:rPr>
            </w:pPr>
            <w:r w:rsidRPr="000E7C4E">
              <w:rPr>
                <w:color w:val="000000"/>
              </w:rPr>
              <w:t>автомобиль легковой – Нисан-Примера</w:t>
            </w:r>
          </w:p>
          <w:p w:rsidR="00305C75" w:rsidRPr="000E7C4E" w:rsidRDefault="00305C75" w:rsidP="00C16817">
            <w:pPr>
              <w:jc w:val="center"/>
              <w:rPr>
                <w:color w:val="000000"/>
              </w:rPr>
            </w:pPr>
            <w:r w:rsidRPr="000E7C4E">
              <w:rPr>
                <w:color w:val="000000"/>
              </w:rPr>
              <w:t>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0E7C4E" w:rsidRDefault="00305C75" w:rsidP="00607B10">
            <w:pPr>
              <w:rPr>
                <w:color w:val="000000"/>
              </w:rPr>
            </w:pPr>
            <w:r w:rsidRPr="000E7C4E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0E7C4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0E7C4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61171,21</w:t>
            </w:r>
          </w:p>
        </w:tc>
        <w:tc>
          <w:tcPr>
            <w:tcW w:w="2880" w:type="dxa"/>
            <w:gridSpan w:val="3"/>
          </w:tcPr>
          <w:p w:rsidR="00305C75" w:rsidRPr="000E7C4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(договор</w:t>
            </w:r>
            <w:r w:rsidRPr="000E7C4E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0E7C4E" w:rsidRDefault="00305C75" w:rsidP="00E73931">
            <w:pPr>
              <w:jc w:val="center"/>
              <w:rPr>
                <w:color w:val="000000"/>
              </w:rPr>
            </w:pPr>
            <w:r w:rsidRPr="000E7C4E">
              <w:rPr>
                <w:color w:val="000000"/>
              </w:rPr>
              <w:t>48,6</w:t>
            </w:r>
          </w:p>
        </w:tc>
        <w:tc>
          <w:tcPr>
            <w:tcW w:w="1800" w:type="dxa"/>
            <w:gridSpan w:val="2"/>
          </w:tcPr>
          <w:p w:rsidR="00305C75" w:rsidRPr="000E7C4E" w:rsidRDefault="00305C75" w:rsidP="00E73931">
            <w:pPr>
              <w:jc w:val="center"/>
              <w:rPr>
                <w:color w:val="000000"/>
              </w:rPr>
            </w:pPr>
            <w:r w:rsidRPr="000E7C4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0E7C4E" w:rsidRDefault="00305C75" w:rsidP="00C16817">
            <w:pPr>
              <w:jc w:val="center"/>
              <w:rPr>
                <w:color w:val="000000"/>
              </w:rPr>
            </w:pPr>
            <w:r w:rsidRPr="000E7C4E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0E7C4E" w:rsidRDefault="00305C75" w:rsidP="00607B10">
            <w:pPr>
              <w:rPr>
                <w:color w:val="000000"/>
              </w:rPr>
            </w:pPr>
            <w:r w:rsidRPr="000E7C4E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0E7C4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0E7C4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0E7C4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(договор</w:t>
            </w:r>
            <w:r w:rsidRPr="000E7C4E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0E7C4E" w:rsidRDefault="00305C75" w:rsidP="0069349E">
            <w:pPr>
              <w:jc w:val="center"/>
              <w:rPr>
                <w:color w:val="000000"/>
              </w:rPr>
            </w:pPr>
            <w:r w:rsidRPr="000E7C4E">
              <w:rPr>
                <w:color w:val="000000"/>
              </w:rPr>
              <w:t>48,6</w:t>
            </w:r>
          </w:p>
        </w:tc>
        <w:tc>
          <w:tcPr>
            <w:tcW w:w="1800" w:type="dxa"/>
            <w:gridSpan w:val="2"/>
          </w:tcPr>
          <w:p w:rsidR="00305C75" w:rsidRPr="000E7C4E" w:rsidRDefault="00305C75" w:rsidP="0069349E">
            <w:pPr>
              <w:jc w:val="center"/>
              <w:rPr>
                <w:color w:val="000000"/>
              </w:rPr>
            </w:pPr>
            <w:r w:rsidRPr="000E7C4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0E7C4E" w:rsidRDefault="00305C75" w:rsidP="00C16817">
            <w:pPr>
              <w:jc w:val="center"/>
              <w:rPr>
                <w:color w:val="000000"/>
              </w:rPr>
            </w:pPr>
            <w:r w:rsidRPr="000E7C4E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26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D13AC5" w:rsidRDefault="00305C75" w:rsidP="00486BEC">
            <w:pPr>
              <w:jc w:val="center"/>
            </w:pPr>
            <w:r w:rsidRPr="00D13AC5">
              <w:t xml:space="preserve">Коваленко М.А. 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Начальник службы</w:t>
            </w:r>
          </w:p>
        </w:tc>
        <w:tc>
          <w:tcPr>
            <w:tcW w:w="2160" w:type="dxa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608327, 43</w:t>
            </w:r>
          </w:p>
        </w:tc>
        <w:tc>
          <w:tcPr>
            <w:tcW w:w="2880" w:type="dxa"/>
            <w:gridSpan w:val="3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Квартира (общая долевая)</w:t>
            </w:r>
          </w:p>
        </w:tc>
        <w:tc>
          <w:tcPr>
            <w:tcW w:w="1080" w:type="dxa"/>
            <w:vMerge w:val="restart"/>
          </w:tcPr>
          <w:p w:rsidR="00305C75" w:rsidRPr="00D13AC5" w:rsidRDefault="00305C75" w:rsidP="00486BEC">
            <w:pPr>
              <w:jc w:val="center"/>
            </w:pPr>
            <w:r w:rsidRPr="00D13AC5">
              <w:t xml:space="preserve">64,4 </w:t>
            </w:r>
          </w:p>
        </w:tc>
        <w:tc>
          <w:tcPr>
            <w:tcW w:w="1800" w:type="dxa"/>
            <w:gridSpan w:val="2"/>
            <w:vMerge w:val="restart"/>
          </w:tcPr>
          <w:p w:rsidR="00305C75" w:rsidRPr="00D13AC5" w:rsidRDefault="00305C75" w:rsidP="00486BEC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 xml:space="preserve">Автомобиль легковой </w:t>
            </w:r>
            <w:r>
              <w:t>-</w:t>
            </w:r>
            <w:r w:rsidRPr="00D13AC5">
              <w:t>Шевролет Лачетти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(индивидуальная)</w:t>
            </w:r>
          </w:p>
          <w:p w:rsidR="00305C75" w:rsidRPr="00D13AC5" w:rsidRDefault="00305C75" w:rsidP="00C16817">
            <w:pPr>
              <w:jc w:val="center"/>
            </w:pPr>
          </w:p>
        </w:tc>
      </w:tr>
      <w:tr w:rsidR="00305C75" w:rsidRPr="00607B10">
        <w:trPr>
          <w:trHeight w:val="93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D13AC5" w:rsidRDefault="00305C75" w:rsidP="00486BEC">
            <w:pPr>
              <w:jc w:val="center"/>
            </w:pPr>
          </w:p>
        </w:tc>
        <w:tc>
          <w:tcPr>
            <w:tcW w:w="2109" w:type="dxa"/>
            <w:gridSpan w:val="2"/>
            <w:vMerge/>
          </w:tcPr>
          <w:p w:rsidR="00305C75" w:rsidRPr="00D13AC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Pr="00D13AC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Pr="00D13AC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Pr="00D13AC5" w:rsidRDefault="00305C75" w:rsidP="00486BEC">
            <w:pPr>
              <w:jc w:val="center"/>
            </w:pPr>
          </w:p>
        </w:tc>
        <w:tc>
          <w:tcPr>
            <w:tcW w:w="1800" w:type="dxa"/>
            <w:gridSpan w:val="2"/>
            <w:vMerge/>
          </w:tcPr>
          <w:p w:rsidR="00305C75" w:rsidRPr="00D13AC5" w:rsidRDefault="00305C75" w:rsidP="00486BEC">
            <w:pPr>
              <w:jc w:val="center"/>
            </w:pP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Автомобиль легковой</w:t>
            </w:r>
            <w:r>
              <w:t xml:space="preserve"> -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Дэу Нексия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(индивидуальная)</w:t>
            </w: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486BEC">
            <w:pPr>
              <w:jc w:val="center"/>
            </w:pPr>
            <w:r w:rsidRPr="00D13AC5">
              <w:t>супруга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417037, 33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(общая долевая)</w:t>
            </w:r>
          </w:p>
        </w:tc>
        <w:tc>
          <w:tcPr>
            <w:tcW w:w="1080" w:type="dxa"/>
          </w:tcPr>
          <w:p w:rsidR="00305C75" w:rsidRPr="00D13AC5" w:rsidRDefault="00305C75" w:rsidP="00486BEC">
            <w:pPr>
              <w:jc w:val="center"/>
            </w:pPr>
            <w:r w:rsidRPr="00D13AC5">
              <w:t xml:space="preserve">64,4 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486BEC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54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Кузнецов В.Н</w:t>
            </w: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Pr="00526BD0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службы</w:t>
            </w:r>
          </w:p>
          <w:p w:rsidR="00305C75" w:rsidRPr="00526BD0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498764,12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526BD0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526BD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526BD0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31,5</w:t>
            </w:r>
          </w:p>
        </w:tc>
        <w:tc>
          <w:tcPr>
            <w:tcW w:w="1800" w:type="dxa"/>
            <w:gridSpan w:val="2"/>
          </w:tcPr>
          <w:p w:rsidR="00305C75" w:rsidRPr="00526BD0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</w:t>
            </w:r>
          </w:p>
          <w:p w:rsidR="00305C75" w:rsidRPr="00526BD0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ВАЗ 21043 (индивидуальная)</w:t>
            </w:r>
          </w:p>
        </w:tc>
      </w:tr>
      <w:tr w:rsidR="00305C75" w:rsidRPr="00607B10">
        <w:trPr>
          <w:trHeight w:val="50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40,5</w:t>
            </w:r>
          </w:p>
        </w:tc>
        <w:tc>
          <w:tcPr>
            <w:tcW w:w="1800" w:type="dxa"/>
            <w:gridSpan w:val="2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1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237366,48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40,5</w:t>
            </w:r>
          </w:p>
        </w:tc>
        <w:tc>
          <w:tcPr>
            <w:tcW w:w="1800" w:type="dxa"/>
            <w:gridSpan w:val="2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7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40,5</w:t>
            </w:r>
          </w:p>
        </w:tc>
        <w:tc>
          <w:tcPr>
            <w:tcW w:w="1800" w:type="dxa"/>
            <w:gridSpan w:val="2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0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Пацюков А.В.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службы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537291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(найм)</w:t>
            </w:r>
          </w:p>
        </w:tc>
        <w:tc>
          <w:tcPr>
            <w:tcW w:w="1080" w:type="dxa"/>
          </w:tcPr>
          <w:p w:rsidR="00305C75" w:rsidRDefault="00305C75" w:rsidP="00214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41,4</w:t>
            </w:r>
          </w:p>
        </w:tc>
        <w:tc>
          <w:tcPr>
            <w:tcW w:w="1800" w:type="dxa"/>
            <w:gridSpan w:val="2"/>
          </w:tcPr>
          <w:p w:rsidR="00305C75" w:rsidRDefault="00305C75" w:rsidP="00214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358823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(найм)</w:t>
            </w:r>
          </w:p>
        </w:tc>
        <w:tc>
          <w:tcPr>
            <w:tcW w:w="1080" w:type="dxa"/>
          </w:tcPr>
          <w:p w:rsidR="00305C75" w:rsidRDefault="00305C75" w:rsidP="00214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41,4</w:t>
            </w:r>
          </w:p>
        </w:tc>
        <w:tc>
          <w:tcPr>
            <w:tcW w:w="1800" w:type="dxa"/>
            <w:gridSpan w:val="2"/>
          </w:tcPr>
          <w:p w:rsidR="00305C75" w:rsidRDefault="00305C75" w:rsidP="00214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96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Феденев Д.С.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службы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463282,02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214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800" w:type="dxa"/>
            <w:gridSpan w:val="2"/>
          </w:tcPr>
          <w:p w:rsidR="00305C75" w:rsidRDefault="00305C75" w:rsidP="00214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2121 (индивидуальная)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E64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  <w:p w:rsidR="00305C75" w:rsidRDefault="00305C75" w:rsidP="002E64D2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2E64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0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187003,20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(общая долевая)</w:t>
            </w:r>
          </w:p>
        </w:tc>
        <w:tc>
          <w:tcPr>
            <w:tcW w:w="1080" w:type="dxa"/>
          </w:tcPr>
          <w:p w:rsidR="00305C75" w:rsidRDefault="00305C75" w:rsidP="002E64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89,3</w:t>
            </w:r>
          </w:p>
        </w:tc>
        <w:tc>
          <w:tcPr>
            <w:tcW w:w="1800" w:type="dxa"/>
            <w:gridSpan w:val="2"/>
          </w:tcPr>
          <w:p w:rsidR="00305C75" w:rsidRDefault="00305C75" w:rsidP="002E64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2E64D2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2115 (инивидуальная)</w:t>
            </w:r>
          </w:p>
        </w:tc>
      </w:tr>
      <w:tr w:rsidR="00305C75" w:rsidRPr="00607B10">
        <w:trPr>
          <w:trHeight w:val="31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2E64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1800" w:type="dxa"/>
            <w:gridSpan w:val="2"/>
          </w:tcPr>
          <w:p w:rsidR="00305C75" w:rsidRDefault="00305C75" w:rsidP="002E64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E64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  <w:p w:rsidR="00305C75" w:rsidRDefault="00305C75" w:rsidP="002E64D2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2E64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2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Шилов А.Н.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службы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444293,34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60,8</w:t>
            </w:r>
          </w:p>
        </w:tc>
        <w:tc>
          <w:tcPr>
            <w:tcW w:w="1800" w:type="dxa"/>
            <w:gridSpan w:val="2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Шевроле-Авео (индивидуальная)</w:t>
            </w:r>
          </w:p>
        </w:tc>
      </w:tr>
      <w:tr w:rsidR="00305C75" w:rsidRPr="00607B10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800" w:type="dxa"/>
            <w:gridSpan w:val="2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124998,30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60,8</w:t>
            </w:r>
          </w:p>
        </w:tc>
        <w:tc>
          <w:tcPr>
            <w:tcW w:w="1800" w:type="dxa"/>
            <w:gridSpan w:val="2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1800" w:type="dxa"/>
            <w:gridSpan w:val="2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69349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(общая долевая)</w:t>
            </w:r>
          </w:p>
        </w:tc>
        <w:tc>
          <w:tcPr>
            <w:tcW w:w="1080" w:type="dxa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86,4</w:t>
            </w:r>
          </w:p>
        </w:tc>
        <w:tc>
          <w:tcPr>
            <w:tcW w:w="1800" w:type="dxa"/>
            <w:gridSpan w:val="2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1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60,8</w:t>
            </w:r>
          </w:p>
        </w:tc>
        <w:tc>
          <w:tcPr>
            <w:tcW w:w="1800" w:type="dxa"/>
            <w:gridSpan w:val="2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17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Ахмитянов И.Ф.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551848,48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(общая долевая)</w:t>
            </w:r>
          </w:p>
        </w:tc>
        <w:tc>
          <w:tcPr>
            <w:tcW w:w="1080" w:type="dxa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800" w:type="dxa"/>
            <w:gridSpan w:val="2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Опель астра (индиивдуальная)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Барченкова С.А.</w:t>
            </w: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568097,61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31,8</w:t>
            </w:r>
          </w:p>
        </w:tc>
        <w:tc>
          <w:tcPr>
            <w:tcW w:w="1800" w:type="dxa"/>
            <w:gridSpan w:val="2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84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52,1</w:t>
            </w:r>
          </w:p>
        </w:tc>
        <w:tc>
          <w:tcPr>
            <w:tcW w:w="1800" w:type="dxa"/>
            <w:gridSpan w:val="2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0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Бычков Е.С.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428921,06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42,0</w:t>
            </w:r>
          </w:p>
        </w:tc>
        <w:tc>
          <w:tcPr>
            <w:tcW w:w="1800" w:type="dxa"/>
            <w:gridSpan w:val="2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69349E">
            <w:pPr>
              <w:jc w:val="center"/>
              <w:rPr>
                <w:color w:val="000000"/>
              </w:rPr>
            </w:pPr>
          </w:p>
          <w:p w:rsidR="00305C75" w:rsidRDefault="00305C75" w:rsidP="0069349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B59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42,0</w:t>
            </w:r>
          </w:p>
        </w:tc>
        <w:tc>
          <w:tcPr>
            <w:tcW w:w="1800" w:type="dxa"/>
            <w:gridSpan w:val="2"/>
          </w:tcPr>
          <w:p w:rsidR="00305C75" w:rsidRDefault="00305C75" w:rsidP="002B59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2B599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8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B59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42,0</w:t>
            </w:r>
          </w:p>
        </w:tc>
        <w:tc>
          <w:tcPr>
            <w:tcW w:w="1800" w:type="dxa"/>
            <w:gridSpan w:val="2"/>
          </w:tcPr>
          <w:p w:rsidR="00305C75" w:rsidRDefault="00305C75" w:rsidP="002B59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2B599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86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Вшивков С.В.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381084,47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0C18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50,5</w:t>
            </w:r>
          </w:p>
        </w:tc>
        <w:tc>
          <w:tcPr>
            <w:tcW w:w="1800" w:type="dxa"/>
            <w:gridSpan w:val="2"/>
          </w:tcPr>
          <w:p w:rsidR="00305C75" w:rsidRDefault="00305C75" w:rsidP="000C18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0C1808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81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Гаврилица Д.О.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490428,58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57,1</w:t>
            </w:r>
          </w:p>
        </w:tc>
        <w:tc>
          <w:tcPr>
            <w:tcW w:w="1800" w:type="dxa"/>
            <w:gridSpan w:val="2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69349E">
            <w:pPr>
              <w:jc w:val="center"/>
              <w:rPr>
                <w:color w:val="000000"/>
              </w:rPr>
            </w:pPr>
          </w:p>
          <w:p w:rsidR="00305C75" w:rsidRDefault="00305C75" w:rsidP="0069349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49,2</w:t>
            </w:r>
          </w:p>
        </w:tc>
        <w:tc>
          <w:tcPr>
            <w:tcW w:w="1800" w:type="dxa"/>
            <w:gridSpan w:val="2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69349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14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57,1</w:t>
            </w:r>
          </w:p>
        </w:tc>
        <w:tc>
          <w:tcPr>
            <w:tcW w:w="1800" w:type="dxa"/>
            <w:gridSpan w:val="2"/>
          </w:tcPr>
          <w:p w:rsidR="00305C75" w:rsidRDefault="00305C75" w:rsidP="00214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214119">
            <w:pPr>
              <w:jc w:val="center"/>
              <w:rPr>
                <w:color w:val="000000"/>
              </w:rPr>
            </w:pPr>
          </w:p>
          <w:p w:rsidR="00305C75" w:rsidRDefault="00305C75" w:rsidP="0021411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9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14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57,1</w:t>
            </w:r>
          </w:p>
        </w:tc>
        <w:tc>
          <w:tcPr>
            <w:tcW w:w="1800" w:type="dxa"/>
            <w:gridSpan w:val="2"/>
          </w:tcPr>
          <w:p w:rsidR="00305C75" w:rsidRDefault="00305C75" w:rsidP="00214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214119">
            <w:pPr>
              <w:jc w:val="center"/>
              <w:rPr>
                <w:color w:val="000000"/>
              </w:rPr>
            </w:pPr>
          </w:p>
          <w:p w:rsidR="00305C75" w:rsidRDefault="00305C75" w:rsidP="0021411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5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Галкин А.Л.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437325,29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800" w:type="dxa"/>
            <w:gridSpan w:val="2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C500C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800" w:type="dxa"/>
            <w:gridSpan w:val="2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C500C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800" w:type="dxa"/>
            <w:gridSpan w:val="2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9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860000,00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800" w:type="dxa"/>
            <w:gridSpan w:val="2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21067 2011г.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39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C500C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  <w:vMerge w:val="restart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89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C500C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69349E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69349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21067 2011г.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19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C500C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69349E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69349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СУВ Т11 ТИГГО (индивидуальная)</w:t>
            </w:r>
          </w:p>
        </w:tc>
      </w:tr>
      <w:tr w:rsidR="00305C75" w:rsidRPr="00607B10">
        <w:trPr>
          <w:trHeight w:val="21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800" w:type="dxa"/>
            <w:gridSpan w:val="2"/>
          </w:tcPr>
          <w:p w:rsidR="00305C75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18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Гамалеев С.Н.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447124,21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1800" w:type="dxa"/>
            <w:gridSpan w:val="2"/>
          </w:tcPr>
          <w:p w:rsidR="00305C75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Киа Сорренто (индивидуальная)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333128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1800" w:type="dxa"/>
            <w:gridSpan w:val="2"/>
          </w:tcPr>
          <w:p w:rsidR="00305C75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C500C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800" w:type="dxa"/>
            <w:gridSpan w:val="2"/>
          </w:tcPr>
          <w:p w:rsidR="00305C75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3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0F3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1800" w:type="dxa"/>
            <w:gridSpan w:val="2"/>
          </w:tcPr>
          <w:p w:rsidR="00305C75" w:rsidRDefault="00305C75" w:rsidP="000F3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0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0F3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1800" w:type="dxa"/>
            <w:gridSpan w:val="2"/>
          </w:tcPr>
          <w:p w:rsidR="00305C75" w:rsidRDefault="00305C75" w:rsidP="000F3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07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Зайков А.В.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442403,08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0F3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50,4</w:t>
            </w:r>
          </w:p>
        </w:tc>
        <w:tc>
          <w:tcPr>
            <w:tcW w:w="1800" w:type="dxa"/>
            <w:gridSpan w:val="2"/>
          </w:tcPr>
          <w:p w:rsidR="00305C75" w:rsidRDefault="00305C75" w:rsidP="000F3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217230 (индивидуальная)</w:t>
            </w:r>
          </w:p>
        </w:tc>
      </w:tr>
      <w:tr w:rsidR="00305C75" w:rsidRPr="00607B10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163898,32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0F3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50,4</w:t>
            </w:r>
          </w:p>
        </w:tc>
        <w:tc>
          <w:tcPr>
            <w:tcW w:w="1800" w:type="dxa"/>
            <w:gridSpan w:val="2"/>
          </w:tcPr>
          <w:p w:rsidR="00305C75" w:rsidRDefault="00305C75" w:rsidP="000F3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4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0F3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50,4</w:t>
            </w:r>
          </w:p>
        </w:tc>
        <w:tc>
          <w:tcPr>
            <w:tcW w:w="1800" w:type="dxa"/>
            <w:gridSpan w:val="2"/>
          </w:tcPr>
          <w:p w:rsidR="00305C75" w:rsidRDefault="00305C75" w:rsidP="000F3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18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Елохин А.С.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422557,83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53,5</w:t>
            </w:r>
          </w:p>
        </w:tc>
        <w:tc>
          <w:tcPr>
            <w:tcW w:w="1800" w:type="dxa"/>
            <w:gridSpan w:val="2"/>
          </w:tcPr>
          <w:p w:rsidR="00305C75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9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Иккес В.Я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490145,08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784</w:t>
            </w:r>
          </w:p>
        </w:tc>
        <w:tc>
          <w:tcPr>
            <w:tcW w:w="1800" w:type="dxa"/>
            <w:gridSpan w:val="2"/>
          </w:tcPr>
          <w:p w:rsidR="00305C75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C500CA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Нисан Икс-Трайл Спорт (индивидуальная)</w:t>
            </w:r>
          </w:p>
        </w:tc>
      </w:tr>
      <w:tr w:rsidR="00305C75" w:rsidRPr="00607B10">
        <w:trPr>
          <w:trHeight w:val="1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C500C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800" w:type="dxa"/>
            <w:gridSpan w:val="2"/>
          </w:tcPr>
          <w:p w:rsidR="00305C75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C500C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800" w:type="dxa"/>
            <w:gridSpan w:val="2"/>
          </w:tcPr>
          <w:p w:rsidR="00305C75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C500C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43,30</w:t>
            </w:r>
          </w:p>
        </w:tc>
        <w:tc>
          <w:tcPr>
            <w:tcW w:w="1800" w:type="dxa"/>
            <w:gridSpan w:val="2"/>
          </w:tcPr>
          <w:p w:rsidR="00305C75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C500CA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7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253275,69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43,30</w:t>
            </w:r>
          </w:p>
        </w:tc>
        <w:tc>
          <w:tcPr>
            <w:tcW w:w="1800" w:type="dxa"/>
            <w:gridSpan w:val="2"/>
          </w:tcPr>
          <w:p w:rsidR="00305C75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C500CA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71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Касаткин А.В.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509369,53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800" w:type="dxa"/>
            <w:gridSpan w:val="2"/>
          </w:tcPr>
          <w:p w:rsidR="00305C75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ВАЗ-21102 (индивидуальная)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Кондратьев В.М.</w:t>
            </w:r>
          </w:p>
          <w:p w:rsidR="00305C75" w:rsidRDefault="00305C75" w:rsidP="00C500CA">
            <w:pPr>
              <w:rPr>
                <w:color w:val="000000"/>
              </w:rPr>
            </w:pPr>
          </w:p>
          <w:p w:rsidR="00305C75" w:rsidRDefault="00305C75" w:rsidP="00C500CA">
            <w:pPr>
              <w:rPr>
                <w:color w:val="000000"/>
              </w:rPr>
            </w:pPr>
          </w:p>
          <w:p w:rsidR="00305C75" w:rsidRDefault="00305C75" w:rsidP="00C500CA">
            <w:pPr>
              <w:rPr>
                <w:color w:val="000000"/>
              </w:rPr>
            </w:pPr>
          </w:p>
          <w:p w:rsidR="00305C75" w:rsidRDefault="00305C75" w:rsidP="00C500C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406147,10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A635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42,7</w:t>
            </w:r>
          </w:p>
          <w:p w:rsidR="00305C75" w:rsidRDefault="00305C75" w:rsidP="00A63570">
            <w:pPr>
              <w:jc w:val="center"/>
              <w:rPr>
                <w:color w:val="000000"/>
              </w:rPr>
            </w:pPr>
          </w:p>
          <w:p w:rsidR="00305C75" w:rsidRDefault="00305C75" w:rsidP="00A63570">
            <w:pPr>
              <w:jc w:val="center"/>
              <w:rPr>
                <w:color w:val="000000"/>
              </w:rPr>
            </w:pPr>
          </w:p>
          <w:p w:rsidR="00305C75" w:rsidRDefault="00305C75" w:rsidP="00A63570">
            <w:pPr>
              <w:jc w:val="center"/>
              <w:rPr>
                <w:color w:val="000000"/>
              </w:rPr>
            </w:pPr>
          </w:p>
          <w:p w:rsidR="00305C75" w:rsidRDefault="00305C75" w:rsidP="00A63570">
            <w:pPr>
              <w:jc w:val="center"/>
              <w:rPr>
                <w:color w:val="000000"/>
              </w:rPr>
            </w:pPr>
          </w:p>
          <w:p w:rsidR="00305C75" w:rsidRDefault="00305C75" w:rsidP="00A63570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C500CA">
            <w:pPr>
              <w:jc w:val="center"/>
              <w:rPr>
                <w:color w:val="000000"/>
              </w:rPr>
            </w:pPr>
          </w:p>
          <w:p w:rsidR="00305C75" w:rsidRDefault="00305C75" w:rsidP="00C500CA">
            <w:pPr>
              <w:jc w:val="center"/>
              <w:rPr>
                <w:color w:val="000000"/>
              </w:rPr>
            </w:pPr>
          </w:p>
          <w:p w:rsidR="00305C75" w:rsidRDefault="00305C75" w:rsidP="00C500CA">
            <w:pPr>
              <w:jc w:val="center"/>
              <w:rPr>
                <w:color w:val="000000"/>
              </w:rPr>
            </w:pPr>
          </w:p>
          <w:p w:rsidR="00305C75" w:rsidRDefault="00305C75" w:rsidP="00C500CA">
            <w:pPr>
              <w:jc w:val="center"/>
              <w:rPr>
                <w:color w:val="000000"/>
              </w:rPr>
            </w:pPr>
          </w:p>
          <w:p w:rsidR="00305C75" w:rsidRDefault="00305C75" w:rsidP="00C500CA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7811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21074 (индивидуальная)</w:t>
            </w:r>
          </w:p>
        </w:tc>
      </w:tr>
      <w:tr w:rsidR="00305C75" w:rsidRPr="00607B10">
        <w:trPr>
          <w:trHeight w:val="46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C500C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4D11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17,5</w:t>
            </w:r>
          </w:p>
        </w:tc>
        <w:tc>
          <w:tcPr>
            <w:tcW w:w="1800" w:type="dxa"/>
            <w:gridSpan w:val="2"/>
          </w:tcPr>
          <w:p w:rsidR="00305C75" w:rsidRDefault="00305C75" w:rsidP="004D11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8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17,5</w:t>
            </w:r>
          </w:p>
        </w:tc>
        <w:tc>
          <w:tcPr>
            <w:tcW w:w="1800" w:type="dxa"/>
            <w:gridSpan w:val="2"/>
          </w:tcPr>
          <w:p w:rsidR="00305C75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A635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17,5</w:t>
            </w:r>
          </w:p>
        </w:tc>
        <w:tc>
          <w:tcPr>
            <w:tcW w:w="1800" w:type="dxa"/>
            <w:gridSpan w:val="2"/>
          </w:tcPr>
          <w:p w:rsidR="00305C75" w:rsidRDefault="00305C75" w:rsidP="00A635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85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Коньков В.Ф.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391131,52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A635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48,5</w:t>
            </w:r>
          </w:p>
        </w:tc>
        <w:tc>
          <w:tcPr>
            <w:tcW w:w="1800" w:type="dxa"/>
            <w:gridSpan w:val="2"/>
          </w:tcPr>
          <w:p w:rsidR="00305C75" w:rsidRDefault="00305C75" w:rsidP="00A635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Дэу Нексия (индивидуальная)</w:t>
            </w:r>
          </w:p>
        </w:tc>
      </w:tr>
      <w:tr w:rsidR="00305C75" w:rsidRPr="00607B10">
        <w:trPr>
          <w:trHeight w:val="2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C500C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(найм)</w:t>
            </w:r>
          </w:p>
        </w:tc>
        <w:tc>
          <w:tcPr>
            <w:tcW w:w="1080" w:type="dxa"/>
            <w:vMerge w:val="restart"/>
          </w:tcPr>
          <w:p w:rsidR="00305C75" w:rsidRDefault="00305C75" w:rsidP="00A635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24,9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A635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08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C500C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A63570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A63570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Мототранспортное средство – Мотоцикл ИЖ Юпитер 5 (индивидуальная)</w:t>
            </w:r>
          </w:p>
        </w:tc>
      </w:tr>
      <w:tr w:rsidR="00305C75" w:rsidRPr="00607B10">
        <w:trPr>
          <w:trHeight w:val="59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Конюков А.Н.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415782,90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(общая долевая)</w:t>
            </w:r>
          </w:p>
        </w:tc>
        <w:tc>
          <w:tcPr>
            <w:tcW w:w="1080" w:type="dxa"/>
          </w:tcPr>
          <w:p w:rsidR="00305C75" w:rsidRDefault="00305C75" w:rsidP="00A635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1800" w:type="dxa"/>
            <w:gridSpan w:val="2"/>
          </w:tcPr>
          <w:p w:rsidR="00305C75" w:rsidRDefault="00305C75" w:rsidP="00A635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Митсубиси Либеро (индивидуальная)</w:t>
            </w:r>
          </w:p>
        </w:tc>
      </w:tr>
      <w:tr w:rsidR="00305C75" w:rsidRPr="00607B10">
        <w:trPr>
          <w:trHeight w:val="21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C500C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(общая долевая)</w:t>
            </w:r>
          </w:p>
        </w:tc>
        <w:tc>
          <w:tcPr>
            <w:tcW w:w="1080" w:type="dxa"/>
          </w:tcPr>
          <w:p w:rsidR="00305C75" w:rsidRDefault="00305C75" w:rsidP="00A635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34,3</w:t>
            </w:r>
          </w:p>
        </w:tc>
        <w:tc>
          <w:tcPr>
            <w:tcW w:w="1800" w:type="dxa"/>
            <w:gridSpan w:val="2"/>
          </w:tcPr>
          <w:p w:rsidR="00305C75" w:rsidRDefault="00305C75" w:rsidP="00A635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1442432,61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(общая долевая)</w:t>
            </w:r>
          </w:p>
        </w:tc>
        <w:tc>
          <w:tcPr>
            <w:tcW w:w="1080" w:type="dxa"/>
          </w:tcPr>
          <w:p w:rsidR="00305C75" w:rsidRDefault="00305C75" w:rsidP="006878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1800" w:type="dxa"/>
            <w:gridSpan w:val="2"/>
          </w:tcPr>
          <w:p w:rsidR="00305C75" w:rsidRDefault="00305C75" w:rsidP="006878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1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C500C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(общая долевая)</w:t>
            </w:r>
          </w:p>
        </w:tc>
        <w:tc>
          <w:tcPr>
            <w:tcW w:w="1080" w:type="dxa"/>
          </w:tcPr>
          <w:p w:rsidR="00305C75" w:rsidRDefault="00305C75" w:rsidP="006878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34,3</w:t>
            </w:r>
          </w:p>
        </w:tc>
        <w:tc>
          <w:tcPr>
            <w:tcW w:w="1800" w:type="dxa"/>
            <w:gridSpan w:val="2"/>
          </w:tcPr>
          <w:p w:rsidR="00305C75" w:rsidRDefault="00305C75" w:rsidP="006878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0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878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34,3</w:t>
            </w:r>
          </w:p>
        </w:tc>
        <w:tc>
          <w:tcPr>
            <w:tcW w:w="1800" w:type="dxa"/>
            <w:gridSpan w:val="2"/>
          </w:tcPr>
          <w:p w:rsidR="00305C75" w:rsidRDefault="00305C75" w:rsidP="006878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8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878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34,3</w:t>
            </w:r>
          </w:p>
        </w:tc>
        <w:tc>
          <w:tcPr>
            <w:tcW w:w="1800" w:type="dxa"/>
            <w:gridSpan w:val="2"/>
          </w:tcPr>
          <w:p w:rsidR="00305C75" w:rsidRDefault="00305C75" w:rsidP="006878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8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Корогодин В.В.</w:t>
            </w:r>
          </w:p>
          <w:p w:rsidR="00305C75" w:rsidRDefault="00305C75" w:rsidP="00C500CA">
            <w:pPr>
              <w:rPr>
                <w:color w:val="000000"/>
              </w:rPr>
            </w:pPr>
          </w:p>
          <w:p w:rsidR="00305C75" w:rsidRDefault="00305C75" w:rsidP="00C500CA">
            <w:pPr>
              <w:rPr>
                <w:color w:val="000000"/>
              </w:rPr>
            </w:pPr>
          </w:p>
          <w:p w:rsidR="00305C75" w:rsidRDefault="00305C75" w:rsidP="00C500CA">
            <w:pPr>
              <w:rPr>
                <w:color w:val="000000"/>
              </w:rPr>
            </w:pPr>
          </w:p>
          <w:p w:rsidR="00305C75" w:rsidRDefault="00305C75" w:rsidP="00C500CA">
            <w:pPr>
              <w:rPr>
                <w:color w:val="000000"/>
              </w:rPr>
            </w:pPr>
          </w:p>
          <w:p w:rsidR="00305C75" w:rsidRDefault="00305C75" w:rsidP="00C500CA">
            <w:pPr>
              <w:rPr>
                <w:color w:val="000000"/>
              </w:rPr>
            </w:pPr>
          </w:p>
          <w:p w:rsidR="00305C75" w:rsidRDefault="00305C75" w:rsidP="00C500CA">
            <w:pPr>
              <w:rPr>
                <w:color w:val="000000"/>
              </w:rPr>
            </w:pPr>
          </w:p>
          <w:p w:rsidR="00305C75" w:rsidRDefault="00305C75" w:rsidP="00C500CA">
            <w:pPr>
              <w:rPr>
                <w:color w:val="000000"/>
              </w:rPr>
            </w:pPr>
          </w:p>
          <w:p w:rsidR="00305C75" w:rsidRDefault="00305C75" w:rsidP="00C500C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424412,34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760</w:t>
            </w:r>
          </w:p>
        </w:tc>
        <w:tc>
          <w:tcPr>
            <w:tcW w:w="1800" w:type="dxa"/>
            <w:gridSpan w:val="2"/>
          </w:tcPr>
          <w:p w:rsidR="00305C75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Тойота Ноах (индивидуальная)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C500C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D7060F">
            <w:pPr>
              <w:tabs>
                <w:tab w:val="center" w:pos="432"/>
              </w:tabs>
              <w:rPr>
                <w:color w:val="000000"/>
              </w:rPr>
            </w:pPr>
            <w:r>
              <w:rPr>
                <w:color w:val="000000"/>
              </w:rPr>
              <w:tab/>
              <w:t>350</w:t>
            </w:r>
          </w:p>
        </w:tc>
        <w:tc>
          <w:tcPr>
            <w:tcW w:w="1800" w:type="dxa"/>
            <w:gridSpan w:val="2"/>
          </w:tcPr>
          <w:p w:rsidR="00305C75" w:rsidRDefault="00305C75" w:rsidP="00D70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9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C500C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1800" w:type="dxa"/>
            <w:gridSpan w:val="2"/>
          </w:tcPr>
          <w:p w:rsidR="00305C75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C500C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 w:rsidP="00D70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800" w:type="dxa"/>
            <w:gridSpan w:val="2"/>
          </w:tcPr>
          <w:p w:rsidR="00305C75" w:rsidRDefault="00305C75" w:rsidP="00D70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0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C500C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800" w:type="dxa"/>
            <w:gridSpan w:val="2"/>
          </w:tcPr>
          <w:p w:rsidR="00305C75" w:rsidRDefault="00305C75" w:rsidP="00C50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9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B59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1800" w:type="dxa"/>
            <w:gridSpan w:val="2"/>
          </w:tcPr>
          <w:p w:rsidR="00305C75" w:rsidRDefault="00305C75" w:rsidP="002B59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3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Куклин К.М.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403784,85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  <w:p w:rsidR="00305C75" w:rsidRDefault="00305C75" w:rsidP="00287565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2105 (индивидуальная)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C500C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  <w:p w:rsidR="00305C75" w:rsidRDefault="00305C75" w:rsidP="00287565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0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800" w:type="dxa"/>
            <w:gridSpan w:val="2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1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C500C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800" w:type="dxa"/>
            <w:gridSpan w:val="2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  <w:p w:rsidR="00305C75" w:rsidRDefault="00305C75" w:rsidP="00287565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3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D56667">
            <w:pPr>
              <w:jc w:val="center"/>
            </w:pPr>
            <w:r w:rsidRPr="00D13AC5">
              <w:t>Лексин А.В.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Заместитель начальника службы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494963, 15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(индивидуальная)</w:t>
            </w:r>
          </w:p>
        </w:tc>
        <w:tc>
          <w:tcPr>
            <w:tcW w:w="1080" w:type="dxa"/>
          </w:tcPr>
          <w:p w:rsidR="00305C75" w:rsidRPr="00D13AC5" w:rsidRDefault="00305C75" w:rsidP="00D56667">
            <w:pPr>
              <w:jc w:val="center"/>
            </w:pPr>
            <w:r w:rsidRPr="00D13AC5">
              <w:t>47,2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D56667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Автомобиль легковой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Опель Астра (индивидуальная)</w:t>
            </w:r>
          </w:p>
        </w:tc>
      </w:tr>
      <w:tr w:rsidR="00305C75" w:rsidRPr="00607B10">
        <w:trPr>
          <w:trHeight w:val="28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D13AC5" w:rsidRDefault="00305C75" w:rsidP="00D56667">
            <w:pPr>
              <w:jc w:val="center"/>
            </w:pPr>
            <w:r w:rsidRPr="00D13AC5"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26959, 07</w:t>
            </w:r>
          </w:p>
          <w:p w:rsidR="00305C75" w:rsidRPr="00D13AC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D56667">
            <w:pPr>
              <w:jc w:val="center"/>
            </w:pPr>
            <w:r w:rsidRPr="00D13AC5">
              <w:t>47, 2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D56667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  <w:p w:rsidR="00305C75" w:rsidRPr="00D13AC5" w:rsidRDefault="00305C75" w:rsidP="00C16817">
            <w:pPr>
              <w:jc w:val="center"/>
            </w:pP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C500C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(фактическое 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 w:rsidRPr="00D13AC5">
              <w:t>64,3</w:t>
            </w:r>
          </w:p>
        </w:tc>
        <w:tc>
          <w:tcPr>
            <w:tcW w:w="1800" w:type="dxa"/>
            <w:gridSpan w:val="2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3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0A699C">
            <w:pPr>
              <w:jc w:val="center"/>
            </w:pPr>
            <w:r w:rsidRPr="00D13AC5">
              <w:t>Негодяев П.В.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Заместитель начальника службы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521176, 49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в служебном помещении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0A699C">
            <w:pPr>
              <w:jc w:val="center"/>
            </w:pPr>
            <w:r w:rsidRPr="00D13AC5">
              <w:t>28,5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0A699C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29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0A699C">
            <w:pPr>
              <w:jc w:val="center"/>
            </w:pPr>
            <w:r w:rsidRPr="00D13AC5">
              <w:t>супруга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258340,  99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в служебном помещении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0A699C">
            <w:pPr>
              <w:jc w:val="center"/>
            </w:pPr>
            <w:r w:rsidRPr="00D13AC5">
              <w:t>28,5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0A699C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0A699C">
            <w:pPr>
              <w:jc w:val="center"/>
            </w:pPr>
            <w:r w:rsidRPr="00D13AC5">
              <w:t>сын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в служебном помещении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0A699C">
            <w:pPr>
              <w:jc w:val="center"/>
            </w:pPr>
            <w:r w:rsidRPr="00D13AC5">
              <w:t>28,5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0A699C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104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Новиков А.Н.</w:t>
            </w:r>
          </w:p>
          <w:p w:rsidR="00305C75" w:rsidRDefault="00305C75" w:rsidP="00C500CA">
            <w:pPr>
              <w:rPr>
                <w:color w:val="000000"/>
              </w:rPr>
            </w:pPr>
          </w:p>
          <w:p w:rsidR="00305C75" w:rsidRDefault="00305C75" w:rsidP="00C500CA">
            <w:pPr>
              <w:rPr>
                <w:color w:val="000000"/>
              </w:rPr>
            </w:pPr>
          </w:p>
          <w:p w:rsidR="00305C75" w:rsidRDefault="00305C75" w:rsidP="00C500C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441337,38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743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  <w:p w:rsidR="00305C75" w:rsidRDefault="00305C75" w:rsidP="0067439B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6743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Водный транспорт Мотолодка Ямаран Ф-340 (индивидуальная)</w:t>
            </w:r>
          </w:p>
        </w:tc>
      </w:tr>
      <w:tr w:rsidR="00305C75" w:rsidRPr="00607B10">
        <w:trPr>
          <w:trHeight w:val="28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201126,07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743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  <w:p w:rsidR="00305C75" w:rsidRDefault="00305C75" w:rsidP="0067439B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6743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743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  <w:p w:rsidR="00305C75" w:rsidRDefault="00305C75" w:rsidP="0067439B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6743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5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743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  <w:p w:rsidR="00305C75" w:rsidRDefault="00305C75" w:rsidP="0067439B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6743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99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Осколков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413166,35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2B59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31,1</w:t>
            </w:r>
          </w:p>
        </w:tc>
        <w:tc>
          <w:tcPr>
            <w:tcW w:w="1800" w:type="dxa"/>
            <w:gridSpan w:val="2"/>
          </w:tcPr>
          <w:p w:rsidR="00305C75" w:rsidRDefault="00305C75" w:rsidP="002B59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11183 (индивидуальная)</w:t>
            </w:r>
          </w:p>
        </w:tc>
      </w:tr>
      <w:tr w:rsidR="00305C75" w:rsidRPr="00607B10">
        <w:trPr>
          <w:trHeight w:val="59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261651,08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2B59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45,3</w:t>
            </w:r>
          </w:p>
        </w:tc>
        <w:tc>
          <w:tcPr>
            <w:tcW w:w="1800" w:type="dxa"/>
            <w:gridSpan w:val="2"/>
          </w:tcPr>
          <w:p w:rsidR="00305C75" w:rsidRDefault="00305C75" w:rsidP="002B59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C500C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52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31,1</w:t>
            </w:r>
          </w:p>
        </w:tc>
        <w:tc>
          <w:tcPr>
            <w:tcW w:w="1800" w:type="dxa"/>
            <w:gridSpan w:val="2"/>
          </w:tcPr>
          <w:p w:rsidR="00305C75" w:rsidRDefault="00305C75" w:rsidP="0052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8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C500CA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52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45,3</w:t>
            </w:r>
          </w:p>
        </w:tc>
        <w:tc>
          <w:tcPr>
            <w:tcW w:w="1800" w:type="dxa"/>
            <w:gridSpan w:val="2"/>
          </w:tcPr>
          <w:p w:rsidR="00305C75" w:rsidRDefault="00305C75" w:rsidP="0052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C500C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52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31,1</w:t>
            </w:r>
          </w:p>
        </w:tc>
        <w:tc>
          <w:tcPr>
            <w:tcW w:w="1800" w:type="dxa"/>
            <w:gridSpan w:val="2"/>
          </w:tcPr>
          <w:p w:rsidR="00305C75" w:rsidRDefault="00305C75" w:rsidP="0052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21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Перфилов П.Ф.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431986,28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105,0</w:t>
            </w:r>
          </w:p>
        </w:tc>
        <w:tc>
          <w:tcPr>
            <w:tcW w:w="1800" w:type="dxa"/>
            <w:gridSpan w:val="2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– Мазда 3 (индивидуальная)</w:t>
            </w:r>
          </w:p>
        </w:tc>
      </w:tr>
      <w:tr w:rsidR="00305C75" w:rsidRPr="00607B10">
        <w:trPr>
          <w:trHeight w:val="67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Розбах А.И.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467336,31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64,9</w:t>
            </w:r>
          </w:p>
        </w:tc>
        <w:tc>
          <w:tcPr>
            <w:tcW w:w="1800" w:type="dxa"/>
            <w:gridSpan w:val="2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7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59,7</w:t>
            </w:r>
          </w:p>
        </w:tc>
        <w:tc>
          <w:tcPr>
            <w:tcW w:w="1800" w:type="dxa"/>
            <w:gridSpan w:val="2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90098,69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64,9</w:t>
            </w:r>
          </w:p>
        </w:tc>
        <w:tc>
          <w:tcPr>
            <w:tcW w:w="1800" w:type="dxa"/>
            <w:gridSpan w:val="2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0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400C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64,9</w:t>
            </w:r>
          </w:p>
        </w:tc>
        <w:tc>
          <w:tcPr>
            <w:tcW w:w="1800" w:type="dxa"/>
            <w:gridSpan w:val="2"/>
          </w:tcPr>
          <w:p w:rsidR="00305C75" w:rsidRDefault="00305C75" w:rsidP="00400C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1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400C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64,9</w:t>
            </w:r>
          </w:p>
        </w:tc>
        <w:tc>
          <w:tcPr>
            <w:tcW w:w="1800" w:type="dxa"/>
            <w:gridSpan w:val="2"/>
          </w:tcPr>
          <w:p w:rsidR="00305C75" w:rsidRDefault="00305C75" w:rsidP="00400C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9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486BEC">
            <w:pPr>
              <w:jc w:val="center"/>
            </w:pPr>
            <w:r w:rsidRPr="00D13AC5">
              <w:t xml:space="preserve">Руф Д.А. 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Заместитель начальника службы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501192, 16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в служебном помещении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486BEC">
            <w:pPr>
              <w:jc w:val="center"/>
            </w:pPr>
            <w:r w:rsidRPr="00D13AC5">
              <w:t>29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486BEC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Автомобиль легковой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ВАЗ 21140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(индивидуальная)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486BEC">
            <w:pPr>
              <w:jc w:val="center"/>
            </w:pPr>
            <w:r w:rsidRPr="00D13AC5">
              <w:t>супруга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128686, 22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в служебном помещении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486BEC">
            <w:pPr>
              <w:jc w:val="center"/>
            </w:pPr>
            <w:r w:rsidRPr="00D13AC5">
              <w:t>29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486BEC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24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486BEC">
            <w:pPr>
              <w:jc w:val="center"/>
            </w:pPr>
            <w:r w:rsidRPr="00D13AC5"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в служебном помещении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486BEC">
            <w:pPr>
              <w:jc w:val="center"/>
            </w:pPr>
            <w:r w:rsidRPr="00D13AC5">
              <w:t>29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486BEC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47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486BEC">
            <w:pPr>
              <w:jc w:val="center"/>
            </w:pPr>
            <w:r w:rsidRPr="00D13AC5">
              <w:t>сын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в служебном помещении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486BEC">
            <w:pPr>
              <w:jc w:val="center"/>
            </w:pPr>
            <w:r w:rsidRPr="00D13AC5">
              <w:t>29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486BEC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31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314F9B">
            <w:pPr>
              <w:jc w:val="center"/>
            </w:pPr>
            <w:r w:rsidRPr="00D13AC5">
              <w:t>Рябцев А.В.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Заместитель начальника службы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472472, 33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</w:t>
            </w:r>
          </w:p>
          <w:p w:rsidR="00305C75" w:rsidRPr="00D13AC5" w:rsidRDefault="00305C75" w:rsidP="0055180C">
            <w:pPr>
              <w:jc w:val="center"/>
            </w:pPr>
            <w:r w:rsidRPr="00D13AC5">
              <w:t>(совместная собственность)</w:t>
            </w:r>
          </w:p>
        </w:tc>
        <w:tc>
          <w:tcPr>
            <w:tcW w:w="1080" w:type="dxa"/>
          </w:tcPr>
          <w:p w:rsidR="00305C75" w:rsidRPr="00D13AC5" w:rsidRDefault="00305C75" w:rsidP="00314F9B">
            <w:pPr>
              <w:jc w:val="center"/>
            </w:pPr>
            <w:r w:rsidRPr="00D13AC5">
              <w:t>30,6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314F9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Автомобиль легковой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ВАЗ 21102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(индивидуальная)</w:t>
            </w:r>
          </w:p>
        </w:tc>
      </w:tr>
      <w:tr w:rsidR="00305C75" w:rsidRPr="00607B10">
        <w:trPr>
          <w:trHeight w:val="33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314F9B">
            <w:pPr>
              <w:jc w:val="center"/>
            </w:pPr>
            <w:r w:rsidRPr="00D13AC5"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372203, 45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</w:t>
            </w:r>
          </w:p>
          <w:p w:rsidR="00305C75" w:rsidRPr="00D13AC5" w:rsidRDefault="00305C75" w:rsidP="0055180C">
            <w:pPr>
              <w:jc w:val="center"/>
            </w:pPr>
            <w:r w:rsidRPr="00D13AC5">
              <w:t>(совместная собственность)</w:t>
            </w:r>
          </w:p>
        </w:tc>
        <w:tc>
          <w:tcPr>
            <w:tcW w:w="1080" w:type="dxa"/>
          </w:tcPr>
          <w:p w:rsidR="00305C75" w:rsidRPr="00D13AC5" w:rsidRDefault="00305C75" w:rsidP="00314F9B">
            <w:pPr>
              <w:jc w:val="center"/>
            </w:pPr>
            <w:r w:rsidRPr="00D13AC5">
              <w:t>30,6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314F9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17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314F9B">
            <w:pPr>
              <w:jc w:val="center"/>
            </w:pPr>
            <w:r w:rsidRPr="00D13AC5">
              <w:t>сын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</w:t>
            </w:r>
          </w:p>
          <w:p w:rsidR="00305C75" w:rsidRPr="00D13AC5" w:rsidRDefault="00305C75" w:rsidP="0055180C">
            <w:pPr>
              <w:jc w:val="center"/>
            </w:pPr>
            <w:r w:rsidRPr="00D13AC5">
              <w:t>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314F9B">
            <w:pPr>
              <w:jc w:val="center"/>
            </w:pPr>
            <w:r w:rsidRPr="00D13AC5">
              <w:t>30,6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314F9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63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314F9B">
            <w:pPr>
              <w:jc w:val="center"/>
            </w:pPr>
            <w:r w:rsidRPr="00D13AC5">
              <w:t>сын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</w:t>
            </w:r>
          </w:p>
          <w:p w:rsidR="00305C75" w:rsidRPr="00D13AC5" w:rsidRDefault="00305C75" w:rsidP="0055180C">
            <w:pPr>
              <w:jc w:val="center"/>
            </w:pPr>
            <w:r w:rsidRPr="00D13AC5">
              <w:t>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314F9B">
            <w:pPr>
              <w:jc w:val="center"/>
            </w:pPr>
            <w:r w:rsidRPr="00D13AC5">
              <w:t>30,6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314F9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421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Савосин А.Н.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434230,57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00" w:type="dxa"/>
            <w:gridSpan w:val="2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– Мазда 3 (индивидуальная)</w:t>
            </w:r>
          </w:p>
        </w:tc>
      </w:tr>
      <w:tr w:rsidR="00305C75" w:rsidRPr="00607B10">
        <w:trPr>
          <w:trHeight w:val="126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Селянин М.Г.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411935,35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800" w:type="dxa"/>
            <w:gridSpan w:val="2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Хонда Домани (индивидуальная)</w:t>
            </w:r>
          </w:p>
        </w:tc>
      </w:tr>
      <w:tr w:rsidR="00305C75" w:rsidRPr="00607B10">
        <w:trPr>
          <w:trHeight w:val="42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800" w:type="dxa"/>
            <w:gridSpan w:val="2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9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800" w:type="dxa"/>
            <w:gridSpan w:val="2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0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Сергеев  И.А.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</w:tc>
        <w:tc>
          <w:tcPr>
            <w:tcW w:w="2160" w:type="dxa"/>
            <w:vMerge w:val="restart"/>
          </w:tcPr>
          <w:p w:rsidR="00305C75" w:rsidRPr="004823EB" w:rsidRDefault="00305C75" w:rsidP="0055180C">
            <w:pPr>
              <w:jc w:val="center"/>
            </w:pPr>
            <w:r>
              <w:rPr>
                <w:color w:val="000000"/>
              </w:rPr>
              <w:t>407912,85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578</w:t>
            </w:r>
          </w:p>
        </w:tc>
        <w:tc>
          <w:tcPr>
            <w:tcW w:w="1800" w:type="dxa"/>
            <w:gridSpan w:val="2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Нисан Сирена (индивидуальная)</w:t>
            </w: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  <w:vMerge w:val="restart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287565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28756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21213 (индивидуальная)</w:t>
            </w: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287565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28756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Грузовой автомобиль Газель 274711 (индивидуальная)</w:t>
            </w:r>
          </w:p>
        </w:tc>
      </w:tr>
      <w:tr w:rsidR="00305C75" w:rsidRPr="00607B10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287565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28756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Сельскохозяйственная техника – Трактор МТЗ 82 (индивидуальная)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Серебренников К.А.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399982,89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800" w:type="dxa"/>
            <w:gridSpan w:val="2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8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800" w:type="dxa"/>
            <w:gridSpan w:val="2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5013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800" w:type="dxa"/>
            <w:gridSpan w:val="2"/>
          </w:tcPr>
          <w:p w:rsidR="00305C75" w:rsidRDefault="00305C75" w:rsidP="005013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5013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800" w:type="dxa"/>
            <w:gridSpan w:val="2"/>
          </w:tcPr>
          <w:p w:rsidR="00305C75" w:rsidRDefault="00305C75" w:rsidP="005013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2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Смирнов А.Ю.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398686,73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52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80,5</w:t>
            </w:r>
          </w:p>
        </w:tc>
        <w:tc>
          <w:tcPr>
            <w:tcW w:w="1800" w:type="dxa"/>
            <w:gridSpan w:val="2"/>
          </w:tcPr>
          <w:p w:rsidR="00305C75" w:rsidRDefault="00305C75" w:rsidP="0052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4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52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62,3</w:t>
            </w:r>
          </w:p>
        </w:tc>
        <w:tc>
          <w:tcPr>
            <w:tcW w:w="1800" w:type="dxa"/>
            <w:gridSpan w:val="2"/>
          </w:tcPr>
          <w:p w:rsidR="00305C75" w:rsidRDefault="00305C75" w:rsidP="0052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04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195941,94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52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80,5</w:t>
            </w:r>
          </w:p>
        </w:tc>
        <w:tc>
          <w:tcPr>
            <w:tcW w:w="1800" w:type="dxa"/>
            <w:gridSpan w:val="2"/>
          </w:tcPr>
          <w:p w:rsidR="00305C75" w:rsidRDefault="00305C75" w:rsidP="0052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11193 (индивидуальная)</w:t>
            </w:r>
          </w:p>
        </w:tc>
      </w:tr>
      <w:tr w:rsidR="00305C75" w:rsidRPr="00607B10">
        <w:trPr>
          <w:trHeight w:val="65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52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80,5</w:t>
            </w:r>
          </w:p>
        </w:tc>
        <w:tc>
          <w:tcPr>
            <w:tcW w:w="1800" w:type="dxa"/>
            <w:gridSpan w:val="2"/>
          </w:tcPr>
          <w:p w:rsidR="00305C75" w:rsidRDefault="00305C75" w:rsidP="0052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52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80,5</w:t>
            </w:r>
          </w:p>
        </w:tc>
        <w:tc>
          <w:tcPr>
            <w:tcW w:w="1800" w:type="dxa"/>
            <w:gridSpan w:val="2"/>
          </w:tcPr>
          <w:p w:rsidR="00305C75" w:rsidRDefault="00305C75" w:rsidP="0052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7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Спирин К.В.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480924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31,5</w:t>
            </w:r>
          </w:p>
        </w:tc>
        <w:tc>
          <w:tcPr>
            <w:tcW w:w="1800" w:type="dxa"/>
            <w:gridSpan w:val="2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Опель Астра (индивидуальная)</w:t>
            </w:r>
          </w:p>
        </w:tc>
      </w:tr>
      <w:tr w:rsidR="00305C75" w:rsidRPr="00607B10">
        <w:trPr>
          <w:trHeight w:val="70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31,1</w:t>
            </w:r>
          </w:p>
        </w:tc>
        <w:tc>
          <w:tcPr>
            <w:tcW w:w="1800" w:type="dxa"/>
            <w:gridSpan w:val="2"/>
          </w:tcPr>
          <w:p w:rsidR="00305C75" w:rsidRDefault="00305C75" w:rsidP="007811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77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B017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31,1</w:t>
            </w:r>
          </w:p>
        </w:tc>
        <w:tc>
          <w:tcPr>
            <w:tcW w:w="1800" w:type="dxa"/>
            <w:gridSpan w:val="2"/>
          </w:tcPr>
          <w:p w:rsidR="00305C75" w:rsidRDefault="00305C75" w:rsidP="00B017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B017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31,1</w:t>
            </w:r>
          </w:p>
        </w:tc>
        <w:tc>
          <w:tcPr>
            <w:tcW w:w="1800" w:type="dxa"/>
            <w:gridSpan w:val="2"/>
          </w:tcPr>
          <w:p w:rsidR="00305C75" w:rsidRDefault="00305C75" w:rsidP="00B017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11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Тиханов О.В.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487416,76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800" w:type="dxa"/>
            <w:gridSpan w:val="2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Шевроле Ланое (индивидуальная)</w:t>
            </w:r>
          </w:p>
        </w:tc>
      </w:tr>
      <w:tr w:rsidR="00305C75" w:rsidRPr="00607B10">
        <w:trPr>
          <w:trHeight w:val="1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357163,80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B017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800" w:type="dxa"/>
            <w:gridSpan w:val="2"/>
          </w:tcPr>
          <w:p w:rsidR="00305C75" w:rsidRDefault="00305C75" w:rsidP="00B017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B017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800" w:type="dxa"/>
            <w:gridSpan w:val="2"/>
          </w:tcPr>
          <w:p w:rsidR="00305C75" w:rsidRDefault="00305C75" w:rsidP="00B017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67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Удалова Е.Г.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служы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613926,82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B017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52,7</w:t>
            </w:r>
          </w:p>
        </w:tc>
        <w:tc>
          <w:tcPr>
            <w:tcW w:w="1800" w:type="dxa"/>
            <w:gridSpan w:val="2"/>
          </w:tcPr>
          <w:p w:rsidR="00305C75" w:rsidRDefault="00305C75" w:rsidP="00B017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98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Устинов Д.Н.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400798,37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B017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27,7</w:t>
            </w:r>
          </w:p>
        </w:tc>
        <w:tc>
          <w:tcPr>
            <w:tcW w:w="1800" w:type="dxa"/>
            <w:gridSpan w:val="2"/>
          </w:tcPr>
          <w:p w:rsidR="00305C75" w:rsidRDefault="00305C75" w:rsidP="00B017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B017AD">
            <w:pPr>
              <w:jc w:val="center"/>
              <w:rPr>
                <w:color w:val="000000"/>
              </w:rPr>
            </w:pPr>
          </w:p>
          <w:p w:rsidR="00305C75" w:rsidRDefault="00305C75" w:rsidP="00B017AD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Грит Вэлл (индивидуаьная)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0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B017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56,9</w:t>
            </w:r>
          </w:p>
        </w:tc>
        <w:tc>
          <w:tcPr>
            <w:tcW w:w="1800" w:type="dxa"/>
            <w:gridSpan w:val="2"/>
          </w:tcPr>
          <w:p w:rsidR="00305C75" w:rsidRDefault="00305C75" w:rsidP="00B017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7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B017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27,7</w:t>
            </w:r>
          </w:p>
        </w:tc>
        <w:tc>
          <w:tcPr>
            <w:tcW w:w="1800" w:type="dxa"/>
            <w:gridSpan w:val="2"/>
          </w:tcPr>
          <w:p w:rsidR="00305C75" w:rsidRDefault="00305C75" w:rsidP="00B017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B017AD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7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1C63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56,9</w:t>
            </w:r>
          </w:p>
        </w:tc>
        <w:tc>
          <w:tcPr>
            <w:tcW w:w="1800" w:type="dxa"/>
            <w:gridSpan w:val="2"/>
          </w:tcPr>
          <w:p w:rsidR="00305C75" w:rsidRDefault="00305C75" w:rsidP="001C63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1C63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56,9</w:t>
            </w:r>
          </w:p>
        </w:tc>
        <w:tc>
          <w:tcPr>
            <w:tcW w:w="1800" w:type="dxa"/>
            <w:gridSpan w:val="2"/>
          </w:tcPr>
          <w:p w:rsidR="00305C75" w:rsidRDefault="00305C75" w:rsidP="001C63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0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Чащин А.О.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383407,92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1C63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109,1</w:t>
            </w:r>
          </w:p>
        </w:tc>
        <w:tc>
          <w:tcPr>
            <w:tcW w:w="1800" w:type="dxa"/>
            <w:gridSpan w:val="2"/>
          </w:tcPr>
          <w:p w:rsidR="00305C75" w:rsidRDefault="00305C75" w:rsidP="001C63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1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1C63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64,7</w:t>
            </w:r>
          </w:p>
        </w:tc>
        <w:tc>
          <w:tcPr>
            <w:tcW w:w="1800" w:type="dxa"/>
            <w:gridSpan w:val="2"/>
          </w:tcPr>
          <w:p w:rsidR="00305C75" w:rsidRDefault="00305C75" w:rsidP="001C63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70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Юрченко М.Н.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448758,09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800" w:type="dxa"/>
            <w:gridSpan w:val="2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– Тойота Королла (индивидуальная)</w:t>
            </w:r>
          </w:p>
        </w:tc>
      </w:tr>
      <w:tr w:rsidR="00305C75" w:rsidRPr="00607B10">
        <w:trPr>
          <w:trHeight w:val="33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предоставление)</w:t>
            </w:r>
          </w:p>
        </w:tc>
        <w:tc>
          <w:tcPr>
            <w:tcW w:w="1080" w:type="dxa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800" w:type="dxa"/>
            <w:gridSpan w:val="2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0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69046,84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предоставление)</w:t>
            </w:r>
          </w:p>
        </w:tc>
        <w:tc>
          <w:tcPr>
            <w:tcW w:w="1080" w:type="dxa"/>
          </w:tcPr>
          <w:p w:rsidR="00305C75" w:rsidRDefault="00305C75" w:rsidP="00DC6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800" w:type="dxa"/>
            <w:gridSpan w:val="2"/>
          </w:tcPr>
          <w:p w:rsidR="00305C75" w:rsidRDefault="00305C75" w:rsidP="00DC6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предоставление)</w:t>
            </w:r>
          </w:p>
        </w:tc>
        <w:tc>
          <w:tcPr>
            <w:tcW w:w="1080" w:type="dxa"/>
          </w:tcPr>
          <w:p w:rsidR="00305C75" w:rsidRDefault="00305C75" w:rsidP="00DC6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800" w:type="dxa"/>
            <w:gridSpan w:val="2"/>
          </w:tcPr>
          <w:p w:rsidR="00305C75" w:rsidRDefault="00305C75" w:rsidP="00DC6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0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предоставление)</w:t>
            </w:r>
          </w:p>
        </w:tc>
        <w:tc>
          <w:tcPr>
            <w:tcW w:w="1080" w:type="dxa"/>
          </w:tcPr>
          <w:p w:rsidR="00305C75" w:rsidRDefault="00305C75" w:rsidP="00DC6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800" w:type="dxa"/>
            <w:gridSpan w:val="2"/>
          </w:tcPr>
          <w:p w:rsidR="00305C75" w:rsidRDefault="00305C75" w:rsidP="00DC6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4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Скрижевский А.А.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</w:tc>
        <w:tc>
          <w:tcPr>
            <w:tcW w:w="2160" w:type="dxa"/>
            <w:vMerge w:val="restart"/>
          </w:tcPr>
          <w:p w:rsidR="00305C75" w:rsidRDefault="00305C75" w:rsidP="007811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509798,53</w:t>
            </w: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</w:t>
            </w:r>
          </w:p>
        </w:tc>
        <w:tc>
          <w:tcPr>
            <w:tcW w:w="1080" w:type="dxa"/>
            <w:vMerge w:val="restart"/>
          </w:tcPr>
          <w:p w:rsidR="00305C75" w:rsidRDefault="00305C75" w:rsidP="00DC6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7811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Москвич М-412 (индивидуальная)</w:t>
            </w:r>
          </w:p>
        </w:tc>
      </w:tr>
      <w:tr w:rsidR="00305C75" w:rsidRPr="00607B10">
        <w:trPr>
          <w:trHeight w:val="13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DC6824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DC6824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ГАЗ-31029 (индивидуальная)</w:t>
            </w:r>
          </w:p>
        </w:tc>
      </w:tr>
      <w:tr w:rsidR="00305C75" w:rsidRPr="00607B10">
        <w:trPr>
          <w:trHeight w:val="2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DC6824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DC6824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ВАЗ-21103 (индивидуальная)</w:t>
            </w:r>
          </w:p>
        </w:tc>
      </w:tr>
      <w:tr w:rsidR="00305C75" w:rsidRPr="00607B10">
        <w:trPr>
          <w:trHeight w:val="62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  <w:vMerge w:val="restart"/>
          </w:tcPr>
          <w:p w:rsidR="00305C75" w:rsidRDefault="00305C75" w:rsidP="00DC6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38,9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DC6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74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DC6824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DC6824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ГАЗ -3302 (индивидуальная)</w:t>
            </w:r>
          </w:p>
        </w:tc>
      </w:tr>
      <w:tr w:rsidR="00305C75" w:rsidRPr="00607B10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DC6824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DC6824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ГАЗ-2834 (индивидуальная)</w:t>
            </w: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DC6824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DC6824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Мототранспортное средство – ИЖ-Юпитер 3 (индивидуальная)</w:t>
            </w:r>
          </w:p>
        </w:tc>
      </w:tr>
      <w:tr w:rsidR="00305C75" w:rsidRPr="00607B10">
        <w:trPr>
          <w:trHeight w:val="61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Федорова С.А.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406807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DC6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38,5</w:t>
            </w:r>
          </w:p>
        </w:tc>
        <w:tc>
          <w:tcPr>
            <w:tcW w:w="1800" w:type="dxa"/>
            <w:gridSpan w:val="2"/>
          </w:tcPr>
          <w:p w:rsidR="00305C75" w:rsidRDefault="00305C75" w:rsidP="00DC6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4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DC6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30,7</w:t>
            </w:r>
          </w:p>
        </w:tc>
        <w:tc>
          <w:tcPr>
            <w:tcW w:w="1800" w:type="dxa"/>
            <w:gridSpan w:val="2"/>
          </w:tcPr>
          <w:p w:rsidR="00305C75" w:rsidRDefault="00305C75" w:rsidP="00DC6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7811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7811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572703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DC6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1391</w:t>
            </w:r>
          </w:p>
        </w:tc>
        <w:tc>
          <w:tcPr>
            <w:tcW w:w="1800" w:type="dxa"/>
            <w:gridSpan w:val="2"/>
          </w:tcPr>
          <w:p w:rsidR="00305C75" w:rsidRDefault="00305C75" w:rsidP="00DC6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Вольво ХС70 (индивидуальная)</w:t>
            </w:r>
          </w:p>
        </w:tc>
      </w:tr>
      <w:tr w:rsidR="00305C75" w:rsidRPr="00607B10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DC6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1043</w:t>
            </w:r>
          </w:p>
        </w:tc>
        <w:tc>
          <w:tcPr>
            <w:tcW w:w="1800" w:type="dxa"/>
            <w:gridSpan w:val="2"/>
          </w:tcPr>
          <w:p w:rsidR="00305C75" w:rsidRDefault="00305C75" w:rsidP="00DC6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4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DC6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58,9</w:t>
            </w:r>
          </w:p>
        </w:tc>
        <w:tc>
          <w:tcPr>
            <w:tcW w:w="1800" w:type="dxa"/>
            <w:gridSpan w:val="2"/>
          </w:tcPr>
          <w:p w:rsidR="00305C75" w:rsidRDefault="00305C75" w:rsidP="00DC6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4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DC6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38,8</w:t>
            </w:r>
          </w:p>
        </w:tc>
        <w:tc>
          <w:tcPr>
            <w:tcW w:w="1800" w:type="dxa"/>
            <w:gridSpan w:val="2"/>
          </w:tcPr>
          <w:p w:rsidR="00305C75" w:rsidRDefault="00305C75" w:rsidP="00DC6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(договор аренды)</w:t>
            </w:r>
          </w:p>
        </w:tc>
        <w:tc>
          <w:tcPr>
            <w:tcW w:w="1080" w:type="dxa"/>
          </w:tcPr>
          <w:p w:rsidR="00305C75" w:rsidRDefault="00305C75" w:rsidP="00DC6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1287</w:t>
            </w:r>
          </w:p>
        </w:tc>
        <w:tc>
          <w:tcPr>
            <w:tcW w:w="1800" w:type="dxa"/>
            <w:gridSpan w:val="2"/>
          </w:tcPr>
          <w:p w:rsidR="00305C75" w:rsidRDefault="00305C75" w:rsidP="00DC6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C6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38,5</w:t>
            </w:r>
          </w:p>
        </w:tc>
        <w:tc>
          <w:tcPr>
            <w:tcW w:w="1800" w:type="dxa"/>
            <w:gridSpan w:val="2"/>
          </w:tcPr>
          <w:p w:rsidR="00305C75" w:rsidRDefault="00305C75" w:rsidP="00DC68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81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Гиленко Н.Н.</w:t>
            </w: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Pr="00827A1F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Pr="00827A1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474237,81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827A1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  <w:p w:rsidR="00305C75" w:rsidRPr="00827A1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827A1F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1800" w:type="dxa"/>
            <w:gridSpan w:val="2"/>
          </w:tcPr>
          <w:p w:rsidR="00305C75" w:rsidRPr="00827A1F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митсубиси оутлендер (индивидуальная)</w:t>
            </w:r>
          </w:p>
          <w:p w:rsidR="00305C75" w:rsidRPr="00827A1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63,4</w:t>
            </w:r>
          </w:p>
        </w:tc>
        <w:tc>
          <w:tcPr>
            <w:tcW w:w="1800" w:type="dxa"/>
            <w:gridSpan w:val="2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827A1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 w:val="restart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827A1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7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69349E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69349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827A1F" w:rsidRDefault="00305C75" w:rsidP="00491F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тойота королла (индивидуальная)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491F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800" w:type="dxa"/>
            <w:gridSpan w:val="2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827A1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319099,43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64,3</w:t>
            </w:r>
          </w:p>
        </w:tc>
        <w:tc>
          <w:tcPr>
            <w:tcW w:w="1800" w:type="dxa"/>
            <w:gridSpan w:val="2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827A1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5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21,5</w:t>
            </w:r>
          </w:p>
        </w:tc>
        <w:tc>
          <w:tcPr>
            <w:tcW w:w="1800" w:type="dxa"/>
            <w:gridSpan w:val="2"/>
          </w:tcPr>
          <w:p w:rsidR="00305C75" w:rsidRDefault="00305C75" w:rsidP="00693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827A1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1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9D3ECA" w:rsidRDefault="00305C75" w:rsidP="00A778A5">
            <w:pPr>
              <w:rPr>
                <w:color w:val="000000"/>
              </w:rPr>
            </w:pPr>
            <w:r>
              <w:rPr>
                <w:color w:val="000000"/>
              </w:rPr>
              <w:t>Волокитин А.Г.</w:t>
            </w:r>
          </w:p>
        </w:tc>
        <w:tc>
          <w:tcPr>
            <w:tcW w:w="2109" w:type="dxa"/>
            <w:gridSpan w:val="2"/>
          </w:tcPr>
          <w:p w:rsidR="00305C75" w:rsidRPr="009D3EC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отряда</w:t>
            </w:r>
          </w:p>
        </w:tc>
        <w:tc>
          <w:tcPr>
            <w:tcW w:w="2160" w:type="dxa"/>
          </w:tcPr>
          <w:p w:rsidR="00305C75" w:rsidRPr="009D3EC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455234,72</w:t>
            </w:r>
          </w:p>
        </w:tc>
        <w:tc>
          <w:tcPr>
            <w:tcW w:w="2880" w:type="dxa"/>
            <w:gridSpan w:val="3"/>
          </w:tcPr>
          <w:p w:rsidR="00305C75" w:rsidRPr="009D3EC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(договор)</w:t>
            </w:r>
          </w:p>
        </w:tc>
        <w:tc>
          <w:tcPr>
            <w:tcW w:w="1080" w:type="dxa"/>
          </w:tcPr>
          <w:p w:rsidR="00305C75" w:rsidRPr="009D3ECA" w:rsidRDefault="00305C75" w:rsidP="00A778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83,5</w:t>
            </w:r>
          </w:p>
        </w:tc>
        <w:tc>
          <w:tcPr>
            <w:tcW w:w="1800" w:type="dxa"/>
            <w:gridSpan w:val="2"/>
          </w:tcPr>
          <w:p w:rsidR="00305C75" w:rsidRPr="009D3ECA" w:rsidRDefault="00305C75" w:rsidP="00A778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9D3EC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0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A778A5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283476,92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(индивидуальная)</w:t>
            </w:r>
          </w:p>
        </w:tc>
        <w:tc>
          <w:tcPr>
            <w:tcW w:w="1080" w:type="dxa"/>
          </w:tcPr>
          <w:p w:rsidR="00305C75" w:rsidRDefault="00305C75" w:rsidP="00A778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14,2</w:t>
            </w:r>
          </w:p>
        </w:tc>
        <w:tc>
          <w:tcPr>
            <w:tcW w:w="1800" w:type="dxa"/>
            <w:gridSpan w:val="2"/>
          </w:tcPr>
          <w:p w:rsidR="00305C75" w:rsidRDefault="00305C75" w:rsidP="00A778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A778A5">
            <w:pPr>
              <w:jc w:val="center"/>
              <w:rPr>
                <w:color w:val="000000"/>
              </w:rPr>
            </w:pPr>
          </w:p>
          <w:p w:rsidR="00305C75" w:rsidRDefault="00305C75" w:rsidP="00A778A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9D3EC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– Хендай Гетц (индивидуальная)</w:t>
            </w:r>
          </w:p>
        </w:tc>
      </w:tr>
      <w:tr w:rsidR="00305C75" w:rsidRPr="00607B10">
        <w:trPr>
          <w:trHeight w:val="21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778A5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(индивидуальная)</w:t>
            </w:r>
          </w:p>
        </w:tc>
        <w:tc>
          <w:tcPr>
            <w:tcW w:w="1080" w:type="dxa"/>
          </w:tcPr>
          <w:p w:rsidR="00305C75" w:rsidRDefault="00305C75" w:rsidP="006E0A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16,4</w:t>
            </w:r>
          </w:p>
        </w:tc>
        <w:tc>
          <w:tcPr>
            <w:tcW w:w="1800" w:type="dxa"/>
            <w:gridSpan w:val="2"/>
          </w:tcPr>
          <w:p w:rsidR="00305C75" w:rsidRDefault="00305C75" w:rsidP="006E0A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6E0AD2">
            <w:pPr>
              <w:jc w:val="center"/>
              <w:rPr>
                <w:color w:val="000000"/>
              </w:rPr>
            </w:pPr>
          </w:p>
          <w:p w:rsidR="00305C75" w:rsidRDefault="00305C75" w:rsidP="006E0AD2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Pr="009D3EC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3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778A5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(индивидуальная)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6E0A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15,7</w:t>
            </w:r>
          </w:p>
        </w:tc>
        <w:tc>
          <w:tcPr>
            <w:tcW w:w="1800" w:type="dxa"/>
            <w:gridSpan w:val="2"/>
          </w:tcPr>
          <w:p w:rsidR="00305C75" w:rsidRDefault="00305C75" w:rsidP="006E0A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6E0AD2">
            <w:pPr>
              <w:jc w:val="center"/>
              <w:rPr>
                <w:color w:val="000000"/>
              </w:rPr>
            </w:pPr>
          </w:p>
          <w:p w:rsidR="00305C75" w:rsidRDefault="00305C75" w:rsidP="006E0AD2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Pr="009D3EC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4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778A5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9D3EC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(договор)</w:t>
            </w:r>
          </w:p>
        </w:tc>
        <w:tc>
          <w:tcPr>
            <w:tcW w:w="1080" w:type="dxa"/>
          </w:tcPr>
          <w:p w:rsidR="00305C75" w:rsidRPr="009D3ECA" w:rsidRDefault="00305C75" w:rsidP="006E0A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83,5</w:t>
            </w:r>
          </w:p>
        </w:tc>
        <w:tc>
          <w:tcPr>
            <w:tcW w:w="1800" w:type="dxa"/>
            <w:gridSpan w:val="2"/>
          </w:tcPr>
          <w:p w:rsidR="00305C75" w:rsidRPr="009D3ECA" w:rsidRDefault="00305C75" w:rsidP="006E0A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9D3EC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0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A778A5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9D3EC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(договор)</w:t>
            </w:r>
          </w:p>
        </w:tc>
        <w:tc>
          <w:tcPr>
            <w:tcW w:w="1080" w:type="dxa"/>
          </w:tcPr>
          <w:p w:rsidR="00305C75" w:rsidRPr="009D3ECA" w:rsidRDefault="00305C75" w:rsidP="006E0A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83,5</w:t>
            </w:r>
          </w:p>
        </w:tc>
        <w:tc>
          <w:tcPr>
            <w:tcW w:w="1800" w:type="dxa"/>
            <w:gridSpan w:val="2"/>
          </w:tcPr>
          <w:p w:rsidR="00305C75" w:rsidRPr="009D3ECA" w:rsidRDefault="00305C75" w:rsidP="006E0A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9D3EC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5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A778A5">
            <w:pPr>
              <w:rPr>
                <w:color w:val="000000"/>
              </w:rPr>
            </w:pPr>
            <w:r>
              <w:rPr>
                <w:color w:val="000000"/>
              </w:rPr>
              <w:t>Габидулин А.М.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отряда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303330,60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6E0A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800" w:type="dxa"/>
            <w:gridSpan w:val="2"/>
          </w:tcPr>
          <w:p w:rsidR="00305C75" w:rsidRDefault="00305C75" w:rsidP="006E0A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6E0AD2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9D3EC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778A5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(индивидуальная)</w:t>
            </w:r>
          </w:p>
        </w:tc>
        <w:tc>
          <w:tcPr>
            <w:tcW w:w="1080" w:type="dxa"/>
          </w:tcPr>
          <w:p w:rsidR="00305C75" w:rsidRDefault="00305C75" w:rsidP="006E0A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17,2</w:t>
            </w:r>
          </w:p>
        </w:tc>
        <w:tc>
          <w:tcPr>
            <w:tcW w:w="1800" w:type="dxa"/>
            <w:gridSpan w:val="2"/>
          </w:tcPr>
          <w:p w:rsidR="00305C75" w:rsidRDefault="00305C75" w:rsidP="006E0A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9D3EC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58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4B6121">
            <w:r>
              <w:t>Касьянов Н.Л.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Начальник отдела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427925,8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(договор  найма)</w:t>
            </w:r>
          </w:p>
        </w:tc>
        <w:tc>
          <w:tcPr>
            <w:tcW w:w="1080" w:type="dxa"/>
          </w:tcPr>
          <w:p w:rsidR="00305C75" w:rsidRDefault="00305C75" w:rsidP="004B6121">
            <w:pPr>
              <w:jc w:val="center"/>
            </w:pPr>
            <w:r>
              <w:t>63,2</w:t>
            </w:r>
          </w:p>
        </w:tc>
        <w:tc>
          <w:tcPr>
            <w:tcW w:w="1800" w:type="dxa"/>
            <w:gridSpan w:val="2"/>
          </w:tcPr>
          <w:p w:rsidR="00305C75" w:rsidRDefault="00305C75" w:rsidP="004B612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легковой-</w:t>
            </w:r>
          </w:p>
          <w:p w:rsidR="00305C75" w:rsidRDefault="00305C75" w:rsidP="00C16817">
            <w:pPr>
              <w:jc w:val="center"/>
            </w:pPr>
            <w:r>
              <w:t>ВАЗ 2101 (индивидуальная)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EE2384" w:rsidRDefault="00305C75" w:rsidP="00607B10">
            <w:pPr>
              <w:rPr>
                <w:color w:val="000000"/>
              </w:rPr>
            </w:pPr>
            <w:r w:rsidRPr="00EE2384">
              <w:rPr>
                <w:color w:val="000000"/>
              </w:rPr>
              <w:t>Кожуров А.Ю.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начальник отряда</w:t>
            </w:r>
          </w:p>
        </w:tc>
        <w:tc>
          <w:tcPr>
            <w:tcW w:w="2160" w:type="dxa"/>
            <w:vMerge w:val="restart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464032,24</w:t>
            </w:r>
          </w:p>
        </w:tc>
        <w:tc>
          <w:tcPr>
            <w:tcW w:w="2880" w:type="dxa"/>
            <w:gridSpan w:val="3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EE2384" w:rsidRDefault="00305C75" w:rsidP="00D05149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44,9</w:t>
            </w:r>
          </w:p>
        </w:tc>
        <w:tc>
          <w:tcPr>
            <w:tcW w:w="1800" w:type="dxa"/>
            <w:gridSpan w:val="2"/>
          </w:tcPr>
          <w:p w:rsidR="00305C75" w:rsidRPr="00EE2384" w:rsidRDefault="00305C75" w:rsidP="00D05149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EE2384" w:rsidRDefault="00305C75" w:rsidP="00C16817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автомобиль легковой – Москвич  412</w:t>
            </w:r>
          </w:p>
          <w:p w:rsidR="00305C75" w:rsidRPr="00EE2384" w:rsidRDefault="00305C75" w:rsidP="00C16817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Pr="00292E2B" w:rsidRDefault="00305C75" w:rsidP="00607B10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квартира</w:t>
            </w:r>
          </w:p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EE2384" w:rsidRDefault="00305C75" w:rsidP="00D05149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41,9</w:t>
            </w:r>
          </w:p>
        </w:tc>
        <w:tc>
          <w:tcPr>
            <w:tcW w:w="1800" w:type="dxa"/>
            <w:gridSpan w:val="2"/>
          </w:tcPr>
          <w:p w:rsidR="00305C75" w:rsidRPr="00EE2384" w:rsidRDefault="00305C75" w:rsidP="00D05149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Pr="00292E2B" w:rsidRDefault="00305C75" w:rsidP="00607B10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квартира</w:t>
            </w:r>
          </w:p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EE2384" w:rsidRDefault="00305C75" w:rsidP="00D05149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28,64</w:t>
            </w:r>
          </w:p>
        </w:tc>
        <w:tc>
          <w:tcPr>
            <w:tcW w:w="1800" w:type="dxa"/>
            <w:gridSpan w:val="2"/>
          </w:tcPr>
          <w:p w:rsidR="00305C75" w:rsidRPr="00EE2384" w:rsidRDefault="00305C75" w:rsidP="00D05149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rPr>
          <w:trHeight w:val="58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Pr="00292E2B" w:rsidRDefault="00305C75" w:rsidP="00607B10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  <w:r w:rsidRPr="00EE2384">
              <w:rPr>
                <w:color w:val="000000"/>
              </w:rPr>
              <w:t xml:space="preserve"> (индивидуальная)</w:t>
            </w:r>
          </w:p>
        </w:tc>
        <w:tc>
          <w:tcPr>
            <w:tcW w:w="1080" w:type="dxa"/>
          </w:tcPr>
          <w:p w:rsidR="00305C75" w:rsidRPr="00EE2384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25,1</w:t>
            </w:r>
          </w:p>
        </w:tc>
        <w:tc>
          <w:tcPr>
            <w:tcW w:w="1800" w:type="dxa"/>
            <w:gridSpan w:val="2"/>
          </w:tcPr>
          <w:p w:rsidR="00305C75" w:rsidRPr="00EE2384" w:rsidRDefault="00305C75" w:rsidP="00D05149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rPr>
          <w:trHeight w:val="24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Pr="00292E2B" w:rsidRDefault="00305C75" w:rsidP="00607B10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 (индивидуальная)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41,9</w:t>
            </w:r>
          </w:p>
        </w:tc>
        <w:tc>
          <w:tcPr>
            <w:tcW w:w="1800" w:type="dxa"/>
            <w:gridSpan w:val="2"/>
          </w:tcPr>
          <w:p w:rsidR="00305C75" w:rsidRPr="00EE2384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rPr>
          <w:trHeight w:val="96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Pr="00354EE7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Кокшаров Е.Э.</w:t>
            </w:r>
          </w:p>
        </w:tc>
        <w:tc>
          <w:tcPr>
            <w:tcW w:w="2109" w:type="dxa"/>
            <w:gridSpan w:val="2"/>
            <w:vAlign w:val="center"/>
          </w:tcPr>
          <w:p w:rsidR="00305C75" w:rsidRPr="00354EE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отряда</w:t>
            </w:r>
          </w:p>
        </w:tc>
        <w:tc>
          <w:tcPr>
            <w:tcW w:w="2160" w:type="dxa"/>
            <w:vAlign w:val="center"/>
          </w:tcPr>
          <w:p w:rsidR="00305C75" w:rsidRPr="00354EE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527841,80</w:t>
            </w:r>
          </w:p>
        </w:tc>
        <w:tc>
          <w:tcPr>
            <w:tcW w:w="2880" w:type="dxa"/>
            <w:gridSpan w:val="3"/>
          </w:tcPr>
          <w:p w:rsidR="00305C75" w:rsidRPr="00354EE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служебная квартира (договор)</w:t>
            </w:r>
          </w:p>
        </w:tc>
        <w:tc>
          <w:tcPr>
            <w:tcW w:w="1080" w:type="dxa"/>
          </w:tcPr>
          <w:p w:rsidR="00305C75" w:rsidRPr="00354EE7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47,9</w:t>
            </w:r>
          </w:p>
        </w:tc>
        <w:tc>
          <w:tcPr>
            <w:tcW w:w="1800" w:type="dxa"/>
            <w:gridSpan w:val="2"/>
          </w:tcPr>
          <w:p w:rsidR="00305C75" w:rsidRPr="00354EE7" w:rsidRDefault="00305C75" w:rsidP="00491F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Pr="00354EE7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УАЗ 31512 (индивидуальная)</w:t>
            </w:r>
          </w:p>
        </w:tc>
      </w:tr>
      <w:tr w:rsidR="00305C75" w:rsidRPr="00607B10">
        <w:trPr>
          <w:trHeight w:val="67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  <w:vAlign w:val="center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72435,56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678</w:t>
            </w:r>
          </w:p>
        </w:tc>
        <w:tc>
          <w:tcPr>
            <w:tcW w:w="1800" w:type="dxa"/>
            <w:gridSpan w:val="2"/>
          </w:tcPr>
          <w:p w:rsidR="00305C75" w:rsidRDefault="00305C75" w:rsidP="00491F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33,9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5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(договор аренды)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  <w:vAlign w:val="center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Колчин С.В.</w:t>
            </w:r>
          </w:p>
        </w:tc>
        <w:tc>
          <w:tcPr>
            <w:tcW w:w="2109" w:type="dxa"/>
            <w:gridSpan w:val="2"/>
            <w:vMerge w:val="restart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отряда</w:t>
            </w:r>
          </w:p>
        </w:tc>
        <w:tc>
          <w:tcPr>
            <w:tcW w:w="2160" w:type="dxa"/>
            <w:vMerge w:val="restart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426519,92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(общая долевая)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56,3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Тойота Марк 2 (индивидуальная)</w:t>
            </w: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63,2</w:t>
            </w:r>
          </w:p>
        </w:tc>
        <w:tc>
          <w:tcPr>
            <w:tcW w:w="1800" w:type="dxa"/>
            <w:gridSpan w:val="2"/>
          </w:tcPr>
          <w:p w:rsidR="00305C75" w:rsidRDefault="00305C75" w:rsidP="00EE67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6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800" w:type="dxa"/>
            <w:gridSpan w:val="2"/>
          </w:tcPr>
          <w:p w:rsidR="00305C75" w:rsidRDefault="00305C75" w:rsidP="00EE67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5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207273,00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63,2</w:t>
            </w:r>
          </w:p>
        </w:tc>
        <w:tc>
          <w:tcPr>
            <w:tcW w:w="1800" w:type="dxa"/>
            <w:gridSpan w:val="2"/>
          </w:tcPr>
          <w:p w:rsidR="00305C75" w:rsidRDefault="00305C75" w:rsidP="00EE67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EE67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63,2</w:t>
            </w:r>
          </w:p>
        </w:tc>
        <w:tc>
          <w:tcPr>
            <w:tcW w:w="1800" w:type="dxa"/>
            <w:gridSpan w:val="2"/>
          </w:tcPr>
          <w:p w:rsidR="00305C75" w:rsidRDefault="00305C75" w:rsidP="00EE67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EE67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63,2</w:t>
            </w:r>
          </w:p>
        </w:tc>
        <w:tc>
          <w:tcPr>
            <w:tcW w:w="1800" w:type="dxa"/>
            <w:gridSpan w:val="2"/>
          </w:tcPr>
          <w:p w:rsidR="00305C75" w:rsidRDefault="00305C75" w:rsidP="00EE67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32317A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292E2B" w:rsidRDefault="00305C75" w:rsidP="0032317A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Люфт В.Я.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Начальник отряда</w:t>
            </w:r>
          </w:p>
        </w:tc>
        <w:tc>
          <w:tcPr>
            <w:tcW w:w="2160" w:type="dxa"/>
            <w:vMerge w:val="restart"/>
          </w:tcPr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795462,61</w:t>
            </w:r>
          </w:p>
        </w:tc>
        <w:tc>
          <w:tcPr>
            <w:tcW w:w="2880" w:type="dxa"/>
            <w:gridSpan w:val="3"/>
          </w:tcPr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Земельный участок под индивидуальное жилищное строительство</w:t>
            </w:r>
          </w:p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292E2B" w:rsidRDefault="00305C75" w:rsidP="0032317A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2298</w:t>
            </w:r>
          </w:p>
        </w:tc>
        <w:tc>
          <w:tcPr>
            <w:tcW w:w="1800" w:type="dxa"/>
            <w:gridSpan w:val="2"/>
          </w:tcPr>
          <w:p w:rsidR="00305C75" w:rsidRPr="00292E2B" w:rsidRDefault="00305C75" w:rsidP="0032317A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292E2B" w:rsidRDefault="00305C75" w:rsidP="00C16817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Автомобиль легковой – ВАЗ 21</w:t>
            </w:r>
            <w:r>
              <w:rPr>
                <w:color w:val="000000"/>
              </w:rPr>
              <w:t>0</w:t>
            </w:r>
            <w:r w:rsidRPr="00292E2B">
              <w:rPr>
                <w:color w:val="000000"/>
              </w:rPr>
              <w:t>12</w:t>
            </w:r>
          </w:p>
          <w:p w:rsidR="00305C75" w:rsidRPr="00292E2B" w:rsidRDefault="00305C75" w:rsidP="00C16817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(индивидуальная)</w:t>
            </w:r>
          </w:p>
          <w:p w:rsidR="00305C75" w:rsidRPr="00292E2B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32317A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32317A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Квартира</w:t>
            </w:r>
          </w:p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292E2B" w:rsidRDefault="00305C75" w:rsidP="0032317A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73,4</w:t>
            </w:r>
          </w:p>
        </w:tc>
        <w:tc>
          <w:tcPr>
            <w:tcW w:w="1800" w:type="dxa"/>
            <w:gridSpan w:val="2"/>
          </w:tcPr>
          <w:p w:rsidR="00305C75" w:rsidRPr="00292E2B" w:rsidRDefault="00305C75" w:rsidP="0032317A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292E2B" w:rsidRDefault="00305C75" w:rsidP="00C16817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Водный транспорт – моторная лодка</w:t>
            </w:r>
          </w:p>
          <w:p w:rsidR="00305C75" w:rsidRPr="00292E2B" w:rsidRDefault="00305C75" w:rsidP="00C16817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(индивидуальная)</w:t>
            </w:r>
          </w:p>
        </w:tc>
      </w:tr>
      <w:tr w:rsidR="00305C75" w:rsidRPr="0032317A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32317A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Гаражный бокс</w:t>
            </w:r>
          </w:p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292E2B" w:rsidRDefault="00305C75" w:rsidP="0032317A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107</w:t>
            </w:r>
          </w:p>
        </w:tc>
        <w:tc>
          <w:tcPr>
            <w:tcW w:w="1800" w:type="dxa"/>
            <w:gridSpan w:val="2"/>
          </w:tcPr>
          <w:p w:rsidR="00305C75" w:rsidRPr="00292E2B" w:rsidRDefault="00305C75" w:rsidP="0032317A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32317A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32317A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Гараж</w:t>
            </w:r>
          </w:p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292E2B" w:rsidRDefault="00305C75" w:rsidP="0032317A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22</w:t>
            </w:r>
          </w:p>
        </w:tc>
        <w:tc>
          <w:tcPr>
            <w:tcW w:w="1800" w:type="dxa"/>
            <w:gridSpan w:val="2"/>
          </w:tcPr>
          <w:p w:rsidR="00305C75" w:rsidRPr="00292E2B" w:rsidRDefault="00305C75" w:rsidP="0032317A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32317A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292E2B" w:rsidRDefault="00305C75" w:rsidP="0032317A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469285</w:t>
            </w:r>
          </w:p>
        </w:tc>
        <w:tc>
          <w:tcPr>
            <w:tcW w:w="2880" w:type="dxa"/>
            <w:gridSpan w:val="3"/>
          </w:tcPr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Квартира</w:t>
            </w:r>
          </w:p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292E2B" w:rsidRDefault="00305C75" w:rsidP="0032317A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91,4</w:t>
            </w:r>
          </w:p>
        </w:tc>
        <w:tc>
          <w:tcPr>
            <w:tcW w:w="1800" w:type="dxa"/>
            <w:gridSpan w:val="2"/>
          </w:tcPr>
          <w:p w:rsidR="00305C75" w:rsidRPr="00292E2B" w:rsidRDefault="00305C75" w:rsidP="0032317A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F53076" w:rsidRDefault="00305C75" w:rsidP="00C16817">
            <w:pPr>
              <w:jc w:val="center"/>
            </w:pPr>
            <w:r w:rsidRPr="00F53076">
              <w:t>-</w:t>
            </w:r>
          </w:p>
        </w:tc>
      </w:tr>
      <w:tr w:rsidR="00305C75" w:rsidRPr="0032317A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32317A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Квартира</w:t>
            </w:r>
          </w:p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292E2B" w:rsidRDefault="00305C75" w:rsidP="0032317A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73</w:t>
            </w:r>
          </w:p>
        </w:tc>
        <w:tc>
          <w:tcPr>
            <w:tcW w:w="1800" w:type="dxa"/>
            <w:gridSpan w:val="2"/>
          </w:tcPr>
          <w:p w:rsidR="00305C75" w:rsidRPr="00292E2B" w:rsidRDefault="00305C75" w:rsidP="0032317A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F53076" w:rsidRDefault="00305C75" w:rsidP="00C16817">
            <w:pPr>
              <w:jc w:val="center"/>
            </w:pPr>
          </w:p>
        </w:tc>
      </w:tr>
      <w:tr w:rsidR="00305C75" w:rsidRPr="0032317A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92E2B" w:rsidRDefault="00305C75" w:rsidP="0032317A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Квартира</w:t>
            </w:r>
          </w:p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292E2B" w:rsidRDefault="00305C75" w:rsidP="0032317A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73</w:t>
            </w:r>
          </w:p>
        </w:tc>
        <w:tc>
          <w:tcPr>
            <w:tcW w:w="1800" w:type="dxa"/>
            <w:gridSpan w:val="2"/>
          </w:tcPr>
          <w:p w:rsidR="00305C75" w:rsidRPr="00292E2B" w:rsidRDefault="00305C75" w:rsidP="0032317A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F53076" w:rsidRDefault="00305C75" w:rsidP="00C16817">
            <w:pPr>
              <w:jc w:val="center"/>
            </w:pPr>
            <w:r w:rsidRPr="00F53076">
              <w:t>-</w:t>
            </w:r>
          </w:p>
        </w:tc>
      </w:tr>
      <w:tr w:rsidR="00305C75" w:rsidRPr="00607B10">
        <w:trPr>
          <w:trHeight w:val="70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F65E3B" w:rsidRDefault="00305C75" w:rsidP="00607B10">
            <w:pPr>
              <w:rPr>
                <w:color w:val="000000"/>
              </w:rPr>
            </w:pPr>
            <w:r w:rsidRPr="00F65E3B">
              <w:rPr>
                <w:color w:val="000000"/>
              </w:rPr>
              <w:t xml:space="preserve">Мокроусов </w:t>
            </w:r>
          </w:p>
          <w:p w:rsidR="00305C75" w:rsidRPr="00F65E3B" w:rsidRDefault="00305C75" w:rsidP="00607B10">
            <w:pPr>
              <w:rPr>
                <w:color w:val="000000"/>
              </w:rPr>
            </w:pPr>
            <w:r w:rsidRPr="00F65E3B">
              <w:rPr>
                <w:color w:val="000000"/>
              </w:rPr>
              <w:t>А. Г.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Начальник отряда</w:t>
            </w:r>
          </w:p>
        </w:tc>
        <w:tc>
          <w:tcPr>
            <w:tcW w:w="2160" w:type="dxa"/>
            <w:vMerge w:val="restart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600964,69</w:t>
            </w:r>
          </w:p>
        </w:tc>
        <w:tc>
          <w:tcPr>
            <w:tcW w:w="2880" w:type="dxa"/>
            <w:gridSpan w:val="3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F65E3B" w:rsidRDefault="00305C75" w:rsidP="00D05149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454</w:t>
            </w:r>
          </w:p>
        </w:tc>
        <w:tc>
          <w:tcPr>
            <w:tcW w:w="1800" w:type="dxa"/>
            <w:gridSpan w:val="2"/>
          </w:tcPr>
          <w:p w:rsidR="00305C75" w:rsidRPr="00F65E3B" w:rsidRDefault="00305C75" w:rsidP="00D05149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F65E3B" w:rsidRDefault="00305C75" w:rsidP="00C16817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Автомобиль легковой-</w:t>
            </w:r>
          </w:p>
          <w:p w:rsidR="00305C75" w:rsidRPr="00F65E3B" w:rsidRDefault="00305C75" w:rsidP="00C16817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ВАЗ 2107</w:t>
            </w:r>
          </w:p>
          <w:p w:rsidR="00305C75" w:rsidRPr="00F65E3B" w:rsidRDefault="00305C75" w:rsidP="00C16817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39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F65E3B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F65E3B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428</w:t>
            </w:r>
          </w:p>
        </w:tc>
        <w:tc>
          <w:tcPr>
            <w:tcW w:w="1800" w:type="dxa"/>
            <w:gridSpan w:val="2"/>
          </w:tcPr>
          <w:p w:rsidR="00305C75" w:rsidRPr="00F65E3B" w:rsidRDefault="00305C75" w:rsidP="00DF0F6F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F65E3B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F65E3B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Квартира</w:t>
            </w:r>
          </w:p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F65E3B" w:rsidRDefault="00305C75" w:rsidP="00D05149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49,6</w:t>
            </w:r>
          </w:p>
        </w:tc>
        <w:tc>
          <w:tcPr>
            <w:tcW w:w="1800" w:type="dxa"/>
            <w:gridSpan w:val="2"/>
          </w:tcPr>
          <w:p w:rsidR="00305C75" w:rsidRPr="00F65E3B" w:rsidRDefault="00305C75" w:rsidP="00D05149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России</w:t>
            </w:r>
          </w:p>
        </w:tc>
        <w:tc>
          <w:tcPr>
            <w:tcW w:w="2251" w:type="dxa"/>
            <w:gridSpan w:val="2"/>
          </w:tcPr>
          <w:p w:rsidR="00305C75" w:rsidRPr="00F65E3B" w:rsidRDefault="00305C75" w:rsidP="00C16817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Автомобиль легковой-</w:t>
            </w:r>
          </w:p>
          <w:p w:rsidR="00305C75" w:rsidRPr="00F65E3B" w:rsidRDefault="00305C75" w:rsidP="00C16817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Ниссан Алмера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F65E3B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Pr="00F65E3B" w:rsidRDefault="00305C75" w:rsidP="00D05149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17,5</w:t>
            </w:r>
          </w:p>
        </w:tc>
        <w:tc>
          <w:tcPr>
            <w:tcW w:w="1800" w:type="dxa"/>
            <w:gridSpan w:val="2"/>
          </w:tcPr>
          <w:p w:rsidR="00305C75" w:rsidRPr="00F65E3B" w:rsidRDefault="00305C75" w:rsidP="00D05149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F65E3B" w:rsidRDefault="00305C75" w:rsidP="00C16817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Автоприцеп 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F65E3B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Pr="00F65E3B" w:rsidRDefault="00305C75" w:rsidP="00D05149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17,2</w:t>
            </w:r>
          </w:p>
        </w:tc>
        <w:tc>
          <w:tcPr>
            <w:tcW w:w="1800" w:type="dxa"/>
            <w:gridSpan w:val="2"/>
          </w:tcPr>
          <w:p w:rsidR="00305C75" w:rsidRPr="00F65E3B" w:rsidRDefault="00305C75" w:rsidP="00D05149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491F8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F65E3B" w:rsidRDefault="00305C75" w:rsidP="00607B10">
            <w:pPr>
              <w:rPr>
                <w:color w:val="000000"/>
              </w:rPr>
            </w:pPr>
            <w:r w:rsidRPr="00F65E3B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942975,16</w:t>
            </w:r>
          </w:p>
        </w:tc>
        <w:tc>
          <w:tcPr>
            <w:tcW w:w="2880" w:type="dxa"/>
            <w:gridSpan w:val="3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Квартира</w:t>
            </w:r>
          </w:p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F65E3B" w:rsidRDefault="00305C75" w:rsidP="00D05149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49,6</w:t>
            </w:r>
          </w:p>
        </w:tc>
        <w:tc>
          <w:tcPr>
            <w:tcW w:w="1800" w:type="dxa"/>
            <w:gridSpan w:val="2"/>
          </w:tcPr>
          <w:p w:rsidR="00305C75" w:rsidRPr="00F65E3B" w:rsidRDefault="00305C75" w:rsidP="00D05149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России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F65E3B" w:rsidRDefault="00305C75" w:rsidP="00C16817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F65E3B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Квартира</w:t>
            </w:r>
          </w:p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F65E3B" w:rsidRDefault="00305C75" w:rsidP="00D05149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64,8</w:t>
            </w:r>
          </w:p>
        </w:tc>
        <w:tc>
          <w:tcPr>
            <w:tcW w:w="1800" w:type="dxa"/>
            <w:gridSpan w:val="2"/>
          </w:tcPr>
          <w:p w:rsidR="00305C75" w:rsidRPr="00F65E3B" w:rsidRDefault="00305C75" w:rsidP="00D05149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России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rPr>
          <w:trHeight w:val="57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F65E3B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Молотилов А.Н.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отряда</w:t>
            </w:r>
          </w:p>
        </w:tc>
        <w:tc>
          <w:tcPr>
            <w:tcW w:w="2160" w:type="dxa"/>
            <w:vMerge w:val="restart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526432,0</w:t>
            </w:r>
          </w:p>
        </w:tc>
        <w:tc>
          <w:tcPr>
            <w:tcW w:w="2880" w:type="dxa"/>
            <w:gridSpan w:val="3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F65E3B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F65E3B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 w:rsidRPr="00D405A7">
              <w:rPr>
                <w:color w:val="000000"/>
              </w:rPr>
              <w:t>Л</w:t>
            </w:r>
            <w:r>
              <w:rPr>
                <w:color w:val="000000"/>
              </w:rPr>
              <w:t>егковой автомобиль – Нисан Мистрал (индивидуальная)</w:t>
            </w:r>
          </w:p>
          <w:p w:rsidR="00305C75" w:rsidRPr="00D405A7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3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F65E3B" w:rsidRDefault="00305C75" w:rsidP="009110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2537</w:t>
            </w:r>
          </w:p>
        </w:tc>
        <w:tc>
          <w:tcPr>
            <w:tcW w:w="1800" w:type="dxa"/>
            <w:gridSpan w:val="2"/>
          </w:tcPr>
          <w:p w:rsidR="00305C75" w:rsidRDefault="00305C75" w:rsidP="009110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F65E3B" w:rsidRDefault="00305C75" w:rsidP="009110F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rPr>
          <w:trHeight w:val="2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  <w:vMerge w:val="restart"/>
          </w:tcPr>
          <w:p w:rsidR="00305C75" w:rsidRPr="00F65E3B" w:rsidRDefault="00305C75" w:rsidP="009110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9110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F65E3B" w:rsidRDefault="00305C75" w:rsidP="009110F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rPr>
          <w:trHeight w:val="54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9110F5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9110F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D405A7" w:rsidRDefault="00305C75" w:rsidP="00C16817">
            <w:pPr>
              <w:jc w:val="center"/>
              <w:rPr>
                <w:color w:val="000000"/>
              </w:rPr>
            </w:pPr>
            <w:r w:rsidRPr="00D405A7">
              <w:rPr>
                <w:color w:val="000000"/>
              </w:rPr>
              <w:t>Автоприцеп (индивидуальная)</w:t>
            </w: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9110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103,2</w:t>
            </w:r>
          </w:p>
        </w:tc>
        <w:tc>
          <w:tcPr>
            <w:tcW w:w="1800" w:type="dxa"/>
            <w:gridSpan w:val="2"/>
          </w:tcPr>
          <w:p w:rsidR="00305C75" w:rsidRPr="00491F82" w:rsidRDefault="00305C75" w:rsidP="009110F5">
            <w:pPr>
              <w:jc w:val="center"/>
              <w:rPr>
                <w:vanish/>
                <w:color w:val="000000"/>
              </w:rPr>
            </w:pPr>
            <w:r w:rsidRPr="00491F8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335473,0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9110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1547</w:t>
            </w:r>
          </w:p>
        </w:tc>
        <w:tc>
          <w:tcPr>
            <w:tcW w:w="1800" w:type="dxa"/>
            <w:gridSpan w:val="2"/>
          </w:tcPr>
          <w:p w:rsidR="00305C75" w:rsidRPr="00491F82" w:rsidRDefault="00305C75" w:rsidP="009110F5">
            <w:pPr>
              <w:jc w:val="center"/>
              <w:rPr>
                <w:vanish/>
                <w:color w:val="000000"/>
              </w:rPr>
            </w:pPr>
            <w:r w:rsidRPr="00491F82">
              <w:rPr>
                <w:color w:val="000000"/>
              </w:rPr>
              <w:t>Россия</w:t>
            </w:r>
            <w:r w:rsidRPr="00491F82">
              <w:rPr>
                <w:vanish/>
                <w:color w:val="000000"/>
              </w:rPr>
              <w:t xml:space="preserve"> 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3E08AC" w:rsidRDefault="00305C75" w:rsidP="00C16817">
            <w:pPr>
              <w:jc w:val="center"/>
              <w:rPr>
                <w:color w:val="000000"/>
              </w:rPr>
            </w:pPr>
            <w:r w:rsidRPr="003E08AC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6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9110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103,2</w:t>
            </w:r>
          </w:p>
        </w:tc>
        <w:tc>
          <w:tcPr>
            <w:tcW w:w="1800" w:type="dxa"/>
            <w:gridSpan w:val="2"/>
          </w:tcPr>
          <w:p w:rsidR="00305C75" w:rsidRPr="00491F82" w:rsidRDefault="00305C75" w:rsidP="009110F5">
            <w:pPr>
              <w:jc w:val="center"/>
              <w:rPr>
                <w:vanish/>
                <w:color w:val="000000"/>
              </w:rPr>
            </w:pPr>
            <w:r w:rsidRPr="00491F82">
              <w:rPr>
                <w:color w:val="000000"/>
              </w:rPr>
              <w:t>Россия</w:t>
            </w:r>
            <w:r>
              <w:rPr>
                <w:vanish/>
                <w:color w:val="000000"/>
              </w:rPr>
              <w:t xml:space="preserve"> 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32241D">
        <w:trPr>
          <w:trHeight w:val="53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Мохов Ф.П.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отряда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469262,49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9110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41,25</w:t>
            </w:r>
          </w:p>
        </w:tc>
        <w:tc>
          <w:tcPr>
            <w:tcW w:w="1800" w:type="dxa"/>
            <w:gridSpan w:val="2"/>
          </w:tcPr>
          <w:p w:rsidR="00305C75" w:rsidRPr="00491F82" w:rsidRDefault="00305C75" w:rsidP="009110F5">
            <w:pPr>
              <w:jc w:val="center"/>
              <w:rPr>
                <w:vanish/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32241D" w:rsidRDefault="00305C75" w:rsidP="00C16817">
            <w:pPr>
              <w:jc w:val="center"/>
              <w:rPr>
                <w:color w:val="000000"/>
              </w:rPr>
            </w:pPr>
            <w:r w:rsidRPr="0032241D">
              <w:rPr>
                <w:color w:val="000000"/>
              </w:rPr>
              <w:t xml:space="preserve">Легковой автомобиль – Опель Омега  </w:t>
            </w:r>
            <w:r>
              <w:rPr>
                <w:color w:val="000000"/>
              </w:rPr>
              <w:t xml:space="preserve"> </w:t>
            </w:r>
            <w:r w:rsidRPr="0032241D">
              <w:rPr>
                <w:color w:val="000000"/>
              </w:rPr>
              <w:t>(индивидуальная)</w:t>
            </w:r>
          </w:p>
        </w:tc>
      </w:tr>
      <w:tr w:rsidR="00305C75" w:rsidRPr="0032241D">
        <w:trPr>
          <w:trHeight w:val="70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080" w:type="dxa"/>
            <w:vMerge w:val="restart"/>
          </w:tcPr>
          <w:p w:rsidR="00305C75" w:rsidRDefault="00305C75" w:rsidP="009110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9110F5">
            <w:pPr>
              <w:jc w:val="center"/>
              <w:rPr>
                <w:vanish/>
                <w:color w:val="000000"/>
                <w:u w:val="single"/>
              </w:rPr>
            </w:pPr>
            <w:r w:rsidRPr="00491F8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2241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32241D">
        <w:trPr>
          <w:trHeight w:val="39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9110F5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9110F5">
            <w:pPr>
              <w:jc w:val="center"/>
              <w:rPr>
                <w:vanish/>
                <w:color w:val="000000"/>
                <w:u w:val="single"/>
              </w:rPr>
            </w:pPr>
          </w:p>
        </w:tc>
        <w:tc>
          <w:tcPr>
            <w:tcW w:w="2251" w:type="dxa"/>
            <w:gridSpan w:val="2"/>
          </w:tcPr>
          <w:p w:rsidR="00305C75" w:rsidRPr="0032241D" w:rsidRDefault="00305C75" w:rsidP="00C16817">
            <w:pPr>
              <w:jc w:val="center"/>
              <w:rPr>
                <w:color w:val="000000"/>
              </w:rPr>
            </w:pPr>
            <w:r w:rsidRPr="0032241D">
              <w:rPr>
                <w:color w:val="000000"/>
              </w:rPr>
              <w:t>Легковой автомобиль – Опель Омега  (индивидуальная)</w:t>
            </w:r>
          </w:p>
        </w:tc>
      </w:tr>
      <w:tr w:rsidR="00305C75" w:rsidRPr="00607B10">
        <w:trPr>
          <w:trHeight w:val="50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Отливанов С.П.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отряда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584328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9110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800" w:type="dxa"/>
            <w:gridSpan w:val="2"/>
          </w:tcPr>
          <w:p w:rsidR="00305C75" w:rsidRPr="00491F82" w:rsidRDefault="00305C75" w:rsidP="009110F5">
            <w:pPr>
              <w:jc w:val="center"/>
              <w:rPr>
                <w:vanish/>
                <w:color w:val="000000"/>
              </w:rPr>
            </w:pPr>
            <w:r w:rsidRPr="00491F82">
              <w:rPr>
                <w:color w:val="000000"/>
              </w:rPr>
              <w:t>Россия</w:t>
            </w:r>
            <w:r>
              <w:rPr>
                <w:vanish/>
                <w:color w:val="000000"/>
              </w:rPr>
              <w:t xml:space="preserve"> 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3E08A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8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557A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  <w:p w:rsidR="00305C75" w:rsidRDefault="00305C75" w:rsidP="00557AB2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Pr="009110F5" w:rsidRDefault="00305C75" w:rsidP="00557AB2">
            <w:pPr>
              <w:jc w:val="center"/>
              <w:rPr>
                <w:vanish/>
                <w:color w:val="000000"/>
                <w:u w:val="single"/>
              </w:rPr>
            </w:pPr>
            <w:r w:rsidRPr="00491F82">
              <w:rPr>
                <w:color w:val="000000"/>
              </w:rPr>
              <w:t>Россия</w:t>
            </w:r>
            <w:r>
              <w:rPr>
                <w:vanish/>
                <w:color w:val="000000"/>
                <w:u w:val="single"/>
              </w:rPr>
              <w:t xml:space="preserve"> </w:t>
            </w:r>
          </w:p>
        </w:tc>
        <w:tc>
          <w:tcPr>
            <w:tcW w:w="2251" w:type="dxa"/>
            <w:gridSpan w:val="2"/>
            <w:vMerge/>
          </w:tcPr>
          <w:p w:rsidR="00305C75" w:rsidRPr="003E08AC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328000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557A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800" w:type="dxa"/>
            <w:gridSpan w:val="2"/>
          </w:tcPr>
          <w:p w:rsidR="00305C75" w:rsidRDefault="00305C75" w:rsidP="00557AB2">
            <w:pPr>
              <w:jc w:val="center"/>
              <w:rPr>
                <w:vanish/>
                <w:color w:val="000000"/>
                <w:u w:val="single"/>
              </w:rPr>
            </w:pPr>
            <w:r w:rsidRPr="00491F82">
              <w:rPr>
                <w:color w:val="000000"/>
              </w:rPr>
              <w:t>Россия</w:t>
            </w:r>
            <w:r>
              <w:rPr>
                <w:vanish/>
                <w:color w:val="000000"/>
                <w:u w:val="single"/>
              </w:rPr>
              <w:t xml:space="preserve"> </w:t>
            </w:r>
          </w:p>
        </w:tc>
        <w:tc>
          <w:tcPr>
            <w:tcW w:w="2251" w:type="dxa"/>
            <w:gridSpan w:val="2"/>
          </w:tcPr>
          <w:p w:rsidR="00305C75" w:rsidRPr="003E08A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6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F65E3B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Пестриков А.В.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отряда</w:t>
            </w:r>
          </w:p>
        </w:tc>
        <w:tc>
          <w:tcPr>
            <w:tcW w:w="2160" w:type="dxa"/>
            <w:vMerge w:val="restart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458479,21</w:t>
            </w:r>
          </w:p>
        </w:tc>
        <w:tc>
          <w:tcPr>
            <w:tcW w:w="2880" w:type="dxa"/>
            <w:gridSpan w:val="3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Гаражный бокс (индивидуальная)</w:t>
            </w:r>
          </w:p>
        </w:tc>
        <w:tc>
          <w:tcPr>
            <w:tcW w:w="1080" w:type="dxa"/>
          </w:tcPr>
          <w:p w:rsidR="00305C75" w:rsidRPr="00F65E3B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30,2</w:t>
            </w:r>
          </w:p>
        </w:tc>
        <w:tc>
          <w:tcPr>
            <w:tcW w:w="1800" w:type="dxa"/>
            <w:gridSpan w:val="2"/>
          </w:tcPr>
          <w:p w:rsidR="00305C75" w:rsidRPr="00F65E3B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8868B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2115 (индивидуальная)</w:t>
            </w: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62,8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170674,41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62,8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6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62,8</w:t>
            </w:r>
          </w:p>
        </w:tc>
        <w:tc>
          <w:tcPr>
            <w:tcW w:w="1800" w:type="dxa"/>
            <w:gridSpan w:val="2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6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Полевщиков О.А.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отряда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540270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800" w:type="dxa"/>
            <w:gridSpan w:val="2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1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41,7</w:t>
            </w:r>
          </w:p>
        </w:tc>
        <w:tc>
          <w:tcPr>
            <w:tcW w:w="1800" w:type="dxa"/>
            <w:gridSpan w:val="2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72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196965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D53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618</w:t>
            </w:r>
          </w:p>
        </w:tc>
        <w:tc>
          <w:tcPr>
            <w:tcW w:w="1800" w:type="dxa"/>
            <w:gridSpan w:val="2"/>
          </w:tcPr>
          <w:p w:rsidR="00305C75" w:rsidRDefault="00305C75" w:rsidP="00D53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D53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1800" w:type="dxa"/>
            <w:gridSpan w:val="2"/>
          </w:tcPr>
          <w:p w:rsidR="00305C75" w:rsidRDefault="00305C75" w:rsidP="00D53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72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65E3B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Попов Н.И.</w:t>
            </w:r>
          </w:p>
        </w:tc>
        <w:tc>
          <w:tcPr>
            <w:tcW w:w="2109" w:type="dxa"/>
            <w:gridSpan w:val="2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отряда</w:t>
            </w:r>
          </w:p>
        </w:tc>
        <w:tc>
          <w:tcPr>
            <w:tcW w:w="2160" w:type="dxa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542404,63</w:t>
            </w:r>
          </w:p>
        </w:tc>
        <w:tc>
          <w:tcPr>
            <w:tcW w:w="2880" w:type="dxa"/>
            <w:gridSpan w:val="3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F65E3B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92,6</w:t>
            </w:r>
          </w:p>
        </w:tc>
        <w:tc>
          <w:tcPr>
            <w:tcW w:w="1800" w:type="dxa"/>
            <w:gridSpan w:val="2"/>
          </w:tcPr>
          <w:p w:rsidR="00305C75" w:rsidRPr="00F65E3B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9B4261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9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313965,94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29,9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9B4261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9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92,6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9B4261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92,6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9B4261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6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29,9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9B4261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7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Смирнов А.В.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отряда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444736,82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 (индивидуальная)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31,0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9B4261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5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52,0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585486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131556,52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52,0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85486" w:rsidRDefault="00305C75" w:rsidP="00C16817">
            <w:pPr>
              <w:jc w:val="center"/>
              <w:rPr>
                <w:color w:val="000000"/>
              </w:rPr>
            </w:pPr>
            <w:r w:rsidRPr="00585486">
              <w:rPr>
                <w:color w:val="000000"/>
              </w:rPr>
              <w:t>Легковой автомобиль – Дэу Матиз (индивидуальная)</w:t>
            </w:r>
          </w:p>
        </w:tc>
      </w:tr>
      <w:tr w:rsidR="00305C75" w:rsidRPr="00607B10">
        <w:trPr>
          <w:trHeight w:val="19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предоставлние)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52,0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9B4261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500D9D" w:rsidRDefault="00305C75" w:rsidP="00607B10">
            <w:pPr>
              <w:rPr>
                <w:color w:val="000000"/>
              </w:rPr>
            </w:pPr>
            <w:r w:rsidRPr="00500D9D">
              <w:rPr>
                <w:color w:val="000000"/>
              </w:rPr>
              <w:t>Труфанов К.А.</w:t>
            </w:r>
          </w:p>
        </w:tc>
        <w:tc>
          <w:tcPr>
            <w:tcW w:w="2109" w:type="dxa"/>
            <w:gridSpan w:val="2"/>
          </w:tcPr>
          <w:p w:rsidR="00305C75" w:rsidRPr="00500D9D" w:rsidRDefault="00305C75" w:rsidP="0055180C">
            <w:pPr>
              <w:jc w:val="center"/>
              <w:rPr>
                <w:color w:val="000000"/>
              </w:rPr>
            </w:pPr>
            <w:r w:rsidRPr="00500D9D">
              <w:rPr>
                <w:color w:val="000000"/>
              </w:rPr>
              <w:t>Начальник отряда</w:t>
            </w:r>
          </w:p>
        </w:tc>
        <w:tc>
          <w:tcPr>
            <w:tcW w:w="2160" w:type="dxa"/>
          </w:tcPr>
          <w:p w:rsidR="00305C75" w:rsidRPr="00500D9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538673,88</w:t>
            </w:r>
          </w:p>
        </w:tc>
        <w:tc>
          <w:tcPr>
            <w:tcW w:w="2880" w:type="dxa"/>
            <w:gridSpan w:val="3"/>
          </w:tcPr>
          <w:p w:rsidR="00305C75" w:rsidRPr="00500D9D" w:rsidRDefault="00305C75" w:rsidP="0055180C">
            <w:pPr>
              <w:jc w:val="center"/>
              <w:rPr>
                <w:color w:val="000000"/>
              </w:rPr>
            </w:pPr>
            <w:r w:rsidRPr="00500D9D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500D9D" w:rsidRDefault="00305C75" w:rsidP="00BA1015">
            <w:pPr>
              <w:jc w:val="center"/>
              <w:rPr>
                <w:color w:val="000000"/>
              </w:rPr>
            </w:pPr>
            <w:r w:rsidRPr="00500D9D">
              <w:rPr>
                <w:color w:val="000000"/>
              </w:rPr>
              <w:t>44</w:t>
            </w:r>
          </w:p>
        </w:tc>
        <w:tc>
          <w:tcPr>
            <w:tcW w:w="1800" w:type="dxa"/>
            <w:gridSpan w:val="2"/>
          </w:tcPr>
          <w:p w:rsidR="00305C75" w:rsidRPr="00500D9D" w:rsidRDefault="00305C75" w:rsidP="00BA1015">
            <w:pPr>
              <w:jc w:val="center"/>
              <w:rPr>
                <w:color w:val="000000"/>
              </w:rPr>
            </w:pPr>
            <w:r w:rsidRPr="00500D9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00D9D" w:rsidRDefault="00305C75" w:rsidP="00C16817">
            <w:pPr>
              <w:jc w:val="center"/>
              <w:rPr>
                <w:color w:val="000000"/>
              </w:rPr>
            </w:pPr>
            <w:r w:rsidRPr="00500D9D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500D9D" w:rsidRDefault="00305C75" w:rsidP="00607B10">
            <w:pPr>
              <w:rPr>
                <w:color w:val="000000"/>
              </w:rPr>
            </w:pPr>
            <w:r w:rsidRPr="00500D9D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500D9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500D9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244151,9</w:t>
            </w:r>
          </w:p>
        </w:tc>
        <w:tc>
          <w:tcPr>
            <w:tcW w:w="2880" w:type="dxa"/>
            <w:gridSpan w:val="3"/>
          </w:tcPr>
          <w:p w:rsidR="00305C75" w:rsidRPr="00500D9D" w:rsidRDefault="00305C75" w:rsidP="0055180C">
            <w:pPr>
              <w:jc w:val="center"/>
              <w:rPr>
                <w:color w:val="000000"/>
              </w:rPr>
            </w:pPr>
            <w:r w:rsidRPr="00500D9D">
              <w:rPr>
                <w:color w:val="000000"/>
              </w:rPr>
              <w:t>Квартира</w:t>
            </w:r>
          </w:p>
          <w:p w:rsidR="00305C75" w:rsidRPr="00500D9D" w:rsidRDefault="00305C75" w:rsidP="0055180C">
            <w:pPr>
              <w:jc w:val="center"/>
              <w:rPr>
                <w:color w:val="000000"/>
              </w:rPr>
            </w:pPr>
            <w:r w:rsidRPr="00500D9D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500D9D" w:rsidRDefault="00305C75" w:rsidP="00BA1015">
            <w:pPr>
              <w:jc w:val="center"/>
              <w:rPr>
                <w:color w:val="000000"/>
              </w:rPr>
            </w:pPr>
            <w:r w:rsidRPr="00500D9D">
              <w:rPr>
                <w:color w:val="000000"/>
              </w:rPr>
              <w:t>44</w:t>
            </w:r>
          </w:p>
        </w:tc>
        <w:tc>
          <w:tcPr>
            <w:tcW w:w="1800" w:type="dxa"/>
            <w:gridSpan w:val="2"/>
          </w:tcPr>
          <w:p w:rsidR="00305C75" w:rsidRPr="00500D9D" w:rsidRDefault="00305C75" w:rsidP="00BA1015">
            <w:pPr>
              <w:jc w:val="center"/>
              <w:rPr>
                <w:color w:val="000000"/>
              </w:rPr>
            </w:pPr>
            <w:r w:rsidRPr="00500D9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00D9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1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6274E9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Усанов М.А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6274E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отряда</w:t>
            </w:r>
          </w:p>
        </w:tc>
        <w:tc>
          <w:tcPr>
            <w:tcW w:w="2160" w:type="dxa"/>
            <w:vMerge w:val="restart"/>
          </w:tcPr>
          <w:p w:rsidR="00305C75" w:rsidRPr="006274E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495313,86</w:t>
            </w:r>
          </w:p>
        </w:tc>
        <w:tc>
          <w:tcPr>
            <w:tcW w:w="2880" w:type="dxa"/>
            <w:gridSpan w:val="3"/>
          </w:tcPr>
          <w:p w:rsidR="00305C75" w:rsidRPr="006274E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6274E9" w:rsidRDefault="00305C75" w:rsidP="00BA10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66,2</w:t>
            </w:r>
          </w:p>
        </w:tc>
        <w:tc>
          <w:tcPr>
            <w:tcW w:w="1800" w:type="dxa"/>
            <w:gridSpan w:val="2"/>
          </w:tcPr>
          <w:p w:rsidR="00305C75" w:rsidRPr="006274E9" w:rsidRDefault="00305C75" w:rsidP="00BA10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6274E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– ВАЗ-21011 (индивидуальная)</w:t>
            </w: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Дача (индивидуальная)</w:t>
            </w:r>
          </w:p>
        </w:tc>
        <w:tc>
          <w:tcPr>
            <w:tcW w:w="1080" w:type="dxa"/>
          </w:tcPr>
          <w:p w:rsidR="00305C75" w:rsidRDefault="00305C75" w:rsidP="00BA10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52,4</w:t>
            </w:r>
          </w:p>
        </w:tc>
        <w:tc>
          <w:tcPr>
            <w:tcW w:w="1800" w:type="dxa"/>
            <w:gridSpan w:val="2"/>
          </w:tcPr>
          <w:p w:rsidR="00305C75" w:rsidRDefault="00305C75" w:rsidP="00BA10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6274E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4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245557,28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BA10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66,2</w:t>
            </w:r>
          </w:p>
        </w:tc>
        <w:tc>
          <w:tcPr>
            <w:tcW w:w="1800" w:type="dxa"/>
            <w:gridSpan w:val="2"/>
          </w:tcPr>
          <w:p w:rsidR="00305C75" w:rsidRDefault="00305C75" w:rsidP="00BA10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274E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1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Федоров В.И.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отряда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572703,00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BA10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1391</w:t>
            </w:r>
          </w:p>
        </w:tc>
        <w:tc>
          <w:tcPr>
            <w:tcW w:w="1800" w:type="dxa"/>
            <w:gridSpan w:val="2"/>
          </w:tcPr>
          <w:p w:rsidR="00305C75" w:rsidRDefault="00305C75" w:rsidP="00BA10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BA101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6274E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Вольво ХС 70 (индивидуальная)</w:t>
            </w: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0B34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1043</w:t>
            </w:r>
          </w:p>
        </w:tc>
        <w:tc>
          <w:tcPr>
            <w:tcW w:w="1800" w:type="dxa"/>
            <w:gridSpan w:val="2"/>
          </w:tcPr>
          <w:p w:rsidR="00305C75" w:rsidRDefault="00305C75" w:rsidP="000B34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0B3410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Pr="006274E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BA10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58,9</w:t>
            </w:r>
          </w:p>
        </w:tc>
        <w:tc>
          <w:tcPr>
            <w:tcW w:w="1800" w:type="dxa"/>
            <w:gridSpan w:val="2"/>
          </w:tcPr>
          <w:p w:rsidR="00305C75" w:rsidRDefault="00305C75" w:rsidP="00BA10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BA101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Pr="006274E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7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BA10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38,8</w:t>
            </w:r>
          </w:p>
        </w:tc>
        <w:tc>
          <w:tcPr>
            <w:tcW w:w="1800" w:type="dxa"/>
            <w:gridSpan w:val="2"/>
          </w:tcPr>
          <w:p w:rsidR="00305C75" w:rsidRDefault="00305C75" w:rsidP="00BA10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6274E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6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(договор аренды)</w:t>
            </w:r>
          </w:p>
        </w:tc>
        <w:tc>
          <w:tcPr>
            <w:tcW w:w="1080" w:type="dxa"/>
          </w:tcPr>
          <w:p w:rsidR="00305C75" w:rsidRDefault="00305C75" w:rsidP="00BA10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1287</w:t>
            </w:r>
          </w:p>
        </w:tc>
        <w:tc>
          <w:tcPr>
            <w:tcW w:w="1800" w:type="dxa"/>
            <w:gridSpan w:val="2"/>
          </w:tcPr>
          <w:p w:rsidR="00305C75" w:rsidRDefault="00305C75" w:rsidP="00BA10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BA101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Pr="006274E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1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406807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BA10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38,5</w:t>
            </w:r>
          </w:p>
        </w:tc>
        <w:tc>
          <w:tcPr>
            <w:tcW w:w="1800" w:type="dxa"/>
            <w:gridSpan w:val="2"/>
          </w:tcPr>
          <w:p w:rsidR="00305C75" w:rsidRDefault="00305C75" w:rsidP="00BA10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BA101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6274E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BA10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30,7</w:t>
            </w:r>
          </w:p>
        </w:tc>
        <w:tc>
          <w:tcPr>
            <w:tcW w:w="1800" w:type="dxa"/>
            <w:gridSpan w:val="2"/>
          </w:tcPr>
          <w:p w:rsidR="00305C75" w:rsidRDefault="00305C75" w:rsidP="00BA10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BA101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Pr="006274E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0B34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38,5</w:t>
            </w:r>
          </w:p>
        </w:tc>
        <w:tc>
          <w:tcPr>
            <w:tcW w:w="1800" w:type="dxa"/>
            <w:gridSpan w:val="2"/>
          </w:tcPr>
          <w:p w:rsidR="00305C75" w:rsidRDefault="00305C75" w:rsidP="000B34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0B3410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6274E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32317A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304BDA" w:rsidRDefault="00305C75" w:rsidP="0032317A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Хуснуллин А.Н.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304BDA" w:rsidRDefault="00305C75" w:rsidP="0055180C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Начальник отряда</w:t>
            </w:r>
          </w:p>
        </w:tc>
        <w:tc>
          <w:tcPr>
            <w:tcW w:w="2160" w:type="dxa"/>
            <w:vMerge w:val="restart"/>
          </w:tcPr>
          <w:p w:rsidR="00305C75" w:rsidRPr="00304BDA" w:rsidRDefault="00305C75" w:rsidP="0055180C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4</w:t>
            </w:r>
            <w:r>
              <w:rPr>
                <w:color w:val="000000"/>
              </w:rPr>
              <w:t>46286</w:t>
            </w:r>
            <w:r w:rsidRPr="00304BDA">
              <w:rPr>
                <w:color w:val="000000"/>
              </w:rPr>
              <w:t>,</w:t>
            </w:r>
            <w:r>
              <w:rPr>
                <w:color w:val="000000"/>
              </w:rPr>
              <w:t>44</w:t>
            </w:r>
          </w:p>
        </w:tc>
        <w:tc>
          <w:tcPr>
            <w:tcW w:w="2880" w:type="dxa"/>
            <w:gridSpan w:val="3"/>
          </w:tcPr>
          <w:p w:rsidR="00305C75" w:rsidRPr="00304BDA" w:rsidRDefault="00305C75" w:rsidP="0055180C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Земельный участок</w:t>
            </w:r>
          </w:p>
          <w:p w:rsidR="00305C75" w:rsidRPr="00304BDA" w:rsidRDefault="00305C75" w:rsidP="0055180C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под гараж</w:t>
            </w:r>
          </w:p>
          <w:p w:rsidR="00305C75" w:rsidRPr="00304BDA" w:rsidRDefault="00305C75" w:rsidP="0055180C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304BDA" w:rsidRDefault="00305C75" w:rsidP="0032317A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15</w:t>
            </w:r>
          </w:p>
        </w:tc>
        <w:tc>
          <w:tcPr>
            <w:tcW w:w="1800" w:type="dxa"/>
            <w:gridSpan w:val="2"/>
          </w:tcPr>
          <w:p w:rsidR="00305C75" w:rsidRPr="00304BDA" w:rsidRDefault="00305C75" w:rsidP="0032317A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ED6BDA" w:rsidRDefault="00305C75" w:rsidP="00C16817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 xml:space="preserve">Автомобиль легковой – </w:t>
            </w:r>
            <w:r w:rsidRPr="00304BDA">
              <w:rPr>
                <w:color w:val="000000"/>
                <w:lang w:val="en-US"/>
              </w:rPr>
              <w:t>GEEP</w:t>
            </w:r>
            <w:r>
              <w:rPr>
                <w:color w:val="000000"/>
              </w:rPr>
              <w:t xml:space="preserve"> гранд черроки</w:t>
            </w:r>
          </w:p>
          <w:p w:rsidR="00305C75" w:rsidRPr="00304BDA" w:rsidRDefault="00305C75" w:rsidP="00C16817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(индивидуальная)</w:t>
            </w:r>
          </w:p>
        </w:tc>
      </w:tr>
      <w:tr w:rsidR="00305C75" w:rsidRPr="0032317A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304BDA" w:rsidRDefault="00305C75" w:rsidP="0032317A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304BD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304BD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304BDA" w:rsidRDefault="00305C75" w:rsidP="0055180C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Квартира</w:t>
            </w:r>
          </w:p>
          <w:p w:rsidR="00305C75" w:rsidRPr="00304BDA" w:rsidRDefault="00305C75" w:rsidP="0055180C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304BDA" w:rsidRDefault="00305C75" w:rsidP="0032317A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28</w:t>
            </w:r>
          </w:p>
        </w:tc>
        <w:tc>
          <w:tcPr>
            <w:tcW w:w="1800" w:type="dxa"/>
            <w:gridSpan w:val="2"/>
          </w:tcPr>
          <w:p w:rsidR="00305C75" w:rsidRPr="00304BDA" w:rsidRDefault="00305C75" w:rsidP="0032317A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04BD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32317A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304BDA" w:rsidRDefault="00305C75" w:rsidP="0032317A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304BD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304BD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304BDA" w:rsidRDefault="00305C75" w:rsidP="0055180C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Квартира</w:t>
            </w:r>
          </w:p>
          <w:p w:rsidR="00305C75" w:rsidRPr="00304BDA" w:rsidRDefault="00305C75" w:rsidP="0055180C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304BDA" w:rsidRDefault="00305C75" w:rsidP="0032317A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16</w:t>
            </w:r>
          </w:p>
        </w:tc>
        <w:tc>
          <w:tcPr>
            <w:tcW w:w="1800" w:type="dxa"/>
            <w:gridSpan w:val="2"/>
          </w:tcPr>
          <w:p w:rsidR="00305C75" w:rsidRPr="00304BDA" w:rsidRDefault="00305C75" w:rsidP="0032317A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04BD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32317A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304BDA" w:rsidRDefault="00305C75" w:rsidP="0032317A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304BD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304BD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304BDA" w:rsidRDefault="00305C75" w:rsidP="0055180C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Гараж</w:t>
            </w:r>
          </w:p>
          <w:p w:rsidR="00305C75" w:rsidRPr="00304BDA" w:rsidRDefault="00305C75" w:rsidP="0055180C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304BDA" w:rsidRDefault="00305C75" w:rsidP="0032317A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15</w:t>
            </w:r>
          </w:p>
        </w:tc>
        <w:tc>
          <w:tcPr>
            <w:tcW w:w="1800" w:type="dxa"/>
            <w:gridSpan w:val="2"/>
          </w:tcPr>
          <w:p w:rsidR="00305C75" w:rsidRPr="00304BDA" w:rsidRDefault="00305C75" w:rsidP="0032317A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04BD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32317A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304BDA" w:rsidRDefault="00305C75" w:rsidP="0032317A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304BD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304BD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304BDA" w:rsidRDefault="00305C75" w:rsidP="0055180C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Гараж</w:t>
            </w:r>
          </w:p>
          <w:p w:rsidR="00305C75" w:rsidRPr="00304BDA" w:rsidRDefault="00305C75" w:rsidP="0055180C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304BDA" w:rsidRDefault="00305C75" w:rsidP="0032317A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15</w:t>
            </w:r>
          </w:p>
        </w:tc>
        <w:tc>
          <w:tcPr>
            <w:tcW w:w="1800" w:type="dxa"/>
            <w:gridSpan w:val="2"/>
          </w:tcPr>
          <w:p w:rsidR="00305C75" w:rsidRPr="00304BDA" w:rsidRDefault="00305C75" w:rsidP="0032317A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04BD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32317A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304BDA" w:rsidRDefault="00305C75" w:rsidP="0032317A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304BD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304BD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304BDA" w:rsidRDefault="00305C75" w:rsidP="0055180C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Комната</w:t>
            </w:r>
          </w:p>
          <w:p w:rsidR="00305C75" w:rsidRPr="00304BDA" w:rsidRDefault="00305C75" w:rsidP="0055180C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304BDA" w:rsidRDefault="00305C75" w:rsidP="0032317A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16</w:t>
            </w:r>
          </w:p>
        </w:tc>
        <w:tc>
          <w:tcPr>
            <w:tcW w:w="1800" w:type="dxa"/>
            <w:gridSpan w:val="2"/>
          </w:tcPr>
          <w:p w:rsidR="00305C75" w:rsidRPr="00304BDA" w:rsidRDefault="00305C75" w:rsidP="0032317A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04BD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32317A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304BDA" w:rsidRDefault="00305C75" w:rsidP="0032317A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304BDA" w:rsidRDefault="00305C75" w:rsidP="0055180C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304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265000,</w:t>
            </w:r>
            <w:r w:rsidRPr="00304BDA">
              <w:rPr>
                <w:color w:val="000000"/>
              </w:rPr>
              <w:t>00</w:t>
            </w:r>
          </w:p>
        </w:tc>
        <w:tc>
          <w:tcPr>
            <w:tcW w:w="2880" w:type="dxa"/>
            <w:gridSpan w:val="3"/>
          </w:tcPr>
          <w:p w:rsidR="00305C75" w:rsidRPr="00304BDA" w:rsidRDefault="00305C75" w:rsidP="0055180C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Квартира</w:t>
            </w:r>
          </w:p>
          <w:p w:rsidR="00305C75" w:rsidRPr="00304BDA" w:rsidRDefault="00305C75" w:rsidP="0055180C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304BDA" w:rsidRDefault="00305C75" w:rsidP="0032317A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28</w:t>
            </w:r>
          </w:p>
        </w:tc>
        <w:tc>
          <w:tcPr>
            <w:tcW w:w="1800" w:type="dxa"/>
            <w:gridSpan w:val="2"/>
          </w:tcPr>
          <w:p w:rsidR="00305C75" w:rsidRPr="00304BDA" w:rsidRDefault="00305C75" w:rsidP="0032317A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04BD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32317A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304BDA" w:rsidRDefault="00305C75" w:rsidP="0032317A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304BDA" w:rsidRDefault="00305C75" w:rsidP="0055180C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304BDA" w:rsidRDefault="00305C75" w:rsidP="0055180C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304BDA" w:rsidRDefault="00305C75" w:rsidP="0055180C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Квартира</w:t>
            </w:r>
          </w:p>
          <w:p w:rsidR="00305C75" w:rsidRPr="00304BDA" w:rsidRDefault="00305C75" w:rsidP="0055180C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304BDA" w:rsidRDefault="00305C75" w:rsidP="0032317A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28</w:t>
            </w:r>
          </w:p>
        </w:tc>
        <w:tc>
          <w:tcPr>
            <w:tcW w:w="1800" w:type="dxa"/>
            <w:gridSpan w:val="2"/>
          </w:tcPr>
          <w:p w:rsidR="00305C75" w:rsidRPr="00304BDA" w:rsidRDefault="00305C75" w:rsidP="0032317A">
            <w:pPr>
              <w:jc w:val="center"/>
              <w:rPr>
                <w:color w:val="000000"/>
              </w:rPr>
            </w:pPr>
            <w:r w:rsidRPr="00304BD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04BD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32317A">
        <w:trPr>
          <w:trHeight w:val="58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304BDA" w:rsidRDefault="00305C75" w:rsidP="00323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Швецов В.Р.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304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отряда</w:t>
            </w:r>
          </w:p>
        </w:tc>
        <w:tc>
          <w:tcPr>
            <w:tcW w:w="2160" w:type="dxa"/>
            <w:vMerge w:val="restart"/>
          </w:tcPr>
          <w:p w:rsidR="00305C75" w:rsidRPr="00304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517706,49</w:t>
            </w:r>
          </w:p>
        </w:tc>
        <w:tc>
          <w:tcPr>
            <w:tcW w:w="2880" w:type="dxa"/>
            <w:gridSpan w:val="3"/>
          </w:tcPr>
          <w:p w:rsidR="00305C75" w:rsidRPr="00304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304BDA" w:rsidRDefault="00305C75" w:rsidP="00323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52,1</w:t>
            </w:r>
          </w:p>
        </w:tc>
        <w:tc>
          <w:tcPr>
            <w:tcW w:w="1800" w:type="dxa"/>
            <w:gridSpan w:val="2"/>
          </w:tcPr>
          <w:p w:rsidR="00305C75" w:rsidRDefault="00305C75" w:rsidP="00323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304BDA" w:rsidRDefault="00305C75" w:rsidP="0032317A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304BDA" w:rsidRDefault="00305C75" w:rsidP="009B42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Мерседес (индивидуальная)</w:t>
            </w:r>
          </w:p>
        </w:tc>
      </w:tr>
      <w:tr w:rsidR="00305C75" w:rsidRPr="0032317A">
        <w:trPr>
          <w:trHeight w:val="69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32317A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323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800" w:type="dxa"/>
            <w:gridSpan w:val="2"/>
          </w:tcPr>
          <w:p w:rsidR="00305C75" w:rsidRDefault="00305C75" w:rsidP="00323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32317A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Pr="00304BD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32317A">
        <w:trPr>
          <w:trHeight w:val="61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323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383196,61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 w:rsidP="00323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28,4</w:t>
            </w:r>
          </w:p>
        </w:tc>
        <w:tc>
          <w:tcPr>
            <w:tcW w:w="1800" w:type="dxa"/>
            <w:gridSpan w:val="2"/>
          </w:tcPr>
          <w:p w:rsidR="00305C75" w:rsidRDefault="00305C75" w:rsidP="00323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32317A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304BD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32317A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32317A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304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304BDA" w:rsidRDefault="00305C75" w:rsidP="00CD48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52,1</w:t>
            </w:r>
          </w:p>
        </w:tc>
        <w:tc>
          <w:tcPr>
            <w:tcW w:w="1800" w:type="dxa"/>
            <w:gridSpan w:val="2"/>
          </w:tcPr>
          <w:p w:rsidR="00305C75" w:rsidRDefault="00305C75" w:rsidP="00CD48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304BDA" w:rsidRDefault="00305C75" w:rsidP="00CD48EC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Pr="00304BD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32317A">
        <w:trPr>
          <w:trHeight w:val="19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32317A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CD48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800" w:type="dxa"/>
            <w:gridSpan w:val="2"/>
          </w:tcPr>
          <w:p w:rsidR="00305C75" w:rsidRDefault="00305C75" w:rsidP="00CD48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CD48EC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Pr="00304BD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89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865DE" w:rsidRDefault="00305C75" w:rsidP="006A34EE">
            <w:pPr>
              <w:rPr>
                <w:color w:val="000000"/>
              </w:rPr>
            </w:pPr>
            <w:r>
              <w:rPr>
                <w:color w:val="000000"/>
              </w:rPr>
              <w:t>Архипова О.Н.</w:t>
            </w:r>
          </w:p>
        </w:tc>
        <w:tc>
          <w:tcPr>
            <w:tcW w:w="2109" w:type="dxa"/>
            <w:gridSpan w:val="2"/>
          </w:tcPr>
          <w:p w:rsidR="00305C75" w:rsidRPr="00A865D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</w:tcPr>
          <w:p w:rsidR="00305C75" w:rsidRPr="00A865D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659281,39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A865D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A865DE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800" w:type="dxa"/>
            <w:gridSpan w:val="2"/>
          </w:tcPr>
          <w:p w:rsidR="00305C75" w:rsidRPr="00A865DE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865DE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9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A34EE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677578,94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8,68</w:t>
            </w:r>
          </w:p>
        </w:tc>
        <w:tc>
          <w:tcPr>
            <w:tcW w:w="1800" w:type="dxa"/>
            <w:gridSpan w:val="2"/>
          </w:tcPr>
          <w:p w:rsidR="00305C75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865DE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A34E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00" w:type="dxa"/>
            <w:gridSpan w:val="2"/>
          </w:tcPr>
          <w:p w:rsidR="00305C75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865DE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3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A34E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800" w:type="dxa"/>
            <w:gridSpan w:val="2"/>
          </w:tcPr>
          <w:p w:rsidR="00305C75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865DE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A34E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43,9</w:t>
            </w:r>
          </w:p>
        </w:tc>
        <w:tc>
          <w:tcPr>
            <w:tcW w:w="1800" w:type="dxa"/>
            <w:gridSpan w:val="2"/>
          </w:tcPr>
          <w:p w:rsidR="00305C75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865DE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0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A34E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00" w:type="dxa"/>
            <w:gridSpan w:val="2"/>
          </w:tcPr>
          <w:p w:rsidR="00305C75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A865DE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1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A34E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800" w:type="dxa"/>
            <w:gridSpan w:val="2"/>
          </w:tcPr>
          <w:p w:rsidR="00305C75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A865DE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1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A34EE">
            <w:pPr>
              <w:rPr>
                <w:color w:val="000000"/>
              </w:rPr>
            </w:pPr>
            <w:r>
              <w:rPr>
                <w:color w:val="000000"/>
              </w:rPr>
              <w:t>Бачинин И.А.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511252,93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  <w:tc>
          <w:tcPr>
            <w:tcW w:w="1800" w:type="dxa"/>
            <w:gridSpan w:val="2"/>
          </w:tcPr>
          <w:p w:rsidR="00305C75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A865DE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21213 (индивидуальная)</w:t>
            </w:r>
          </w:p>
        </w:tc>
      </w:tr>
      <w:tr w:rsidR="00305C75" w:rsidRPr="00607B10">
        <w:trPr>
          <w:trHeight w:val="13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A34E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800" w:type="dxa"/>
            <w:gridSpan w:val="2"/>
          </w:tcPr>
          <w:p w:rsidR="00305C75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A865DE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A34E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  <w:vMerge w:val="restart"/>
          </w:tcPr>
          <w:p w:rsidR="00305C75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A865DE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8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A34E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6A34EE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6A34E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A865DE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Грузовой автомобиль – УАЗ-3303 (индивидуальная)</w:t>
            </w:r>
          </w:p>
        </w:tc>
      </w:tr>
      <w:tr w:rsidR="00305C75" w:rsidRPr="00607B10">
        <w:trPr>
          <w:trHeight w:val="63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A34EE">
            <w:pPr>
              <w:rPr>
                <w:color w:val="000000"/>
              </w:rPr>
            </w:pPr>
            <w:r>
              <w:rPr>
                <w:color w:val="000000"/>
              </w:rPr>
              <w:t>Белкин Е.Г.</w:t>
            </w:r>
          </w:p>
          <w:p w:rsidR="00305C75" w:rsidRDefault="00305C75" w:rsidP="006A34EE">
            <w:pPr>
              <w:rPr>
                <w:color w:val="000000"/>
              </w:rPr>
            </w:pPr>
          </w:p>
          <w:p w:rsidR="00305C75" w:rsidRDefault="00305C75" w:rsidP="006A34EE">
            <w:pPr>
              <w:rPr>
                <w:color w:val="000000"/>
              </w:rPr>
            </w:pPr>
          </w:p>
          <w:p w:rsidR="00305C75" w:rsidRDefault="00305C75" w:rsidP="006A34E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439955,21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(общая долевая)</w:t>
            </w:r>
          </w:p>
        </w:tc>
        <w:tc>
          <w:tcPr>
            <w:tcW w:w="1080" w:type="dxa"/>
          </w:tcPr>
          <w:p w:rsidR="00305C75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12,6</w:t>
            </w:r>
          </w:p>
        </w:tc>
        <w:tc>
          <w:tcPr>
            <w:tcW w:w="1800" w:type="dxa"/>
            <w:gridSpan w:val="2"/>
          </w:tcPr>
          <w:p w:rsidR="00305C75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- ДЭУ НЕКСИЯ (индивидуальная)</w:t>
            </w:r>
          </w:p>
        </w:tc>
      </w:tr>
      <w:tr w:rsidR="00305C75" w:rsidRPr="00607B10">
        <w:trPr>
          <w:trHeight w:val="74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A34E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7811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48,5</w:t>
            </w:r>
          </w:p>
        </w:tc>
        <w:tc>
          <w:tcPr>
            <w:tcW w:w="1800" w:type="dxa"/>
            <w:gridSpan w:val="2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7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A34EE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33090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(общая долевая)</w:t>
            </w:r>
          </w:p>
        </w:tc>
        <w:tc>
          <w:tcPr>
            <w:tcW w:w="1080" w:type="dxa"/>
          </w:tcPr>
          <w:p w:rsidR="00305C75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12,6</w:t>
            </w:r>
          </w:p>
        </w:tc>
        <w:tc>
          <w:tcPr>
            <w:tcW w:w="1800" w:type="dxa"/>
            <w:gridSpan w:val="2"/>
          </w:tcPr>
          <w:p w:rsidR="00305C75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6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A34E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48,5</w:t>
            </w:r>
          </w:p>
        </w:tc>
        <w:tc>
          <w:tcPr>
            <w:tcW w:w="1800" w:type="dxa"/>
            <w:gridSpan w:val="2"/>
          </w:tcPr>
          <w:p w:rsidR="00305C75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A34E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52,7</w:t>
            </w:r>
          </w:p>
        </w:tc>
        <w:tc>
          <w:tcPr>
            <w:tcW w:w="1800" w:type="dxa"/>
            <w:gridSpan w:val="2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A34EE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48,5</w:t>
            </w:r>
          </w:p>
        </w:tc>
        <w:tc>
          <w:tcPr>
            <w:tcW w:w="1800" w:type="dxa"/>
            <w:gridSpan w:val="2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8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A34EE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48,5</w:t>
            </w:r>
          </w:p>
        </w:tc>
        <w:tc>
          <w:tcPr>
            <w:tcW w:w="1800" w:type="dxa"/>
            <w:gridSpan w:val="2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A34EE">
            <w:pPr>
              <w:rPr>
                <w:color w:val="000000"/>
              </w:rPr>
            </w:pPr>
            <w:r>
              <w:rPr>
                <w:color w:val="000000"/>
              </w:rPr>
              <w:t>Берестов А.Б.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1028610,00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50,9</w:t>
            </w:r>
          </w:p>
        </w:tc>
        <w:tc>
          <w:tcPr>
            <w:tcW w:w="1800" w:type="dxa"/>
            <w:gridSpan w:val="2"/>
          </w:tcPr>
          <w:p w:rsidR="00305C75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– Киа СЕЕА (индивидуальная)</w:t>
            </w: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A34E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02A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52,6</w:t>
            </w:r>
          </w:p>
        </w:tc>
        <w:tc>
          <w:tcPr>
            <w:tcW w:w="1800" w:type="dxa"/>
            <w:gridSpan w:val="2"/>
          </w:tcPr>
          <w:p w:rsidR="00305C75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8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A34EE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235614,70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A02A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52,6</w:t>
            </w:r>
          </w:p>
        </w:tc>
        <w:tc>
          <w:tcPr>
            <w:tcW w:w="1800" w:type="dxa"/>
            <w:gridSpan w:val="2"/>
          </w:tcPr>
          <w:p w:rsidR="00305C75" w:rsidRDefault="00305C75" w:rsidP="006A3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9B42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A34EE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02A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52,6</w:t>
            </w:r>
          </w:p>
        </w:tc>
        <w:tc>
          <w:tcPr>
            <w:tcW w:w="1800" w:type="dxa"/>
            <w:gridSpan w:val="2"/>
          </w:tcPr>
          <w:p w:rsidR="00305C75" w:rsidRDefault="00305C75" w:rsidP="00A02A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D4203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ED6BDA" w:rsidRDefault="00305C75" w:rsidP="006D4203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Борзых Е.А.</w:t>
            </w:r>
          </w:p>
        </w:tc>
        <w:tc>
          <w:tcPr>
            <w:tcW w:w="2109" w:type="dxa"/>
            <w:gridSpan w:val="2"/>
          </w:tcPr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</w:tcPr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434560,99</w:t>
            </w:r>
          </w:p>
        </w:tc>
        <w:tc>
          <w:tcPr>
            <w:tcW w:w="2880" w:type="dxa"/>
            <w:gridSpan w:val="3"/>
          </w:tcPr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Квартира</w:t>
            </w:r>
          </w:p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ED6BDA" w:rsidRDefault="00305C75" w:rsidP="006D4203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52</w:t>
            </w:r>
          </w:p>
        </w:tc>
        <w:tc>
          <w:tcPr>
            <w:tcW w:w="1800" w:type="dxa"/>
            <w:gridSpan w:val="2"/>
          </w:tcPr>
          <w:p w:rsidR="00305C75" w:rsidRPr="00ED6BDA" w:rsidRDefault="00305C75" w:rsidP="006D4203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ED6BDA" w:rsidRDefault="00305C75" w:rsidP="00C16817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 xml:space="preserve">Автомобиль легковой – </w:t>
            </w:r>
            <w:r w:rsidRPr="00ED6BDA">
              <w:rPr>
                <w:color w:val="000000"/>
                <w:lang w:val="en-US"/>
              </w:rPr>
              <w:t>Cadillac</w:t>
            </w:r>
            <w:r w:rsidRPr="00ED6BDA">
              <w:rPr>
                <w:color w:val="000000"/>
              </w:rPr>
              <w:t xml:space="preserve"> </w:t>
            </w:r>
            <w:r w:rsidRPr="00ED6BDA">
              <w:rPr>
                <w:color w:val="000000"/>
                <w:lang w:val="en-US"/>
              </w:rPr>
              <w:t>BLS</w:t>
            </w:r>
          </w:p>
          <w:p w:rsidR="00305C75" w:rsidRPr="00ED6BDA" w:rsidRDefault="00305C75" w:rsidP="00C16817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(индивидуальная)</w:t>
            </w:r>
          </w:p>
        </w:tc>
      </w:tr>
      <w:tr w:rsidR="00305C75" w:rsidRPr="006D4203">
        <w:trPr>
          <w:trHeight w:val="58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ED6BDA" w:rsidRDefault="00305C75" w:rsidP="006D4203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186420</w:t>
            </w:r>
            <w:r w:rsidRPr="00ED6BDA">
              <w:rPr>
                <w:color w:val="000000"/>
              </w:rPr>
              <w:t>,</w:t>
            </w:r>
            <w:r>
              <w:rPr>
                <w:color w:val="000000"/>
              </w:rPr>
              <w:t>44</w:t>
            </w:r>
          </w:p>
        </w:tc>
        <w:tc>
          <w:tcPr>
            <w:tcW w:w="2880" w:type="dxa"/>
            <w:gridSpan w:val="3"/>
          </w:tcPr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Квартира</w:t>
            </w:r>
          </w:p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ED6BDA" w:rsidRDefault="00305C75" w:rsidP="006D4203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60</w:t>
            </w:r>
          </w:p>
        </w:tc>
        <w:tc>
          <w:tcPr>
            <w:tcW w:w="1800" w:type="dxa"/>
            <w:gridSpan w:val="2"/>
          </w:tcPr>
          <w:p w:rsidR="00305C75" w:rsidRPr="00ED6BDA" w:rsidRDefault="00305C75" w:rsidP="006D4203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ED6BDA" w:rsidRDefault="00305C75" w:rsidP="00C16817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-</w:t>
            </w:r>
          </w:p>
        </w:tc>
      </w:tr>
      <w:tr w:rsidR="00305C75" w:rsidRPr="006D4203">
        <w:trPr>
          <w:trHeight w:val="98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ED6BDA" w:rsidRDefault="00305C75" w:rsidP="006D4203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ED6BD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ED6BDA" w:rsidRDefault="00305C75" w:rsidP="006D42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800" w:type="dxa"/>
            <w:gridSpan w:val="2"/>
          </w:tcPr>
          <w:p w:rsidR="00305C75" w:rsidRPr="00ED6BDA" w:rsidRDefault="00305C75" w:rsidP="006D42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ED6BD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D4203">
        <w:trPr>
          <w:trHeight w:val="73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ED6BDA" w:rsidRDefault="00305C75" w:rsidP="006D42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Волосатов С.В.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486857,91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6D42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660</w:t>
            </w:r>
          </w:p>
        </w:tc>
        <w:tc>
          <w:tcPr>
            <w:tcW w:w="1800" w:type="dxa"/>
            <w:gridSpan w:val="2"/>
          </w:tcPr>
          <w:p w:rsidR="00305C75" w:rsidRDefault="00305C75" w:rsidP="006D42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Митсубиси Лансер (индивидуальная)</w:t>
            </w:r>
          </w:p>
          <w:p w:rsidR="00305C75" w:rsidRPr="00ED6BD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D4203">
        <w:trPr>
          <w:trHeight w:val="70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D4203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ED6BD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ED6BDA" w:rsidRDefault="00305C75" w:rsidP="000E7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800" w:type="dxa"/>
            <w:gridSpan w:val="2"/>
          </w:tcPr>
          <w:p w:rsidR="00305C75" w:rsidRPr="00ED6BDA" w:rsidRDefault="00305C75" w:rsidP="000E7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D4203">
        <w:trPr>
          <w:trHeight w:val="95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D42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227297,84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ED6BDA" w:rsidRDefault="00305C75" w:rsidP="000E7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800" w:type="dxa"/>
            <w:gridSpan w:val="2"/>
          </w:tcPr>
          <w:p w:rsidR="00305C75" w:rsidRPr="00ED6BDA" w:rsidRDefault="00305C75" w:rsidP="000E7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D4203">
        <w:trPr>
          <w:trHeight w:val="13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D4203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ED6BDA" w:rsidRDefault="00305C75" w:rsidP="000E7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800" w:type="dxa"/>
            <w:gridSpan w:val="2"/>
          </w:tcPr>
          <w:p w:rsidR="00305C75" w:rsidRPr="00ED6BDA" w:rsidRDefault="00305C75" w:rsidP="000E7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D4203">
        <w:trPr>
          <w:trHeight w:val="70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ED6BDA" w:rsidRDefault="00305C75" w:rsidP="006D42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Горнушкин С.А.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 отряда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453149,36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6D42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1674</w:t>
            </w:r>
          </w:p>
        </w:tc>
        <w:tc>
          <w:tcPr>
            <w:tcW w:w="1800" w:type="dxa"/>
            <w:gridSpan w:val="2"/>
          </w:tcPr>
          <w:p w:rsidR="00305C75" w:rsidRDefault="00305C75" w:rsidP="006D42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ED6BD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D4203">
        <w:trPr>
          <w:trHeight w:val="42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D4203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D42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42,0</w:t>
            </w:r>
          </w:p>
        </w:tc>
        <w:tc>
          <w:tcPr>
            <w:tcW w:w="1800" w:type="dxa"/>
            <w:gridSpan w:val="2"/>
          </w:tcPr>
          <w:p w:rsidR="00305C75" w:rsidRDefault="00305C75" w:rsidP="006D42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ED6BD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D4203">
        <w:trPr>
          <w:trHeight w:val="21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D42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120591,03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040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42,0</w:t>
            </w:r>
          </w:p>
        </w:tc>
        <w:tc>
          <w:tcPr>
            <w:tcW w:w="1800" w:type="dxa"/>
            <w:gridSpan w:val="2"/>
          </w:tcPr>
          <w:p w:rsidR="00305C75" w:rsidRDefault="00305C75" w:rsidP="00040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Легковой автомобиль – </w:t>
            </w:r>
          </w:p>
          <w:p w:rsidR="00305C75" w:rsidRPr="0046333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ЗАЗ </w:t>
            </w:r>
            <w:r>
              <w:rPr>
                <w:color w:val="000000"/>
                <w:lang w:val="en-US"/>
              </w:rPr>
              <w:t>C</w:t>
            </w:r>
            <w:r>
              <w:rPr>
                <w:color w:val="000000"/>
              </w:rPr>
              <w:t>Н</w:t>
            </w:r>
            <w:r>
              <w:rPr>
                <w:color w:val="000000"/>
                <w:lang w:val="en-US"/>
              </w:rPr>
              <w:t>ANCE</w:t>
            </w:r>
            <w:r>
              <w:rPr>
                <w:color w:val="000000"/>
              </w:rPr>
              <w:t xml:space="preserve"> (индивидуальная)</w:t>
            </w:r>
          </w:p>
        </w:tc>
      </w:tr>
      <w:tr w:rsidR="00305C75" w:rsidRPr="006D4203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D42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040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42,0</w:t>
            </w:r>
          </w:p>
        </w:tc>
        <w:tc>
          <w:tcPr>
            <w:tcW w:w="1800" w:type="dxa"/>
            <w:gridSpan w:val="2"/>
          </w:tcPr>
          <w:p w:rsidR="00305C75" w:rsidRDefault="00305C75" w:rsidP="00040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ED6BD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D4203">
        <w:trPr>
          <w:trHeight w:val="55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040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2186,50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040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42,0</w:t>
            </w:r>
          </w:p>
        </w:tc>
        <w:tc>
          <w:tcPr>
            <w:tcW w:w="1800" w:type="dxa"/>
            <w:gridSpan w:val="2"/>
          </w:tcPr>
          <w:p w:rsidR="00305C75" w:rsidRDefault="00305C75" w:rsidP="00040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ED6BD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D4203">
        <w:trPr>
          <w:trHeight w:val="245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ED6BDA" w:rsidRDefault="00305C75" w:rsidP="006D42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Голубева И.Л.</w:t>
            </w:r>
          </w:p>
        </w:tc>
        <w:tc>
          <w:tcPr>
            <w:tcW w:w="2109" w:type="dxa"/>
            <w:gridSpan w:val="2"/>
          </w:tcPr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482374,23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Default="00305C75" w:rsidP="006D42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50,80</w:t>
            </w:r>
          </w:p>
        </w:tc>
        <w:tc>
          <w:tcPr>
            <w:tcW w:w="1800" w:type="dxa"/>
            <w:gridSpan w:val="2"/>
          </w:tcPr>
          <w:p w:rsidR="00305C75" w:rsidRDefault="00305C75" w:rsidP="006D42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ED6BD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D4203">
        <w:trPr>
          <w:trHeight w:val="245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D42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Гречко М.С.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432129,08</w:t>
            </w:r>
          </w:p>
        </w:tc>
        <w:tc>
          <w:tcPr>
            <w:tcW w:w="2880" w:type="dxa"/>
            <w:gridSpan w:val="3"/>
          </w:tcPr>
          <w:p w:rsidR="00305C75" w:rsidRPr="00EE6752" w:rsidRDefault="00305C75" w:rsidP="0055180C">
            <w:pPr>
              <w:jc w:val="center"/>
              <w:rPr>
                <w:color w:val="000000"/>
              </w:rPr>
            </w:pPr>
            <w:r w:rsidRPr="00EE6752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EE6752" w:rsidRDefault="00305C75" w:rsidP="00EE67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58,8</w:t>
            </w:r>
          </w:p>
        </w:tc>
        <w:tc>
          <w:tcPr>
            <w:tcW w:w="1800" w:type="dxa"/>
            <w:gridSpan w:val="2"/>
          </w:tcPr>
          <w:p w:rsidR="00305C75" w:rsidRPr="00EE6752" w:rsidRDefault="00305C75" w:rsidP="00EE6752">
            <w:pPr>
              <w:jc w:val="center"/>
              <w:rPr>
                <w:color w:val="000000"/>
              </w:rPr>
            </w:pPr>
            <w:r w:rsidRPr="00EE675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ED6BD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08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759B7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Данилов В.Ю.</w:t>
            </w:r>
          </w:p>
        </w:tc>
        <w:tc>
          <w:tcPr>
            <w:tcW w:w="2109" w:type="dxa"/>
            <w:gridSpan w:val="2"/>
          </w:tcPr>
          <w:p w:rsidR="00305C75" w:rsidRPr="00F759B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</w:tcPr>
          <w:p w:rsidR="00305C75" w:rsidRPr="00F759B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407883,84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F759B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(совместная)</w:t>
            </w:r>
          </w:p>
        </w:tc>
        <w:tc>
          <w:tcPr>
            <w:tcW w:w="1080" w:type="dxa"/>
          </w:tcPr>
          <w:p w:rsidR="00305C75" w:rsidRPr="00F759B7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49,8</w:t>
            </w:r>
          </w:p>
        </w:tc>
        <w:tc>
          <w:tcPr>
            <w:tcW w:w="1800" w:type="dxa"/>
            <w:gridSpan w:val="2"/>
          </w:tcPr>
          <w:p w:rsidR="00305C75" w:rsidRPr="00F759B7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F759B7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- Тойота Карина (индивидуальная)</w:t>
            </w:r>
          </w:p>
        </w:tc>
      </w:tr>
      <w:tr w:rsidR="00305C75" w:rsidRPr="00607B1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F759B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(совместная)</w:t>
            </w:r>
          </w:p>
        </w:tc>
        <w:tc>
          <w:tcPr>
            <w:tcW w:w="1080" w:type="dxa"/>
          </w:tcPr>
          <w:p w:rsidR="00305C75" w:rsidRPr="00F759B7" w:rsidRDefault="00305C75" w:rsidP="00526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49,8</w:t>
            </w:r>
          </w:p>
        </w:tc>
        <w:tc>
          <w:tcPr>
            <w:tcW w:w="1800" w:type="dxa"/>
            <w:gridSpan w:val="2"/>
          </w:tcPr>
          <w:p w:rsidR="00305C75" w:rsidRPr="00F759B7" w:rsidRDefault="00305C75" w:rsidP="00526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Добронравов В.В.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466559,22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B07A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800" w:type="dxa"/>
            <w:gridSpan w:val="2"/>
          </w:tcPr>
          <w:p w:rsidR="00305C75" w:rsidRDefault="00305C75" w:rsidP="00B07A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Тойота Королла (индивидуальная)</w:t>
            </w:r>
          </w:p>
        </w:tc>
      </w:tr>
      <w:tr w:rsidR="00305C75" w:rsidRPr="00607B10">
        <w:trPr>
          <w:trHeight w:val="46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526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800" w:type="dxa"/>
            <w:gridSpan w:val="2"/>
          </w:tcPr>
          <w:p w:rsidR="00305C75" w:rsidRDefault="00305C75" w:rsidP="00526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4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Евстигнеева Н.А.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441921,25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526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1068</w:t>
            </w:r>
          </w:p>
        </w:tc>
        <w:tc>
          <w:tcPr>
            <w:tcW w:w="1800" w:type="dxa"/>
            <w:gridSpan w:val="2"/>
          </w:tcPr>
          <w:p w:rsidR="00305C75" w:rsidRDefault="00305C75" w:rsidP="00526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526BD0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 w:rsidP="00526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26,7</w:t>
            </w:r>
          </w:p>
        </w:tc>
        <w:tc>
          <w:tcPr>
            <w:tcW w:w="1800" w:type="dxa"/>
            <w:gridSpan w:val="2"/>
          </w:tcPr>
          <w:p w:rsidR="00305C75" w:rsidRDefault="00305C75" w:rsidP="00526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8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526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73,5</w:t>
            </w:r>
          </w:p>
        </w:tc>
        <w:tc>
          <w:tcPr>
            <w:tcW w:w="1800" w:type="dxa"/>
            <w:gridSpan w:val="2"/>
          </w:tcPr>
          <w:p w:rsidR="00305C75" w:rsidRDefault="00305C75" w:rsidP="00526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19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1242252</w:t>
            </w: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  <w:vMerge w:val="restart"/>
          </w:tcPr>
          <w:p w:rsidR="00305C75" w:rsidRDefault="00305C75" w:rsidP="00526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26,7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526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Хендэ элантра (индивидуальная)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7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526BD0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526BD0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232788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Легковой автомобиль – Ссанг Йонг рекстон </w:t>
            </w:r>
            <w:r>
              <w:rPr>
                <w:color w:val="000000"/>
                <w:lang w:val="en-US"/>
              </w:rPr>
              <w:t>II</w:t>
            </w:r>
            <w:r>
              <w:rPr>
                <w:color w:val="000000"/>
              </w:rPr>
              <w:t xml:space="preserve"> (индивидуальная)</w:t>
            </w:r>
          </w:p>
        </w:tc>
      </w:tr>
      <w:tr w:rsidR="00305C75" w:rsidRPr="00607B10">
        <w:trPr>
          <w:trHeight w:val="54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681D9A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Едигарьев Р.В.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681D9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  <w:vMerge w:val="restart"/>
          </w:tcPr>
          <w:p w:rsidR="00305C75" w:rsidRPr="00681D9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503150,99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305C75" w:rsidRPr="00681D9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681D9A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1937</w:t>
            </w:r>
          </w:p>
        </w:tc>
        <w:tc>
          <w:tcPr>
            <w:tcW w:w="1800" w:type="dxa"/>
            <w:gridSpan w:val="2"/>
          </w:tcPr>
          <w:p w:rsidR="00305C75" w:rsidRPr="00681D9A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681D9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– ГАЗ 3110 (индивидуальная)</w:t>
            </w:r>
          </w:p>
        </w:tc>
      </w:tr>
      <w:tr w:rsidR="00305C75" w:rsidRPr="00607B10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681D9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0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53,5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681D9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9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299763,49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(индивидуальная)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11,1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81D9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8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53,5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81D9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EE2384" w:rsidRDefault="00305C75" w:rsidP="00607B10">
            <w:pPr>
              <w:rPr>
                <w:color w:val="000000"/>
              </w:rPr>
            </w:pPr>
            <w:r w:rsidRPr="00EE2384">
              <w:rPr>
                <w:color w:val="000000"/>
              </w:rPr>
              <w:t>Жук А.Ю.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  <w:vMerge w:val="restart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687156,09</w:t>
            </w:r>
          </w:p>
        </w:tc>
        <w:tc>
          <w:tcPr>
            <w:tcW w:w="2880" w:type="dxa"/>
            <w:gridSpan w:val="3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Квартира</w:t>
            </w:r>
          </w:p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EE2384" w:rsidRDefault="00305C75" w:rsidP="00D05149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80</w:t>
            </w:r>
          </w:p>
        </w:tc>
        <w:tc>
          <w:tcPr>
            <w:tcW w:w="1800" w:type="dxa"/>
            <w:gridSpan w:val="2"/>
          </w:tcPr>
          <w:p w:rsidR="00305C75" w:rsidRPr="00EE2384" w:rsidRDefault="00305C75" w:rsidP="00D05149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России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EE2384" w:rsidRDefault="00305C75" w:rsidP="00C16817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EE2384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Квартира</w:t>
            </w:r>
          </w:p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EE2384" w:rsidRDefault="00305C75" w:rsidP="00D05149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30</w:t>
            </w:r>
          </w:p>
        </w:tc>
        <w:tc>
          <w:tcPr>
            <w:tcW w:w="1800" w:type="dxa"/>
            <w:gridSpan w:val="2"/>
          </w:tcPr>
          <w:p w:rsidR="00305C75" w:rsidRPr="00EE2384" w:rsidRDefault="00305C75" w:rsidP="00D05149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России</w:t>
            </w:r>
          </w:p>
        </w:tc>
        <w:tc>
          <w:tcPr>
            <w:tcW w:w="2251" w:type="dxa"/>
            <w:gridSpan w:val="2"/>
            <w:vMerge/>
          </w:tcPr>
          <w:p w:rsidR="00305C75" w:rsidRPr="00EE2384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EE2384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Квартира</w:t>
            </w:r>
          </w:p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EE2384" w:rsidRDefault="00305C75" w:rsidP="00D05149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28</w:t>
            </w:r>
          </w:p>
        </w:tc>
        <w:tc>
          <w:tcPr>
            <w:tcW w:w="1800" w:type="dxa"/>
            <w:gridSpan w:val="2"/>
          </w:tcPr>
          <w:p w:rsidR="00305C75" w:rsidRPr="00EE2384" w:rsidRDefault="00305C75" w:rsidP="00D05149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России</w:t>
            </w:r>
          </w:p>
        </w:tc>
        <w:tc>
          <w:tcPr>
            <w:tcW w:w="2251" w:type="dxa"/>
            <w:gridSpan w:val="2"/>
            <w:vMerge/>
          </w:tcPr>
          <w:p w:rsidR="00305C75" w:rsidRPr="00EE2384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EE2384" w:rsidRDefault="00305C75" w:rsidP="00607B10">
            <w:pPr>
              <w:rPr>
                <w:color w:val="000000"/>
              </w:rPr>
            </w:pPr>
            <w:r w:rsidRPr="00EE2384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206406,20</w:t>
            </w:r>
          </w:p>
        </w:tc>
        <w:tc>
          <w:tcPr>
            <w:tcW w:w="2880" w:type="dxa"/>
            <w:gridSpan w:val="3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Квартира</w:t>
            </w:r>
          </w:p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EE2384" w:rsidRDefault="00305C75" w:rsidP="00D05149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28</w:t>
            </w:r>
          </w:p>
        </w:tc>
        <w:tc>
          <w:tcPr>
            <w:tcW w:w="1800" w:type="dxa"/>
            <w:gridSpan w:val="2"/>
          </w:tcPr>
          <w:p w:rsidR="00305C75" w:rsidRPr="00EE2384" w:rsidRDefault="00305C75" w:rsidP="00D05149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России</w:t>
            </w:r>
          </w:p>
        </w:tc>
        <w:tc>
          <w:tcPr>
            <w:tcW w:w="2251" w:type="dxa"/>
            <w:gridSpan w:val="2"/>
          </w:tcPr>
          <w:p w:rsidR="00305C75" w:rsidRPr="00EE2384" w:rsidRDefault="00305C75" w:rsidP="00C16817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Автомобиль легковой-</w:t>
            </w:r>
          </w:p>
          <w:p w:rsidR="00305C75" w:rsidRPr="00EE2384" w:rsidRDefault="00305C75" w:rsidP="00C16817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Дэу Нексия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EE2384" w:rsidRDefault="00305C75" w:rsidP="00607B10">
            <w:pPr>
              <w:rPr>
                <w:color w:val="000000"/>
              </w:rPr>
            </w:pPr>
            <w:r w:rsidRPr="00EE2384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EE2384" w:rsidRDefault="00305C75" w:rsidP="00D05149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28</w:t>
            </w:r>
          </w:p>
        </w:tc>
        <w:tc>
          <w:tcPr>
            <w:tcW w:w="1800" w:type="dxa"/>
            <w:gridSpan w:val="2"/>
          </w:tcPr>
          <w:p w:rsidR="00305C75" w:rsidRPr="00EE2384" w:rsidRDefault="00305C75" w:rsidP="00D05149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EE238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18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9F6E43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Журавлев В.В.</w:t>
            </w:r>
          </w:p>
        </w:tc>
        <w:tc>
          <w:tcPr>
            <w:tcW w:w="2109" w:type="dxa"/>
            <w:gridSpan w:val="2"/>
          </w:tcPr>
          <w:p w:rsidR="00305C75" w:rsidRPr="009F6E4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</w:tcPr>
          <w:p w:rsidR="00305C75" w:rsidRPr="009F6E4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465629,15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9F6E4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9F6E43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27,4</w:t>
            </w:r>
          </w:p>
        </w:tc>
        <w:tc>
          <w:tcPr>
            <w:tcW w:w="1800" w:type="dxa"/>
            <w:gridSpan w:val="2"/>
          </w:tcPr>
          <w:p w:rsidR="00305C75" w:rsidRPr="009F6E43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– Шевроле-Клан (Лачетти) (индивидуальная)</w:t>
            </w:r>
          </w:p>
          <w:p w:rsidR="00305C75" w:rsidRPr="009F6E43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72233,00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27,4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7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27,4</w:t>
            </w:r>
          </w:p>
        </w:tc>
        <w:tc>
          <w:tcPr>
            <w:tcW w:w="1800" w:type="dxa"/>
            <w:gridSpan w:val="2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E6455" w:rsidRDefault="00305C75" w:rsidP="00607B10">
            <w:pPr>
              <w:rPr>
                <w:color w:val="000000"/>
              </w:rPr>
            </w:pPr>
            <w:r w:rsidRPr="00FE6455">
              <w:rPr>
                <w:color w:val="000000"/>
              </w:rPr>
              <w:t>Закиров Р. Ф.</w:t>
            </w:r>
          </w:p>
        </w:tc>
        <w:tc>
          <w:tcPr>
            <w:tcW w:w="2109" w:type="dxa"/>
            <w:gridSpan w:val="2"/>
          </w:tcPr>
          <w:p w:rsidR="00305C75" w:rsidRPr="00FE6455" w:rsidRDefault="00305C75" w:rsidP="0055180C">
            <w:pPr>
              <w:jc w:val="center"/>
              <w:rPr>
                <w:color w:val="000000"/>
              </w:rPr>
            </w:pPr>
            <w:r w:rsidRPr="00FE6455"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</w:tcPr>
          <w:p w:rsidR="00305C75" w:rsidRPr="00FE645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509833,10</w:t>
            </w:r>
          </w:p>
        </w:tc>
        <w:tc>
          <w:tcPr>
            <w:tcW w:w="2880" w:type="dxa"/>
            <w:gridSpan w:val="3"/>
          </w:tcPr>
          <w:p w:rsidR="00305C75" w:rsidRPr="00FE6455" w:rsidRDefault="00305C75" w:rsidP="0055180C">
            <w:pPr>
              <w:jc w:val="center"/>
              <w:rPr>
                <w:color w:val="000000"/>
              </w:rPr>
            </w:pPr>
            <w:r w:rsidRPr="00FE6455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FE645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53,38</w:t>
            </w:r>
          </w:p>
        </w:tc>
        <w:tc>
          <w:tcPr>
            <w:tcW w:w="1800" w:type="dxa"/>
            <w:gridSpan w:val="2"/>
          </w:tcPr>
          <w:p w:rsidR="00305C75" w:rsidRPr="00FE6455" w:rsidRDefault="00305C75" w:rsidP="00D05149">
            <w:pPr>
              <w:jc w:val="center"/>
              <w:rPr>
                <w:color w:val="000000"/>
              </w:rPr>
            </w:pPr>
            <w:r w:rsidRPr="00FE645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FE6455" w:rsidRDefault="00305C75" w:rsidP="00C16817">
            <w:pPr>
              <w:jc w:val="center"/>
              <w:rPr>
                <w:color w:val="000000"/>
              </w:rPr>
            </w:pPr>
            <w:r w:rsidRPr="00FE6455">
              <w:rPr>
                <w:color w:val="000000"/>
              </w:rPr>
              <w:t>Автомобиль легковой-</w:t>
            </w:r>
          </w:p>
          <w:p w:rsidR="00305C75" w:rsidRPr="00FE6455" w:rsidRDefault="00305C75" w:rsidP="00C16817">
            <w:pPr>
              <w:jc w:val="center"/>
              <w:rPr>
                <w:color w:val="000000"/>
              </w:rPr>
            </w:pPr>
            <w:r w:rsidRPr="00FE6455">
              <w:rPr>
                <w:color w:val="000000"/>
              </w:rPr>
              <w:t>Тойота Опа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E6455" w:rsidRDefault="00305C75" w:rsidP="00607B10">
            <w:pPr>
              <w:rPr>
                <w:color w:val="000000"/>
              </w:rPr>
            </w:pPr>
            <w:r w:rsidRPr="00FE6455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FE645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FE645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989000,00</w:t>
            </w:r>
          </w:p>
        </w:tc>
        <w:tc>
          <w:tcPr>
            <w:tcW w:w="2880" w:type="dxa"/>
            <w:gridSpan w:val="3"/>
          </w:tcPr>
          <w:p w:rsidR="00305C75" w:rsidRPr="00FE6455" w:rsidRDefault="00305C75" w:rsidP="0055180C">
            <w:pPr>
              <w:jc w:val="center"/>
              <w:rPr>
                <w:color w:val="000000"/>
              </w:rPr>
            </w:pPr>
            <w:r w:rsidRPr="00FE6455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FE645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53,38</w:t>
            </w:r>
          </w:p>
        </w:tc>
        <w:tc>
          <w:tcPr>
            <w:tcW w:w="1800" w:type="dxa"/>
            <w:gridSpan w:val="2"/>
          </w:tcPr>
          <w:p w:rsidR="00305C75" w:rsidRPr="00FE6455" w:rsidRDefault="00305C75" w:rsidP="00D05149">
            <w:pPr>
              <w:jc w:val="center"/>
              <w:rPr>
                <w:color w:val="000000"/>
              </w:rPr>
            </w:pPr>
            <w:r w:rsidRPr="00FE645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FE6455" w:rsidRDefault="00305C75" w:rsidP="00C16817">
            <w:pPr>
              <w:jc w:val="center"/>
              <w:rPr>
                <w:color w:val="000000"/>
              </w:rPr>
            </w:pPr>
            <w:r w:rsidRPr="00FE6455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E6455" w:rsidRDefault="00305C75" w:rsidP="00607B10">
            <w:pPr>
              <w:rPr>
                <w:color w:val="000000"/>
              </w:rPr>
            </w:pPr>
            <w:r w:rsidRPr="00FE6455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FE6455" w:rsidRDefault="00305C75" w:rsidP="0055180C">
            <w:pPr>
              <w:jc w:val="center"/>
              <w:rPr>
                <w:color w:val="000000"/>
              </w:rPr>
            </w:pPr>
            <w:r w:rsidRPr="00FE6455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FE6455" w:rsidRDefault="00305C75" w:rsidP="0055180C">
            <w:pPr>
              <w:jc w:val="center"/>
              <w:rPr>
                <w:color w:val="000000"/>
              </w:rPr>
            </w:pPr>
            <w:r w:rsidRPr="00FE6455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FE6455" w:rsidRDefault="00305C75" w:rsidP="0055180C">
            <w:pPr>
              <w:jc w:val="center"/>
              <w:rPr>
                <w:color w:val="000000"/>
              </w:rPr>
            </w:pPr>
            <w:r w:rsidRPr="00FE6455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FE645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53,38</w:t>
            </w:r>
          </w:p>
        </w:tc>
        <w:tc>
          <w:tcPr>
            <w:tcW w:w="1800" w:type="dxa"/>
            <w:gridSpan w:val="2"/>
          </w:tcPr>
          <w:p w:rsidR="00305C75" w:rsidRPr="00FE6455" w:rsidRDefault="00305C75" w:rsidP="00D05149">
            <w:pPr>
              <w:jc w:val="center"/>
              <w:rPr>
                <w:color w:val="000000"/>
              </w:rPr>
            </w:pPr>
            <w:r w:rsidRPr="00FE645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FE6455" w:rsidRDefault="00305C75" w:rsidP="00C16817">
            <w:pPr>
              <w:jc w:val="center"/>
              <w:rPr>
                <w:color w:val="000000"/>
              </w:rPr>
            </w:pPr>
            <w:r w:rsidRPr="00FE6455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E6455" w:rsidRDefault="00305C75" w:rsidP="00607B10">
            <w:pPr>
              <w:rPr>
                <w:color w:val="000000"/>
              </w:rPr>
            </w:pPr>
            <w:r w:rsidRPr="00FE6455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FE645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FE6455" w:rsidRDefault="00305C75" w:rsidP="0055180C">
            <w:pPr>
              <w:jc w:val="center"/>
              <w:rPr>
                <w:color w:val="000000"/>
              </w:rPr>
            </w:pPr>
            <w:r w:rsidRPr="00FE6455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FE6455" w:rsidRDefault="00305C75" w:rsidP="0055180C">
            <w:pPr>
              <w:jc w:val="center"/>
              <w:rPr>
                <w:color w:val="000000"/>
              </w:rPr>
            </w:pPr>
            <w:r w:rsidRPr="00FE6455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FE645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53,38</w:t>
            </w:r>
          </w:p>
        </w:tc>
        <w:tc>
          <w:tcPr>
            <w:tcW w:w="1800" w:type="dxa"/>
            <w:gridSpan w:val="2"/>
          </w:tcPr>
          <w:p w:rsidR="00305C75" w:rsidRPr="00FE6455" w:rsidRDefault="00305C75" w:rsidP="00D05149">
            <w:pPr>
              <w:jc w:val="center"/>
              <w:rPr>
                <w:color w:val="000000"/>
              </w:rPr>
            </w:pPr>
            <w:r w:rsidRPr="00FE645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FE6455" w:rsidRDefault="00305C75" w:rsidP="00C16817">
            <w:pPr>
              <w:jc w:val="center"/>
              <w:rPr>
                <w:color w:val="000000"/>
              </w:rPr>
            </w:pPr>
            <w:r w:rsidRPr="00FE6455">
              <w:rPr>
                <w:color w:val="000000"/>
              </w:rPr>
              <w:t>-</w:t>
            </w:r>
          </w:p>
        </w:tc>
      </w:tr>
      <w:tr w:rsidR="00305C75" w:rsidRPr="006D4203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C449C2" w:rsidRDefault="00305C75" w:rsidP="006D4203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Иваница О.Е.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  <w:vMerge w:val="restart"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501201,69</w:t>
            </w:r>
          </w:p>
        </w:tc>
        <w:tc>
          <w:tcPr>
            <w:tcW w:w="2880" w:type="dxa"/>
            <w:gridSpan w:val="3"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Квартира</w:t>
            </w:r>
          </w:p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C449C2" w:rsidRDefault="00305C75" w:rsidP="006D4203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29,4</w:t>
            </w:r>
          </w:p>
        </w:tc>
        <w:tc>
          <w:tcPr>
            <w:tcW w:w="1800" w:type="dxa"/>
            <w:gridSpan w:val="2"/>
          </w:tcPr>
          <w:p w:rsidR="00305C75" w:rsidRPr="00C449C2" w:rsidRDefault="00305C75" w:rsidP="006D4203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C449C2" w:rsidRDefault="00305C75" w:rsidP="00C16817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Автомобиль легковой – ТАЙОТА Аурис</w:t>
            </w:r>
          </w:p>
          <w:p w:rsidR="00305C75" w:rsidRPr="00C449C2" w:rsidRDefault="00305C75" w:rsidP="00C16817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(индивидуальная)</w:t>
            </w:r>
          </w:p>
        </w:tc>
      </w:tr>
      <w:tr w:rsidR="00305C75" w:rsidRPr="006D4203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6D4203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Квартира</w:t>
            </w:r>
          </w:p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C449C2" w:rsidRDefault="00305C75" w:rsidP="006D4203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29,4</w:t>
            </w:r>
          </w:p>
        </w:tc>
        <w:tc>
          <w:tcPr>
            <w:tcW w:w="1800" w:type="dxa"/>
            <w:gridSpan w:val="2"/>
          </w:tcPr>
          <w:p w:rsidR="00305C75" w:rsidRPr="00C449C2" w:rsidRDefault="00305C75" w:rsidP="006D4203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D4203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C449C2" w:rsidRDefault="00305C75" w:rsidP="006D4203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115600,00</w:t>
            </w:r>
          </w:p>
        </w:tc>
        <w:tc>
          <w:tcPr>
            <w:tcW w:w="2880" w:type="dxa"/>
            <w:gridSpan w:val="3"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Квартира</w:t>
            </w:r>
          </w:p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C449C2" w:rsidRDefault="00305C75" w:rsidP="006D4203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29,4</w:t>
            </w:r>
          </w:p>
        </w:tc>
        <w:tc>
          <w:tcPr>
            <w:tcW w:w="1800" w:type="dxa"/>
            <w:gridSpan w:val="2"/>
          </w:tcPr>
          <w:p w:rsidR="00305C75" w:rsidRPr="00C449C2" w:rsidRDefault="00305C75" w:rsidP="006D4203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9B4261" w:rsidRDefault="00305C75" w:rsidP="00C16817">
            <w:pPr>
              <w:jc w:val="center"/>
              <w:rPr>
                <w:color w:val="000000"/>
              </w:rPr>
            </w:pPr>
            <w:r w:rsidRPr="009B4261">
              <w:rPr>
                <w:color w:val="000000"/>
              </w:rPr>
              <w:t>-</w:t>
            </w:r>
          </w:p>
        </w:tc>
      </w:tr>
      <w:tr w:rsidR="00305C75" w:rsidRPr="006D4203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C449C2" w:rsidRDefault="00305C75" w:rsidP="006D420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Квартира</w:t>
            </w:r>
          </w:p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C449C2" w:rsidRDefault="00305C75" w:rsidP="006D4203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29,4</w:t>
            </w:r>
          </w:p>
        </w:tc>
        <w:tc>
          <w:tcPr>
            <w:tcW w:w="1800" w:type="dxa"/>
            <w:gridSpan w:val="2"/>
          </w:tcPr>
          <w:p w:rsidR="00305C75" w:rsidRPr="00C449C2" w:rsidRDefault="00305C75" w:rsidP="006D4203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9B4261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D4203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449C2" w:rsidRDefault="00305C75" w:rsidP="006D4203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Квартира</w:t>
            </w:r>
          </w:p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C449C2" w:rsidRDefault="00305C75" w:rsidP="006D4203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29,4</w:t>
            </w:r>
          </w:p>
        </w:tc>
        <w:tc>
          <w:tcPr>
            <w:tcW w:w="1800" w:type="dxa"/>
            <w:gridSpan w:val="2"/>
          </w:tcPr>
          <w:p w:rsidR="00305C75" w:rsidRPr="00C449C2" w:rsidRDefault="00305C75" w:rsidP="006D4203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9B4261" w:rsidRDefault="00305C75" w:rsidP="00C16817">
            <w:pPr>
              <w:jc w:val="center"/>
              <w:rPr>
                <w:color w:val="000000"/>
              </w:rPr>
            </w:pPr>
            <w:r w:rsidRPr="009B4261">
              <w:rPr>
                <w:color w:val="000000"/>
              </w:rPr>
              <w:t>-</w:t>
            </w:r>
          </w:p>
        </w:tc>
      </w:tr>
      <w:tr w:rsidR="00305C75" w:rsidRPr="00E1668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92E2B" w:rsidRDefault="00305C75" w:rsidP="00E16680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Ильин С.А.</w:t>
            </w:r>
          </w:p>
        </w:tc>
        <w:tc>
          <w:tcPr>
            <w:tcW w:w="2109" w:type="dxa"/>
            <w:gridSpan w:val="2"/>
          </w:tcPr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</w:tcPr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707646,92</w:t>
            </w:r>
          </w:p>
        </w:tc>
        <w:tc>
          <w:tcPr>
            <w:tcW w:w="2880" w:type="dxa"/>
            <w:gridSpan w:val="3"/>
          </w:tcPr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Квартира</w:t>
            </w:r>
          </w:p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292E2B" w:rsidRDefault="00305C75" w:rsidP="00E16680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57,3</w:t>
            </w:r>
          </w:p>
        </w:tc>
        <w:tc>
          <w:tcPr>
            <w:tcW w:w="1800" w:type="dxa"/>
            <w:gridSpan w:val="2"/>
          </w:tcPr>
          <w:p w:rsidR="00305C75" w:rsidRPr="00292E2B" w:rsidRDefault="00305C75" w:rsidP="00E16680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9B4261" w:rsidRDefault="00305C75" w:rsidP="00C16817">
            <w:pPr>
              <w:jc w:val="center"/>
              <w:rPr>
                <w:color w:val="000000"/>
              </w:rPr>
            </w:pPr>
            <w:r w:rsidRPr="009B4261">
              <w:rPr>
                <w:color w:val="000000"/>
              </w:rPr>
              <w:t xml:space="preserve">Автомобиль легковой – </w:t>
            </w:r>
            <w:r w:rsidRPr="009B4261">
              <w:rPr>
                <w:color w:val="000000"/>
                <w:lang w:val="en-US"/>
              </w:rPr>
              <w:t>RENAULT</w:t>
            </w:r>
            <w:r w:rsidRPr="009B4261">
              <w:rPr>
                <w:color w:val="000000"/>
              </w:rPr>
              <w:t xml:space="preserve"> </w:t>
            </w:r>
            <w:r w:rsidRPr="009B4261">
              <w:rPr>
                <w:color w:val="000000"/>
                <w:lang w:val="en-US"/>
              </w:rPr>
              <w:t>SR</w:t>
            </w:r>
          </w:p>
          <w:p w:rsidR="00305C75" w:rsidRPr="009B4261" w:rsidRDefault="00305C75" w:rsidP="00C16817">
            <w:pPr>
              <w:jc w:val="center"/>
              <w:rPr>
                <w:color w:val="000000"/>
              </w:rPr>
            </w:pPr>
            <w:r w:rsidRPr="009B4261">
              <w:rPr>
                <w:color w:val="000000"/>
              </w:rPr>
              <w:t>(индивидуальная)</w:t>
            </w:r>
          </w:p>
        </w:tc>
      </w:tr>
      <w:tr w:rsidR="00305C75" w:rsidRPr="00E1668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292E2B" w:rsidRDefault="00305C75" w:rsidP="00E16680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292E2B" w:rsidRDefault="00305C75" w:rsidP="0055180C">
            <w:pPr>
              <w:jc w:val="center"/>
              <w:rPr>
                <w:color w:val="000000"/>
                <w:lang w:val="en-US"/>
              </w:rPr>
            </w:pPr>
            <w:r w:rsidRPr="00292E2B">
              <w:rPr>
                <w:color w:val="000000"/>
              </w:rPr>
              <w:t>27</w:t>
            </w:r>
            <w:r w:rsidRPr="00292E2B">
              <w:rPr>
                <w:color w:val="000000"/>
                <w:lang w:val="en-US"/>
              </w:rPr>
              <w:t>8411</w:t>
            </w:r>
            <w:r>
              <w:rPr>
                <w:color w:val="000000"/>
              </w:rPr>
              <w:t>,</w:t>
            </w:r>
            <w:r w:rsidRPr="00292E2B">
              <w:rPr>
                <w:color w:val="000000"/>
                <w:lang w:val="en-US"/>
              </w:rPr>
              <w:t>68</w:t>
            </w:r>
          </w:p>
        </w:tc>
        <w:tc>
          <w:tcPr>
            <w:tcW w:w="2880" w:type="dxa"/>
            <w:gridSpan w:val="3"/>
          </w:tcPr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Земельный участок</w:t>
            </w:r>
          </w:p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292E2B" w:rsidRDefault="00305C75" w:rsidP="00E16680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1849</w:t>
            </w:r>
          </w:p>
        </w:tc>
        <w:tc>
          <w:tcPr>
            <w:tcW w:w="1800" w:type="dxa"/>
            <w:gridSpan w:val="2"/>
          </w:tcPr>
          <w:p w:rsidR="00305C75" w:rsidRPr="00292E2B" w:rsidRDefault="00305C75" w:rsidP="00E16680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9B4261" w:rsidRDefault="00305C75" w:rsidP="00C16817">
            <w:pPr>
              <w:jc w:val="center"/>
              <w:rPr>
                <w:color w:val="000000"/>
              </w:rPr>
            </w:pPr>
            <w:r w:rsidRPr="009B4261">
              <w:rPr>
                <w:color w:val="000000"/>
              </w:rPr>
              <w:t>-</w:t>
            </w:r>
          </w:p>
        </w:tc>
      </w:tr>
      <w:tr w:rsidR="00305C75" w:rsidRPr="00E1668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E16680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Жилой дом</w:t>
            </w:r>
          </w:p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292E2B" w:rsidRDefault="00305C75" w:rsidP="00E16680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30,9</w:t>
            </w:r>
          </w:p>
        </w:tc>
        <w:tc>
          <w:tcPr>
            <w:tcW w:w="1800" w:type="dxa"/>
            <w:gridSpan w:val="2"/>
          </w:tcPr>
          <w:p w:rsidR="00305C75" w:rsidRPr="00292E2B" w:rsidRDefault="00305C75" w:rsidP="00E16680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E1668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E16680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Квартира</w:t>
            </w:r>
          </w:p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292E2B" w:rsidRDefault="00305C75" w:rsidP="00E16680">
            <w:pPr>
              <w:jc w:val="center"/>
              <w:rPr>
                <w:color w:val="000000"/>
                <w:lang w:val="en-US"/>
              </w:rPr>
            </w:pPr>
            <w:r w:rsidRPr="00292E2B">
              <w:rPr>
                <w:color w:val="000000"/>
                <w:lang w:val="en-US"/>
              </w:rPr>
              <w:t>57.3</w:t>
            </w:r>
          </w:p>
        </w:tc>
        <w:tc>
          <w:tcPr>
            <w:tcW w:w="1800" w:type="dxa"/>
            <w:gridSpan w:val="2"/>
          </w:tcPr>
          <w:p w:rsidR="00305C75" w:rsidRPr="00292E2B" w:rsidRDefault="00305C75" w:rsidP="00E16680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E1668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E16680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Баня</w:t>
            </w:r>
          </w:p>
          <w:p w:rsidR="00305C75" w:rsidRPr="00292E2B" w:rsidRDefault="00305C75" w:rsidP="0055180C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292E2B" w:rsidRDefault="00305C75" w:rsidP="00E1668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</w:p>
        </w:tc>
        <w:tc>
          <w:tcPr>
            <w:tcW w:w="1800" w:type="dxa"/>
            <w:gridSpan w:val="2"/>
          </w:tcPr>
          <w:p w:rsidR="00305C75" w:rsidRPr="00292E2B" w:rsidRDefault="00305C75" w:rsidP="00E16680">
            <w:pPr>
              <w:jc w:val="center"/>
              <w:rPr>
                <w:color w:val="000000"/>
              </w:rPr>
            </w:pPr>
            <w:r w:rsidRPr="00292E2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E1668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449C2" w:rsidRDefault="00305C75" w:rsidP="00E16680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Квартира</w:t>
            </w:r>
          </w:p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C449C2" w:rsidRDefault="00305C75" w:rsidP="00E16680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  <w:lang w:val="en-US"/>
              </w:rPr>
              <w:t>57.</w:t>
            </w:r>
            <w:r w:rsidRPr="00C449C2">
              <w:rPr>
                <w:color w:val="000000"/>
              </w:rPr>
              <w:t>3</w:t>
            </w:r>
          </w:p>
        </w:tc>
        <w:tc>
          <w:tcPr>
            <w:tcW w:w="1800" w:type="dxa"/>
            <w:gridSpan w:val="2"/>
          </w:tcPr>
          <w:p w:rsidR="00305C75" w:rsidRPr="00C449C2" w:rsidRDefault="00305C75" w:rsidP="00E16680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9B4261" w:rsidRDefault="00305C75" w:rsidP="00C16817">
            <w:pPr>
              <w:jc w:val="center"/>
              <w:rPr>
                <w:color w:val="000000"/>
              </w:rPr>
            </w:pPr>
            <w:r w:rsidRPr="009B4261">
              <w:rPr>
                <w:color w:val="000000"/>
              </w:rPr>
              <w:t>-</w:t>
            </w:r>
          </w:p>
        </w:tc>
      </w:tr>
      <w:tr w:rsidR="00305C75" w:rsidRPr="00E1668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449C2" w:rsidRDefault="00305C75" w:rsidP="00E16680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Квартира</w:t>
            </w:r>
          </w:p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C449C2" w:rsidRDefault="00305C75" w:rsidP="00E16680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  <w:lang w:val="en-US"/>
              </w:rPr>
              <w:t>57</w:t>
            </w:r>
            <w:r w:rsidRPr="00C449C2">
              <w:rPr>
                <w:color w:val="000000"/>
              </w:rPr>
              <w:t>,3</w:t>
            </w:r>
          </w:p>
        </w:tc>
        <w:tc>
          <w:tcPr>
            <w:tcW w:w="1800" w:type="dxa"/>
            <w:gridSpan w:val="2"/>
          </w:tcPr>
          <w:p w:rsidR="00305C75" w:rsidRPr="00C449C2" w:rsidRDefault="00305C75" w:rsidP="00E16680">
            <w:pPr>
              <w:jc w:val="center"/>
              <w:rPr>
                <w:color w:val="000000"/>
              </w:rPr>
            </w:pPr>
            <w:r w:rsidRPr="00C449C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9B4261" w:rsidRDefault="00305C75" w:rsidP="00C16817">
            <w:pPr>
              <w:jc w:val="center"/>
              <w:rPr>
                <w:color w:val="000000"/>
              </w:rPr>
            </w:pPr>
            <w:r w:rsidRPr="009B4261"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69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C449C2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Коноплев С.В.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  <w:vMerge w:val="restart"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477826,70</w:t>
            </w:r>
          </w:p>
        </w:tc>
        <w:tc>
          <w:tcPr>
            <w:tcW w:w="2880" w:type="dxa"/>
            <w:gridSpan w:val="3"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D405A7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1502</w:t>
            </w:r>
          </w:p>
        </w:tc>
        <w:tc>
          <w:tcPr>
            <w:tcW w:w="1800" w:type="dxa"/>
            <w:gridSpan w:val="2"/>
          </w:tcPr>
          <w:p w:rsidR="00305C75" w:rsidRPr="00C449C2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21150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  <w:p w:rsidR="00305C75" w:rsidRPr="00D405A7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E16680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  <w:vMerge w:val="restart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66,30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E16680">
        <w:trPr>
          <w:trHeight w:val="108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E16680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E16680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E16680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ГАЗ 33021</w:t>
            </w:r>
          </w:p>
          <w:p w:rsidR="00305C75" w:rsidRPr="00D405A7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</w:tr>
      <w:tr w:rsidR="00305C75" w:rsidRPr="00E1668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467841,02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66,30</w:t>
            </w:r>
          </w:p>
        </w:tc>
        <w:tc>
          <w:tcPr>
            <w:tcW w:w="1800" w:type="dxa"/>
            <w:gridSpan w:val="2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66,30</w:t>
            </w:r>
          </w:p>
        </w:tc>
        <w:tc>
          <w:tcPr>
            <w:tcW w:w="1800" w:type="dxa"/>
            <w:gridSpan w:val="2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9110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66,30</w:t>
            </w:r>
          </w:p>
        </w:tc>
        <w:tc>
          <w:tcPr>
            <w:tcW w:w="1800" w:type="dxa"/>
            <w:gridSpan w:val="2"/>
          </w:tcPr>
          <w:p w:rsidR="00305C75" w:rsidRDefault="00305C75" w:rsidP="009110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82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Коноплева Н.Ю.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467841,02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9110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66,30</w:t>
            </w:r>
          </w:p>
        </w:tc>
        <w:tc>
          <w:tcPr>
            <w:tcW w:w="1800" w:type="dxa"/>
            <w:gridSpan w:val="2"/>
          </w:tcPr>
          <w:p w:rsidR="00305C75" w:rsidRDefault="00305C75" w:rsidP="009110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9110F5">
            <w:pPr>
              <w:jc w:val="center"/>
              <w:rPr>
                <w:color w:val="000000"/>
              </w:rPr>
            </w:pPr>
          </w:p>
          <w:p w:rsidR="00305C75" w:rsidRDefault="00305C75" w:rsidP="009110F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1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477826,70</w:t>
            </w:r>
          </w:p>
        </w:tc>
        <w:tc>
          <w:tcPr>
            <w:tcW w:w="2880" w:type="dxa"/>
            <w:gridSpan w:val="3"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D405A7" w:rsidRDefault="00305C75" w:rsidP="009110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1502</w:t>
            </w:r>
          </w:p>
        </w:tc>
        <w:tc>
          <w:tcPr>
            <w:tcW w:w="1800" w:type="dxa"/>
            <w:gridSpan w:val="2"/>
          </w:tcPr>
          <w:p w:rsidR="00305C75" w:rsidRPr="00C449C2" w:rsidRDefault="00305C75" w:rsidP="009110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21150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  <w:p w:rsidR="00305C75" w:rsidRPr="00D405A7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E16680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9110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66,30</w:t>
            </w:r>
          </w:p>
        </w:tc>
        <w:tc>
          <w:tcPr>
            <w:tcW w:w="1800" w:type="dxa"/>
            <w:gridSpan w:val="2"/>
          </w:tcPr>
          <w:p w:rsidR="00305C75" w:rsidRDefault="00305C75" w:rsidP="009110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ГАЗ 33021</w:t>
            </w:r>
          </w:p>
          <w:p w:rsidR="00305C75" w:rsidRPr="00292E2B" w:rsidRDefault="00305C75" w:rsidP="00C16817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(индивидуальная)</w:t>
            </w:r>
          </w:p>
        </w:tc>
      </w:tr>
      <w:tr w:rsidR="00305C75" w:rsidRPr="00E16680">
        <w:trPr>
          <w:trHeight w:val="42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9110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9110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66,30</w:t>
            </w:r>
          </w:p>
        </w:tc>
        <w:tc>
          <w:tcPr>
            <w:tcW w:w="1800" w:type="dxa"/>
            <w:gridSpan w:val="2"/>
          </w:tcPr>
          <w:p w:rsidR="00305C75" w:rsidRDefault="00305C75" w:rsidP="009110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D405A7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20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9110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9110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66,30</w:t>
            </w:r>
          </w:p>
        </w:tc>
        <w:tc>
          <w:tcPr>
            <w:tcW w:w="1800" w:type="dxa"/>
            <w:gridSpan w:val="2"/>
          </w:tcPr>
          <w:p w:rsidR="00305C75" w:rsidRDefault="00305C75" w:rsidP="009110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96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449C2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Корниенко А.В.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  <w:p w:rsidR="00305C75" w:rsidRPr="00C449C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986508,28</w:t>
            </w:r>
          </w:p>
        </w:tc>
        <w:tc>
          <w:tcPr>
            <w:tcW w:w="2880" w:type="dxa"/>
            <w:gridSpan w:val="3"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Pr="003F4A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800" w:type="dxa"/>
            <w:gridSpan w:val="2"/>
          </w:tcPr>
          <w:p w:rsidR="00305C75" w:rsidRPr="00C449C2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9B4261" w:rsidRDefault="00305C75" w:rsidP="00C16817">
            <w:pPr>
              <w:jc w:val="center"/>
              <w:rPr>
                <w:color w:val="000000"/>
              </w:rPr>
            </w:pPr>
            <w:r w:rsidRPr="009B4261"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12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372916,80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800" w:type="dxa"/>
            <w:gridSpan w:val="2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F4A75" w:rsidRDefault="00305C75" w:rsidP="00C16817">
            <w:pPr>
              <w:jc w:val="center"/>
              <w:rPr>
                <w:color w:val="000000"/>
              </w:rPr>
            </w:pPr>
            <w:r w:rsidRPr="003F4A75">
              <w:rPr>
                <w:color w:val="000000"/>
              </w:rPr>
              <w:t>Легковой автомобиль – Вольцваген Туарег (индивидуальная)</w:t>
            </w:r>
          </w:p>
        </w:tc>
      </w:tr>
      <w:tr w:rsidR="00305C75" w:rsidRPr="00E16680">
        <w:trPr>
          <w:trHeight w:val="39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Дочь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800" w:type="dxa"/>
            <w:gridSpan w:val="2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654C8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92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Кукушкин О.В.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533416,03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37,7</w:t>
            </w:r>
          </w:p>
        </w:tc>
        <w:tc>
          <w:tcPr>
            <w:tcW w:w="1800" w:type="dxa"/>
            <w:gridSpan w:val="2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E16680">
            <w:pPr>
              <w:jc w:val="center"/>
              <w:rPr>
                <w:color w:val="000000"/>
              </w:rPr>
            </w:pPr>
          </w:p>
          <w:p w:rsidR="00305C75" w:rsidRDefault="00305C75" w:rsidP="00E16680">
            <w:pPr>
              <w:jc w:val="center"/>
              <w:rPr>
                <w:color w:val="000000"/>
              </w:rPr>
            </w:pPr>
          </w:p>
          <w:p w:rsidR="00305C75" w:rsidRDefault="00305C75" w:rsidP="00E16680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5654C8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569493,78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00" w:type="dxa"/>
            <w:gridSpan w:val="2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E16680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5654C8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Хонда Цивик (индивидуальная)</w:t>
            </w:r>
          </w:p>
        </w:tc>
      </w:tr>
      <w:tr w:rsidR="00305C75" w:rsidRPr="00E16680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E16680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79,4</w:t>
            </w:r>
          </w:p>
        </w:tc>
        <w:tc>
          <w:tcPr>
            <w:tcW w:w="1800" w:type="dxa"/>
            <w:gridSpan w:val="2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E16680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E16680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37,7</w:t>
            </w:r>
          </w:p>
        </w:tc>
        <w:tc>
          <w:tcPr>
            <w:tcW w:w="1800" w:type="dxa"/>
            <w:gridSpan w:val="2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E16680">
        <w:trPr>
          <w:trHeight w:val="44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565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37,7</w:t>
            </w:r>
          </w:p>
        </w:tc>
        <w:tc>
          <w:tcPr>
            <w:tcW w:w="1800" w:type="dxa"/>
            <w:gridSpan w:val="2"/>
          </w:tcPr>
          <w:p w:rsidR="00305C75" w:rsidRDefault="00305C75" w:rsidP="00565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9B4261" w:rsidRDefault="00305C75" w:rsidP="00C16817">
            <w:pPr>
              <w:jc w:val="center"/>
              <w:rPr>
                <w:color w:val="000000"/>
              </w:rPr>
            </w:pPr>
            <w:r w:rsidRPr="009B4261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7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374393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Легушенко А.А.</w:t>
            </w:r>
          </w:p>
        </w:tc>
        <w:tc>
          <w:tcPr>
            <w:tcW w:w="2109" w:type="dxa"/>
            <w:gridSpan w:val="2"/>
          </w:tcPr>
          <w:p w:rsidR="00305C75" w:rsidRPr="0037439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</w:tcPr>
          <w:p w:rsidR="00305C75" w:rsidRPr="0037439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818142,31</w:t>
            </w:r>
          </w:p>
        </w:tc>
        <w:tc>
          <w:tcPr>
            <w:tcW w:w="2880" w:type="dxa"/>
            <w:gridSpan w:val="3"/>
          </w:tcPr>
          <w:p w:rsidR="00305C75" w:rsidRPr="0037439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374393" w:rsidRDefault="00305C75" w:rsidP="00C523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60,6</w:t>
            </w:r>
          </w:p>
        </w:tc>
        <w:tc>
          <w:tcPr>
            <w:tcW w:w="1800" w:type="dxa"/>
            <w:gridSpan w:val="2"/>
          </w:tcPr>
          <w:p w:rsidR="00305C75" w:rsidRPr="00374393" w:rsidRDefault="00305C75" w:rsidP="00C523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7439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5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342554,41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C523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60,6</w:t>
            </w:r>
          </w:p>
        </w:tc>
        <w:tc>
          <w:tcPr>
            <w:tcW w:w="1800" w:type="dxa"/>
            <w:gridSpan w:val="2"/>
          </w:tcPr>
          <w:p w:rsidR="00305C75" w:rsidRDefault="00305C75" w:rsidP="00C523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37439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опель астра (индивидуальная)</w:t>
            </w:r>
          </w:p>
        </w:tc>
      </w:tr>
      <w:tr w:rsidR="00305C75" w:rsidRPr="00607B10">
        <w:trPr>
          <w:trHeight w:val="43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Дача (индивидуальная)</w:t>
            </w:r>
          </w:p>
        </w:tc>
        <w:tc>
          <w:tcPr>
            <w:tcW w:w="1080" w:type="dxa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16,5</w:t>
            </w:r>
          </w:p>
        </w:tc>
        <w:tc>
          <w:tcPr>
            <w:tcW w:w="1800" w:type="dxa"/>
            <w:gridSpan w:val="2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0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523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60,6</w:t>
            </w:r>
          </w:p>
        </w:tc>
        <w:tc>
          <w:tcPr>
            <w:tcW w:w="1800" w:type="dxa"/>
            <w:gridSpan w:val="2"/>
          </w:tcPr>
          <w:p w:rsidR="00305C75" w:rsidRDefault="00305C75" w:rsidP="00C523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7439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770C1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Мокарцова М.В.</w:t>
            </w:r>
          </w:p>
        </w:tc>
        <w:tc>
          <w:tcPr>
            <w:tcW w:w="2109" w:type="dxa"/>
            <w:gridSpan w:val="2"/>
          </w:tcPr>
          <w:p w:rsidR="00305C75" w:rsidRPr="00A770C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</w:tcPr>
          <w:p w:rsidR="00305C75" w:rsidRPr="00A770C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646737,70</w:t>
            </w:r>
          </w:p>
        </w:tc>
        <w:tc>
          <w:tcPr>
            <w:tcW w:w="2880" w:type="dxa"/>
            <w:gridSpan w:val="3"/>
          </w:tcPr>
          <w:p w:rsidR="00305C75" w:rsidRPr="00A770C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A770C1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52,7</w:t>
            </w:r>
          </w:p>
        </w:tc>
        <w:tc>
          <w:tcPr>
            <w:tcW w:w="1800" w:type="dxa"/>
            <w:gridSpan w:val="2"/>
          </w:tcPr>
          <w:p w:rsidR="00305C75" w:rsidRPr="00A770C1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770C1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08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Мушкарин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399948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84,4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770C1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Мазда 3 (индивидуальная)</w:t>
            </w:r>
          </w:p>
        </w:tc>
      </w:tr>
      <w:tr w:rsidR="00305C75" w:rsidRPr="00607B10">
        <w:trPr>
          <w:trHeight w:val="48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216000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84,4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31E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44,0</w:t>
            </w:r>
          </w:p>
        </w:tc>
        <w:tc>
          <w:tcPr>
            <w:tcW w:w="1800" w:type="dxa"/>
            <w:gridSpan w:val="2"/>
          </w:tcPr>
          <w:p w:rsidR="00305C75" w:rsidRDefault="00305C75" w:rsidP="00A31E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A31E46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4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31E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84,4</w:t>
            </w:r>
          </w:p>
        </w:tc>
        <w:tc>
          <w:tcPr>
            <w:tcW w:w="1800" w:type="dxa"/>
            <w:gridSpan w:val="2"/>
          </w:tcPr>
          <w:p w:rsidR="00305C75" w:rsidRDefault="00305C75" w:rsidP="00A31E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A31E46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7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Наумова М.Г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453106,21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A770C1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60,3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A770C1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1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Наместников А.Г.</w:t>
            </w: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514099,83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28,8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Нисан Альмера (индивидуальная)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Pr="00A770C1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(договор)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651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64,3</w:t>
            </w: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0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457244,28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64,3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8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(договор)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651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82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tcBorders>
              <w:top w:val="nil"/>
            </w:tcBorders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tcBorders>
              <w:top w:val="nil"/>
            </w:tcBorders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64,3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9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64,3</w:t>
            </w:r>
          </w:p>
        </w:tc>
        <w:tc>
          <w:tcPr>
            <w:tcW w:w="1800" w:type="dxa"/>
            <w:gridSpan w:val="2"/>
          </w:tcPr>
          <w:p w:rsidR="00305C75" w:rsidRDefault="00305C75" w:rsidP="00C9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44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Неверов А.М.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532384,29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C9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46,2</w:t>
            </w:r>
          </w:p>
        </w:tc>
        <w:tc>
          <w:tcPr>
            <w:tcW w:w="1800" w:type="dxa"/>
            <w:gridSpan w:val="2"/>
          </w:tcPr>
          <w:p w:rsidR="00305C75" w:rsidRDefault="00305C75" w:rsidP="00C9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–ЗАЗ Чендж (индивидуальная)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0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766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46,2</w:t>
            </w:r>
          </w:p>
        </w:tc>
        <w:tc>
          <w:tcPr>
            <w:tcW w:w="1800" w:type="dxa"/>
            <w:gridSpan w:val="2"/>
          </w:tcPr>
          <w:p w:rsidR="00305C75" w:rsidRDefault="00305C75" w:rsidP="00A766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22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Неугодников М.Н.</w:t>
            </w: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666792,54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 w:val="restart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53,0</w:t>
            </w: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4356B4">
            <w:pPr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4356B4">
            <w:pPr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– Чери Амулет (индивидуальная)</w:t>
            </w:r>
          </w:p>
          <w:p w:rsidR="00305C75" w:rsidRPr="00A770C1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70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Момотранспортное средство – ИМЗ «Урал» (индивидуальная)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70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305658,00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04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0E7C4E" w:rsidRDefault="00305C75" w:rsidP="00607B10">
            <w:pPr>
              <w:rPr>
                <w:color w:val="000000"/>
              </w:rPr>
            </w:pPr>
            <w:r w:rsidRPr="000E7C4E">
              <w:rPr>
                <w:color w:val="000000"/>
              </w:rPr>
              <w:t>Остапович А.К.</w:t>
            </w:r>
          </w:p>
        </w:tc>
        <w:tc>
          <w:tcPr>
            <w:tcW w:w="2109" w:type="dxa"/>
            <w:gridSpan w:val="2"/>
          </w:tcPr>
          <w:p w:rsidR="00305C75" w:rsidRPr="000E7C4E" w:rsidRDefault="00305C75" w:rsidP="0055180C">
            <w:pPr>
              <w:jc w:val="center"/>
              <w:rPr>
                <w:color w:val="000000"/>
              </w:rPr>
            </w:pPr>
            <w:r w:rsidRPr="000E7C4E"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</w:tcPr>
          <w:p w:rsidR="00305C75" w:rsidRPr="000E7C4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474443,43</w:t>
            </w:r>
          </w:p>
        </w:tc>
        <w:tc>
          <w:tcPr>
            <w:tcW w:w="2880" w:type="dxa"/>
            <w:gridSpan w:val="3"/>
          </w:tcPr>
          <w:p w:rsidR="00305C75" w:rsidRPr="000E7C4E" w:rsidRDefault="00305C75" w:rsidP="0055180C">
            <w:pPr>
              <w:jc w:val="center"/>
              <w:rPr>
                <w:color w:val="000000"/>
              </w:rPr>
            </w:pPr>
            <w:r w:rsidRPr="000E7C4E">
              <w:rPr>
                <w:color w:val="000000"/>
              </w:rPr>
              <w:t>Квартира</w:t>
            </w:r>
          </w:p>
          <w:p w:rsidR="00305C75" w:rsidRPr="000E7C4E" w:rsidRDefault="00305C75" w:rsidP="0055180C">
            <w:pPr>
              <w:jc w:val="center"/>
              <w:rPr>
                <w:color w:val="000000"/>
              </w:rPr>
            </w:pPr>
            <w:r w:rsidRPr="000E7C4E">
              <w:rPr>
                <w:color w:val="000000"/>
              </w:rPr>
              <w:t>(</w:t>
            </w:r>
            <w:r>
              <w:rPr>
                <w:color w:val="000000"/>
              </w:rPr>
              <w:t>договор</w:t>
            </w:r>
            <w:r w:rsidRPr="000E7C4E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0E7C4E" w:rsidRDefault="00305C75" w:rsidP="002C4A1C">
            <w:pPr>
              <w:jc w:val="center"/>
              <w:rPr>
                <w:color w:val="000000"/>
              </w:rPr>
            </w:pPr>
            <w:r w:rsidRPr="000E7C4E">
              <w:rPr>
                <w:color w:val="000000"/>
              </w:rPr>
              <w:t>43,8</w:t>
            </w:r>
            <w:r>
              <w:rPr>
                <w:color w:val="000000"/>
              </w:rPr>
              <w:t>3</w:t>
            </w:r>
          </w:p>
        </w:tc>
        <w:tc>
          <w:tcPr>
            <w:tcW w:w="1800" w:type="dxa"/>
            <w:gridSpan w:val="2"/>
          </w:tcPr>
          <w:p w:rsidR="00305C75" w:rsidRPr="000E7C4E" w:rsidRDefault="00305C75" w:rsidP="002C4A1C">
            <w:pPr>
              <w:jc w:val="center"/>
              <w:rPr>
                <w:color w:val="000000"/>
              </w:rPr>
            </w:pPr>
            <w:r w:rsidRPr="000E7C4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0E7C4E" w:rsidRDefault="00305C75" w:rsidP="00C16817">
            <w:pPr>
              <w:jc w:val="center"/>
              <w:rPr>
                <w:color w:val="000000"/>
              </w:rPr>
            </w:pPr>
            <w:r w:rsidRPr="000E7C4E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0E7C4E" w:rsidRDefault="00305C75" w:rsidP="00607B10">
            <w:pPr>
              <w:rPr>
                <w:color w:val="000000"/>
              </w:rPr>
            </w:pPr>
            <w:r w:rsidRPr="000E7C4E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0E7C4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0E7C4E" w:rsidRDefault="00305C75" w:rsidP="0055180C">
            <w:pPr>
              <w:jc w:val="center"/>
              <w:rPr>
                <w:color w:val="000000"/>
              </w:rPr>
            </w:pPr>
            <w:r w:rsidRPr="000E7C4E">
              <w:rPr>
                <w:color w:val="000000"/>
              </w:rPr>
              <w:t>1</w:t>
            </w:r>
            <w:r>
              <w:rPr>
                <w:color w:val="000000"/>
              </w:rPr>
              <w:t>872</w:t>
            </w:r>
            <w:r w:rsidRPr="000E7C4E">
              <w:rPr>
                <w:color w:val="000000"/>
              </w:rPr>
              <w:t>00</w:t>
            </w:r>
          </w:p>
        </w:tc>
        <w:tc>
          <w:tcPr>
            <w:tcW w:w="2880" w:type="dxa"/>
            <w:gridSpan w:val="3"/>
          </w:tcPr>
          <w:p w:rsidR="00305C75" w:rsidRPr="000E7C4E" w:rsidRDefault="00305C75" w:rsidP="0055180C">
            <w:pPr>
              <w:jc w:val="center"/>
              <w:rPr>
                <w:color w:val="000000"/>
              </w:rPr>
            </w:pPr>
            <w:r w:rsidRPr="000E7C4E">
              <w:rPr>
                <w:color w:val="000000"/>
              </w:rPr>
              <w:t>Квартира</w:t>
            </w:r>
          </w:p>
          <w:p w:rsidR="00305C75" w:rsidRPr="000E7C4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(договор</w:t>
            </w:r>
            <w:r w:rsidRPr="000E7C4E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0E7C4E" w:rsidRDefault="00305C75" w:rsidP="002C4A1C">
            <w:pPr>
              <w:jc w:val="center"/>
              <w:rPr>
                <w:color w:val="000000"/>
              </w:rPr>
            </w:pPr>
            <w:r w:rsidRPr="000E7C4E">
              <w:rPr>
                <w:color w:val="000000"/>
              </w:rPr>
              <w:t>43,8</w:t>
            </w:r>
            <w:r>
              <w:rPr>
                <w:color w:val="000000"/>
              </w:rPr>
              <w:t>3</w:t>
            </w:r>
          </w:p>
        </w:tc>
        <w:tc>
          <w:tcPr>
            <w:tcW w:w="1800" w:type="dxa"/>
            <w:gridSpan w:val="2"/>
          </w:tcPr>
          <w:p w:rsidR="00305C75" w:rsidRPr="000E7C4E" w:rsidRDefault="00305C75" w:rsidP="002C4A1C">
            <w:pPr>
              <w:jc w:val="center"/>
              <w:rPr>
                <w:color w:val="000000"/>
              </w:rPr>
            </w:pPr>
            <w:r w:rsidRPr="000E7C4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0E7C4E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Лада Калина (индивидуальная)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62656" w:rsidRDefault="00305C75" w:rsidP="00607B10">
            <w:pPr>
              <w:rPr>
                <w:color w:val="000000"/>
              </w:rPr>
            </w:pPr>
            <w:r w:rsidRPr="00662656">
              <w:rPr>
                <w:color w:val="000000"/>
              </w:rPr>
              <w:t>Пелипец Д.М.</w:t>
            </w:r>
          </w:p>
        </w:tc>
        <w:tc>
          <w:tcPr>
            <w:tcW w:w="2109" w:type="dxa"/>
            <w:gridSpan w:val="2"/>
          </w:tcPr>
          <w:p w:rsidR="00305C75" w:rsidRPr="00662656" w:rsidRDefault="00305C75" w:rsidP="0055180C">
            <w:pPr>
              <w:jc w:val="center"/>
              <w:rPr>
                <w:color w:val="000000"/>
              </w:rPr>
            </w:pPr>
            <w:r w:rsidRPr="00662656"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</w:tcPr>
          <w:p w:rsidR="00305C75" w:rsidRPr="00662656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460812,13</w:t>
            </w:r>
          </w:p>
        </w:tc>
        <w:tc>
          <w:tcPr>
            <w:tcW w:w="2880" w:type="dxa"/>
            <w:gridSpan w:val="3"/>
          </w:tcPr>
          <w:p w:rsidR="00305C75" w:rsidRPr="00662656" w:rsidRDefault="00305C75" w:rsidP="0055180C">
            <w:pPr>
              <w:jc w:val="center"/>
              <w:rPr>
                <w:color w:val="000000"/>
              </w:rPr>
            </w:pPr>
            <w:r w:rsidRPr="00662656">
              <w:rPr>
                <w:color w:val="000000"/>
              </w:rPr>
              <w:t>Квартира</w:t>
            </w:r>
          </w:p>
          <w:p w:rsidR="00305C75" w:rsidRPr="00662656" w:rsidRDefault="00305C75" w:rsidP="0055180C">
            <w:pPr>
              <w:jc w:val="center"/>
              <w:rPr>
                <w:color w:val="000000"/>
              </w:rPr>
            </w:pPr>
            <w:r w:rsidRPr="00662656">
              <w:rPr>
                <w:color w:val="000000"/>
              </w:rPr>
              <w:t>(найм)</w:t>
            </w:r>
          </w:p>
        </w:tc>
        <w:tc>
          <w:tcPr>
            <w:tcW w:w="1080" w:type="dxa"/>
          </w:tcPr>
          <w:p w:rsidR="00305C75" w:rsidRPr="00662656" w:rsidRDefault="00305C75" w:rsidP="00D05149">
            <w:pPr>
              <w:jc w:val="center"/>
              <w:rPr>
                <w:color w:val="000000"/>
              </w:rPr>
            </w:pPr>
            <w:r w:rsidRPr="00662656">
              <w:rPr>
                <w:color w:val="000000"/>
              </w:rPr>
              <w:t>44,8</w:t>
            </w:r>
          </w:p>
        </w:tc>
        <w:tc>
          <w:tcPr>
            <w:tcW w:w="1800" w:type="dxa"/>
            <w:gridSpan w:val="2"/>
          </w:tcPr>
          <w:p w:rsidR="00305C75" w:rsidRPr="00662656" w:rsidRDefault="00305C75" w:rsidP="00D05149">
            <w:pPr>
              <w:jc w:val="center"/>
              <w:rPr>
                <w:color w:val="000000"/>
              </w:rPr>
            </w:pPr>
            <w:r w:rsidRPr="00662656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62656" w:rsidRDefault="00305C75" w:rsidP="00C16817">
            <w:pPr>
              <w:jc w:val="center"/>
              <w:rPr>
                <w:color w:val="000000"/>
              </w:rPr>
            </w:pPr>
            <w:r w:rsidRPr="00662656">
              <w:rPr>
                <w:color w:val="000000"/>
              </w:rPr>
              <w:t>автомобиль легковой – ВАЗ 2114</w:t>
            </w:r>
          </w:p>
          <w:p w:rsidR="00305C75" w:rsidRPr="00662656" w:rsidRDefault="00305C75" w:rsidP="00C16817">
            <w:pPr>
              <w:jc w:val="center"/>
              <w:rPr>
                <w:color w:val="000000"/>
              </w:rPr>
            </w:pPr>
            <w:r w:rsidRPr="00662656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4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662656" w:rsidRDefault="00305C75" w:rsidP="00607B10">
            <w:pPr>
              <w:rPr>
                <w:color w:val="000000"/>
              </w:rPr>
            </w:pPr>
            <w:r w:rsidRPr="00662656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662656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662656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184650,55</w:t>
            </w:r>
          </w:p>
        </w:tc>
        <w:tc>
          <w:tcPr>
            <w:tcW w:w="2880" w:type="dxa"/>
            <w:gridSpan w:val="3"/>
          </w:tcPr>
          <w:p w:rsidR="00305C75" w:rsidRPr="00662656" w:rsidRDefault="00305C75" w:rsidP="0055180C">
            <w:pPr>
              <w:jc w:val="center"/>
              <w:rPr>
                <w:color w:val="000000"/>
              </w:rPr>
            </w:pPr>
            <w:r w:rsidRPr="00662656">
              <w:rPr>
                <w:color w:val="000000"/>
              </w:rPr>
              <w:t>Квартира</w:t>
            </w:r>
          </w:p>
          <w:p w:rsidR="00305C75" w:rsidRPr="00662656" w:rsidRDefault="00305C75" w:rsidP="0055180C">
            <w:pPr>
              <w:jc w:val="center"/>
              <w:rPr>
                <w:color w:val="000000"/>
              </w:rPr>
            </w:pPr>
            <w:r w:rsidRPr="00662656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662656" w:rsidRDefault="00305C75" w:rsidP="00D05149">
            <w:pPr>
              <w:jc w:val="center"/>
              <w:rPr>
                <w:color w:val="000000"/>
              </w:rPr>
            </w:pPr>
            <w:r w:rsidRPr="00662656">
              <w:rPr>
                <w:color w:val="000000"/>
              </w:rPr>
              <w:t>45</w:t>
            </w:r>
          </w:p>
        </w:tc>
        <w:tc>
          <w:tcPr>
            <w:tcW w:w="1800" w:type="dxa"/>
            <w:gridSpan w:val="2"/>
          </w:tcPr>
          <w:p w:rsidR="00305C75" w:rsidRPr="00662656" w:rsidRDefault="00305C75" w:rsidP="00D05149">
            <w:pPr>
              <w:jc w:val="center"/>
              <w:rPr>
                <w:color w:val="000000"/>
              </w:rPr>
            </w:pPr>
            <w:r w:rsidRPr="00662656">
              <w:rPr>
                <w:color w:val="000000"/>
              </w:rPr>
              <w:t>России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662656" w:rsidRDefault="00305C75" w:rsidP="00C16817">
            <w:pPr>
              <w:jc w:val="center"/>
              <w:rPr>
                <w:color w:val="000000"/>
              </w:rPr>
            </w:pPr>
            <w:r w:rsidRPr="00662656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662656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662656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662656" w:rsidRDefault="00305C75" w:rsidP="0055180C">
            <w:pPr>
              <w:jc w:val="center"/>
              <w:rPr>
                <w:color w:val="000000"/>
              </w:rPr>
            </w:pPr>
            <w:r w:rsidRPr="00662656">
              <w:rPr>
                <w:color w:val="000000"/>
              </w:rPr>
              <w:t>Квартира</w:t>
            </w:r>
          </w:p>
          <w:p w:rsidR="00305C75" w:rsidRPr="00662656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</w:t>
            </w:r>
            <w:r w:rsidRPr="00662656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662656" w:rsidRDefault="00305C75" w:rsidP="0090221E">
            <w:pPr>
              <w:jc w:val="center"/>
              <w:rPr>
                <w:color w:val="000000"/>
              </w:rPr>
            </w:pPr>
            <w:r w:rsidRPr="00662656">
              <w:rPr>
                <w:color w:val="000000"/>
              </w:rPr>
              <w:t>44,8</w:t>
            </w:r>
          </w:p>
        </w:tc>
        <w:tc>
          <w:tcPr>
            <w:tcW w:w="1800" w:type="dxa"/>
            <w:gridSpan w:val="2"/>
          </w:tcPr>
          <w:p w:rsidR="00305C75" w:rsidRPr="00662656" w:rsidRDefault="00305C75" w:rsidP="0090221E">
            <w:pPr>
              <w:jc w:val="center"/>
              <w:rPr>
                <w:color w:val="000000"/>
              </w:rPr>
            </w:pPr>
            <w:r w:rsidRPr="00662656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662656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62656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662656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662656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662656" w:rsidRDefault="00305C75" w:rsidP="0055180C">
            <w:pPr>
              <w:jc w:val="center"/>
              <w:rPr>
                <w:color w:val="000000"/>
              </w:rPr>
            </w:pPr>
            <w:r w:rsidRPr="00662656">
              <w:rPr>
                <w:color w:val="000000"/>
              </w:rPr>
              <w:t>Квартира</w:t>
            </w:r>
          </w:p>
          <w:p w:rsidR="00305C75" w:rsidRPr="00662656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</w:t>
            </w:r>
            <w:r w:rsidRPr="00662656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662656" w:rsidRDefault="00305C75" w:rsidP="0090221E">
            <w:pPr>
              <w:jc w:val="center"/>
              <w:rPr>
                <w:color w:val="000000"/>
              </w:rPr>
            </w:pPr>
            <w:r w:rsidRPr="00662656">
              <w:rPr>
                <w:color w:val="000000"/>
              </w:rPr>
              <w:t>44,8</w:t>
            </w:r>
          </w:p>
        </w:tc>
        <w:tc>
          <w:tcPr>
            <w:tcW w:w="1800" w:type="dxa"/>
            <w:gridSpan w:val="2"/>
          </w:tcPr>
          <w:p w:rsidR="00305C75" w:rsidRPr="00662656" w:rsidRDefault="00305C75" w:rsidP="0090221E">
            <w:pPr>
              <w:jc w:val="center"/>
              <w:rPr>
                <w:color w:val="000000"/>
              </w:rPr>
            </w:pPr>
            <w:r w:rsidRPr="00662656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62656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62656" w:rsidRDefault="00305C75" w:rsidP="00607B10">
            <w:pPr>
              <w:rPr>
                <w:color w:val="000000"/>
              </w:rPr>
            </w:pPr>
            <w:r w:rsidRPr="00662656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662656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</w:tcPr>
          <w:p w:rsidR="00305C75" w:rsidRPr="00662656" w:rsidRDefault="00305C75" w:rsidP="0055180C">
            <w:pPr>
              <w:jc w:val="center"/>
              <w:rPr>
                <w:color w:val="000000"/>
              </w:rPr>
            </w:pPr>
            <w:r w:rsidRPr="00662656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662656" w:rsidRDefault="00305C75" w:rsidP="0055180C">
            <w:pPr>
              <w:jc w:val="center"/>
              <w:rPr>
                <w:color w:val="000000"/>
              </w:rPr>
            </w:pPr>
            <w:r w:rsidRPr="00662656">
              <w:rPr>
                <w:color w:val="000000"/>
              </w:rPr>
              <w:t>Квартира</w:t>
            </w:r>
          </w:p>
          <w:p w:rsidR="00305C75" w:rsidRPr="00662656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</w:t>
            </w:r>
            <w:r w:rsidRPr="00662656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662656" w:rsidRDefault="00305C75" w:rsidP="00D05149">
            <w:pPr>
              <w:jc w:val="center"/>
              <w:rPr>
                <w:color w:val="000000"/>
              </w:rPr>
            </w:pPr>
            <w:r w:rsidRPr="00662656">
              <w:rPr>
                <w:color w:val="000000"/>
              </w:rPr>
              <w:t>44,8</w:t>
            </w:r>
          </w:p>
        </w:tc>
        <w:tc>
          <w:tcPr>
            <w:tcW w:w="1800" w:type="dxa"/>
            <w:gridSpan w:val="2"/>
          </w:tcPr>
          <w:p w:rsidR="00305C75" w:rsidRPr="00662656" w:rsidRDefault="00305C75" w:rsidP="00D05149">
            <w:pPr>
              <w:jc w:val="center"/>
              <w:rPr>
                <w:color w:val="000000"/>
              </w:rPr>
            </w:pPr>
            <w:r w:rsidRPr="00662656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62656" w:rsidRDefault="00305C75" w:rsidP="00C16817">
            <w:pPr>
              <w:jc w:val="center"/>
              <w:rPr>
                <w:color w:val="000000"/>
              </w:rPr>
            </w:pPr>
            <w:r w:rsidRPr="00662656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Перин А.В.</w:t>
            </w: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Pr="003D02CF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</w:tcPr>
          <w:p w:rsidR="00305C75" w:rsidRPr="003D02C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935488,71</w:t>
            </w:r>
          </w:p>
          <w:p w:rsidR="00305C75" w:rsidRPr="003D02C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3D02C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90,3</w:t>
            </w:r>
          </w:p>
          <w:p w:rsidR="00305C75" w:rsidRPr="003D02CF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Pr="003D02CF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D02CF" w:rsidRDefault="00305C75" w:rsidP="009A62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Хендэ Акцент (индивидуальная)</w:t>
            </w:r>
          </w:p>
        </w:tc>
      </w:tr>
      <w:tr w:rsidR="00305C75" w:rsidRPr="00607B10">
        <w:trPr>
          <w:trHeight w:val="68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550689,66</w:t>
            </w:r>
          </w:p>
        </w:tc>
        <w:tc>
          <w:tcPr>
            <w:tcW w:w="2880" w:type="dxa"/>
            <w:gridSpan w:val="3"/>
          </w:tcPr>
          <w:p w:rsidR="00305C75" w:rsidRPr="003D02C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</w:t>
            </w:r>
          </w:p>
        </w:tc>
        <w:tc>
          <w:tcPr>
            <w:tcW w:w="1080" w:type="dxa"/>
          </w:tcPr>
          <w:p w:rsidR="00305C75" w:rsidRPr="003D02CF" w:rsidRDefault="00305C75" w:rsidP="003D02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90,3</w:t>
            </w:r>
          </w:p>
        </w:tc>
        <w:tc>
          <w:tcPr>
            <w:tcW w:w="1800" w:type="dxa"/>
            <w:gridSpan w:val="2"/>
          </w:tcPr>
          <w:p w:rsidR="00305C75" w:rsidRPr="003D02CF" w:rsidRDefault="00305C75" w:rsidP="003D02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3D02C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3D02CF" w:rsidRDefault="00305C75" w:rsidP="003D02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90,3</w:t>
            </w:r>
          </w:p>
        </w:tc>
        <w:tc>
          <w:tcPr>
            <w:tcW w:w="1800" w:type="dxa"/>
            <w:gridSpan w:val="2"/>
          </w:tcPr>
          <w:p w:rsidR="00305C75" w:rsidRPr="003D02CF" w:rsidRDefault="00305C75" w:rsidP="003D02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8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900000</w:t>
            </w:r>
          </w:p>
        </w:tc>
        <w:tc>
          <w:tcPr>
            <w:tcW w:w="2880" w:type="dxa"/>
            <w:gridSpan w:val="3"/>
          </w:tcPr>
          <w:p w:rsidR="00305C75" w:rsidRPr="003D02C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3D02CF" w:rsidRDefault="00305C75" w:rsidP="003D02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90,3</w:t>
            </w:r>
          </w:p>
        </w:tc>
        <w:tc>
          <w:tcPr>
            <w:tcW w:w="1800" w:type="dxa"/>
            <w:gridSpan w:val="2"/>
          </w:tcPr>
          <w:p w:rsidR="00305C75" w:rsidRPr="003D02CF" w:rsidRDefault="00305C75" w:rsidP="003D02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4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416F62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Петимов К.Н.</w:t>
            </w:r>
          </w:p>
        </w:tc>
        <w:tc>
          <w:tcPr>
            <w:tcW w:w="2109" w:type="dxa"/>
            <w:gridSpan w:val="2"/>
          </w:tcPr>
          <w:p w:rsidR="00305C75" w:rsidRPr="00416F6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</w:tcPr>
          <w:p w:rsidR="00305C75" w:rsidRPr="00416F6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584276,13</w:t>
            </w:r>
          </w:p>
        </w:tc>
        <w:tc>
          <w:tcPr>
            <w:tcW w:w="2880" w:type="dxa"/>
            <w:gridSpan w:val="3"/>
          </w:tcPr>
          <w:p w:rsidR="00305C75" w:rsidRPr="00416F6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(общая долевая)</w:t>
            </w:r>
          </w:p>
        </w:tc>
        <w:tc>
          <w:tcPr>
            <w:tcW w:w="1080" w:type="dxa"/>
          </w:tcPr>
          <w:p w:rsidR="00305C75" w:rsidRPr="00416F62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0" w:type="dxa"/>
            <w:gridSpan w:val="2"/>
          </w:tcPr>
          <w:p w:rsidR="00305C75" w:rsidRPr="00416F62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416F6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144000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416F6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416F6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C562E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Соколкин А.Ю.</w:t>
            </w:r>
          </w:p>
        </w:tc>
        <w:tc>
          <w:tcPr>
            <w:tcW w:w="2109" w:type="dxa"/>
            <w:gridSpan w:val="2"/>
          </w:tcPr>
          <w:p w:rsidR="00305C75" w:rsidRPr="00DC562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</w:tcPr>
          <w:p w:rsidR="00305C75" w:rsidRPr="00DC562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563000,00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DC562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DC562E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800" w:type="dxa"/>
            <w:gridSpan w:val="2"/>
          </w:tcPr>
          <w:p w:rsidR="00305C75" w:rsidRPr="00DC562E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Хонда Цивик</w:t>
            </w:r>
          </w:p>
          <w:p w:rsidR="00305C75" w:rsidRPr="00DC562E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54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Соколов А.В.</w:t>
            </w: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586508,44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74,4</w:t>
            </w: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Тойота авенсис (индивидуальная)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0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74,4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1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C947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74,4</w:t>
            </w:r>
          </w:p>
        </w:tc>
        <w:tc>
          <w:tcPr>
            <w:tcW w:w="1800" w:type="dxa"/>
            <w:gridSpan w:val="2"/>
          </w:tcPr>
          <w:p w:rsidR="00305C75" w:rsidRDefault="00305C75" w:rsidP="00C947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C947F8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0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947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74,4</w:t>
            </w:r>
          </w:p>
        </w:tc>
        <w:tc>
          <w:tcPr>
            <w:tcW w:w="1800" w:type="dxa"/>
            <w:gridSpan w:val="2"/>
          </w:tcPr>
          <w:p w:rsidR="00305C75" w:rsidRDefault="00305C75" w:rsidP="00C947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C947F8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0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Стахеев А.А.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505434,06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31,2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Ссант Йонг Курон (индивидуальная)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3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63,3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61886,28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31,2</w:t>
            </w:r>
          </w:p>
        </w:tc>
        <w:tc>
          <w:tcPr>
            <w:tcW w:w="1800" w:type="dxa"/>
            <w:gridSpan w:val="2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63,3</w:t>
            </w:r>
          </w:p>
        </w:tc>
        <w:tc>
          <w:tcPr>
            <w:tcW w:w="1800" w:type="dxa"/>
            <w:gridSpan w:val="2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Дача (индивидуальная)</w:t>
            </w:r>
          </w:p>
        </w:tc>
        <w:tc>
          <w:tcPr>
            <w:tcW w:w="1080" w:type="dxa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gridSpan w:val="2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8421A0" w:rsidRDefault="00305C75" w:rsidP="00607B10">
            <w:pPr>
              <w:rPr>
                <w:color w:val="000000"/>
              </w:rPr>
            </w:pPr>
            <w:r w:rsidRPr="008421A0">
              <w:rPr>
                <w:color w:val="000000"/>
              </w:rPr>
              <w:t xml:space="preserve">Терентьева </w:t>
            </w:r>
          </w:p>
          <w:p w:rsidR="00305C75" w:rsidRPr="008421A0" w:rsidRDefault="00305C75" w:rsidP="00607B10">
            <w:pPr>
              <w:rPr>
                <w:color w:val="000000"/>
              </w:rPr>
            </w:pPr>
            <w:r w:rsidRPr="008421A0">
              <w:rPr>
                <w:color w:val="000000"/>
              </w:rPr>
              <w:t>И. А.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8421A0" w:rsidRDefault="00305C75" w:rsidP="0055180C">
            <w:pPr>
              <w:jc w:val="center"/>
              <w:rPr>
                <w:color w:val="000000"/>
              </w:rPr>
            </w:pPr>
            <w:r w:rsidRPr="008421A0"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  <w:vMerge w:val="restart"/>
          </w:tcPr>
          <w:p w:rsidR="00305C75" w:rsidRPr="008421A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476561,22</w:t>
            </w:r>
          </w:p>
        </w:tc>
        <w:tc>
          <w:tcPr>
            <w:tcW w:w="2880" w:type="dxa"/>
            <w:gridSpan w:val="3"/>
          </w:tcPr>
          <w:p w:rsidR="00305C75" w:rsidRPr="008421A0" w:rsidRDefault="00305C75" w:rsidP="0055180C">
            <w:pPr>
              <w:jc w:val="center"/>
              <w:rPr>
                <w:color w:val="000000"/>
              </w:rPr>
            </w:pPr>
            <w:r w:rsidRPr="008421A0"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8421A0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  <w:tc>
          <w:tcPr>
            <w:tcW w:w="1800" w:type="dxa"/>
            <w:gridSpan w:val="2"/>
          </w:tcPr>
          <w:p w:rsidR="00305C75" w:rsidRPr="008421A0" w:rsidRDefault="00305C75" w:rsidP="00D05149">
            <w:pPr>
              <w:jc w:val="center"/>
              <w:rPr>
                <w:color w:val="000000"/>
              </w:rPr>
            </w:pPr>
            <w:r w:rsidRPr="008421A0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8421A0" w:rsidRDefault="00305C75" w:rsidP="00C16817">
            <w:pPr>
              <w:jc w:val="center"/>
              <w:rPr>
                <w:color w:val="000000"/>
              </w:rPr>
            </w:pPr>
            <w:r w:rsidRPr="008421A0">
              <w:rPr>
                <w:color w:val="000000"/>
              </w:rPr>
              <w:t>Автомобиль легковой-</w:t>
            </w:r>
          </w:p>
          <w:p w:rsidR="00305C75" w:rsidRPr="008421A0" w:rsidRDefault="00305C75" w:rsidP="00C16817">
            <w:pPr>
              <w:jc w:val="center"/>
              <w:rPr>
                <w:color w:val="000000"/>
              </w:rPr>
            </w:pPr>
            <w:r w:rsidRPr="008421A0">
              <w:rPr>
                <w:color w:val="000000"/>
              </w:rPr>
              <w:t>Ниссан Микра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8421A0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8421A0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8421A0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8421A0" w:rsidRDefault="00305C75" w:rsidP="0055180C">
            <w:pPr>
              <w:jc w:val="center"/>
              <w:rPr>
                <w:color w:val="000000"/>
              </w:rPr>
            </w:pPr>
            <w:r w:rsidRPr="008421A0">
              <w:rPr>
                <w:color w:val="000000"/>
              </w:rPr>
              <w:t>Дом (индивидуальная)</w:t>
            </w:r>
          </w:p>
        </w:tc>
        <w:tc>
          <w:tcPr>
            <w:tcW w:w="1080" w:type="dxa"/>
          </w:tcPr>
          <w:p w:rsidR="00305C75" w:rsidRPr="008421A0" w:rsidRDefault="00305C75" w:rsidP="00D05149">
            <w:pPr>
              <w:jc w:val="center"/>
              <w:rPr>
                <w:color w:val="000000"/>
              </w:rPr>
            </w:pPr>
            <w:r w:rsidRPr="008421A0">
              <w:rPr>
                <w:color w:val="000000"/>
              </w:rPr>
              <w:t>37,1</w:t>
            </w:r>
          </w:p>
        </w:tc>
        <w:tc>
          <w:tcPr>
            <w:tcW w:w="1800" w:type="dxa"/>
            <w:gridSpan w:val="2"/>
          </w:tcPr>
          <w:p w:rsidR="00305C75" w:rsidRPr="008421A0" w:rsidRDefault="00305C75" w:rsidP="00D05149">
            <w:pPr>
              <w:jc w:val="center"/>
              <w:rPr>
                <w:color w:val="000000"/>
              </w:rPr>
            </w:pPr>
            <w:r w:rsidRPr="008421A0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8421A0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8421A0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8421A0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8421A0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8421A0" w:rsidRDefault="00305C75" w:rsidP="0055180C">
            <w:pPr>
              <w:jc w:val="center"/>
              <w:rPr>
                <w:color w:val="000000"/>
              </w:rPr>
            </w:pPr>
            <w:r w:rsidRPr="008421A0">
              <w:rPr>
                <w:color w:val="000000"/>
              </w:rPr>
              <w:t>Квартира</w:t>
            </w:r>
          </w:p>
          <w:p w:rsidR="00305C75" w:rsidRPr="008421A0" w:rsidRDefault="00305C75" w:rsidP="0055180C">
            <w:pPr>
              <w:jc w:val="center"/>
              <w:rPr>
                <w:color w:val="000000"/>
              </w:rPr>
            </w:pPr>
            <w:r w:rsidRPr="008421A0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8421A0" w:rsidRDefault="00305C75" w:rsidP="00D05149">
            <w:pPr>
              <w:jc w:val="center"/>
              <w:rPr>
                <w:color w:val="000000"/>
              </w:rPr>
            </w:pPr>
            <w:r w:rsidRPr="008421A0">
              <w:rPr>
                <w:color w:val="000000"/>
              </w:rPr>
              <w:t>39,9</w:t>
            </w:r>
          </w:p>
        </w:tc>
        <w:tc>
          <w:tcPr>
            <w:tcW w:w="1800" w:type="dxa"/>
            <w:gridSpan w:val="2"/>
          </w:tcPr>
          <w:p w:rsidR="00305C75" w:rsidRPr="008421A0" w:rsidRDefault="00305C75" w:rsidP="00D05149">
            <w:pPr>
              <w:jc w:val="center"/>
              <w:rPr>
                <w:color w:val="000000"/>
              </w:rPr>
            </w:pPr>
            <w:r w:rsidRPr="008421A0">
              <w:rPr>
                <w:color w:val="000000"/>
              </w:rPr>
              <w:t>России</w:t>
            </w:r>
          </w:p>
        </w:tc>
        <w:tc>
          <w:tcPr>
            <w:tcW w:w="2251" w:type="dxa"/>
            <w:gridSpan w:val="2"/>
            <w:vMerge/>
          </w:tcPr>
          <w:p w:rsidR="00305C75" w:rsidRPr="008421A0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8421A0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8421A0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8421A0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8421A0" w:rsidRDefault="00305C75" w:rsidP="0055180C">
            <w:pPr>
              <w:jc w:val="center"/>
              <w:rPr>
                <w:color w:val="000000"/>
              </w:rPr>
            </w:pPr>
            <w:r w:rsidRPr="008421A0"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Pr="008421A0" w:rsidRDefault="00305C75" w:rsidP="00D05149">
            <w:pPr>
              <w:jc w:val="center"/>
              <w:rPr>
                <w:color w:val="000000"/>
              </w:rPr>
            </w:pPr>
            <w:r w:rsidRPr="008421A0">
              <w:rPr>
                <w:color w:val="000000"/>
              </w:rPr>
              <w:t>17,6</w:t>
            </w:r>
          </w:p>
        </w:tc>
        <w:tc>
          <w:tcPr>
            <w:tcW w:w="1800" w:type="dxa"/>
            <w:gridSpan w:val="2"/>
          </w:tcPr>
          <w:p w:rsidR="00305C75" w:rsidRPr="008421A0" w:rsidRDefault="00305C75" w:rsidP="00D05149">
            <w:pPr>
              <w:jc w:val="center"/>
              <w:rPr>
                <w:color w:val="000000"/>
              </w:rPr>
            </w:pPr>
            <w:r w:rsidRPr="008421A0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8421A0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8421A0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8421A0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8421A0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8421A0" w:rsidRDefault="00305C75" w:rsidP="0055180C">
            <w:pPr>
              <w:jc w:val="center"/>
              <w:rPr>
                <w:color w:val="000000"/>
              </w:rPr>
            </w:pPr>
            <w:r w:rsidRPr="008421A0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8421A0" w:rsidRDefault="00305C75" w:rsidP="00D05149">
            <w:pPr>
              <w:jc w:val="center"/>
              <w:rPr>
                <w:color w:val="000000"/>
              </w:rPr>
            </w:pPr>
            <w:r w:rsidRPr="008421A0">
              <w:rPr>
                <w:color w:val="000000"/>
              </w:rPr>
              <w:t>64,5</w:t>
            </w:r>
          </w:p>
        </w:tc>
        <w:tc>
          <w:tcPr>
            <w:tcW w:w="1800" w:type="dxa"/>
            <w:gridSpan w:val="2"/>
          </w:tcPr>
          <w:p w:rsidR="00305C75" w:rsidRPr="008421A0" w:rsidRDefault="00305C75" w:rsidP="00D05149">
            <w:pPr>
              <w:jc w:val="center"/>
              <w:rPr>
                <w:color w:val="000000"/>
              </w:rPr>
            </w:pPr>
            <w:r w:rsidRPr="008421A0">
              <w:rPr>
                <w:color w:val="000000"/>
              </w:rPr>
              <w:t>России</w:t>
            </w:r>
          </w:p>
        </w:tc>
        <w:tc>
          <w:tcPr>
            <w:tcW w:w="2251" w:type="dxa"/>
            <w:gridSpan w:val="2"/>
            <w:vMerge/>
          </w:tcPr>
          <w:p w:rsidR="00305C75" w:rsidRPr="008421A0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8421A0" w:rsidRDefault="00305C75" w:rsidP="00607B10">
            <w:pPr>
              <w:rPr>
                <w:color w:val="000000"/>
              </w:rPr>
            </w:pPr>
            <w:r w:rsidRPr="008421A0"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8421A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8421A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  <w:vMerge w:val="restart"/>
          </w:tcPr>
          <w:p w:rsidR="00305C75" w:rsidRPr="008421A0" w:rsidRDefault="00305C75" w:rsidP="0055180C">
            <w:pPr>
              <w:jc w:val="center"/>
              <w:rPr>
                <w:color w:val="000000"/>
              </w:rPr>
            </w:pPr>
            <w:r w:rsidRPr="008421A0">
              <w:rPr>
                <w:color w:val="000000"/>
              </w:rPr>
              <w:t>Квартира</w:t>
            </w:r>
          </w:p>
          <w:p w:rsidR="00305C75" w:rsidRPr="008421A0" w:rsidRDefault="00305C75" w:rsidP="0055180C">
            <w:pPr>
              <w:jc w:val="center"/>
              <w:rPr>
                <w:color w:val="000000"/>
              </w:rPr>
            </w:pPr>
            <w:r w:rsidRPr="008421A0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  <w:vMerge w:val="restart"/>
          </w:tcPr>
          <w:p w:rsidR="00305C75" w:rsidRPr="008421A0" w:rsidRDefault="00305C75" w:rsidP="00D05149">
            <w:pPr>
              <w:jc w:val="center"/>
              <w:rPr>
                <w:color w:val="000000"/>
              </w:rPr>
            </w:pPr>
            <w:r w:rsidRPr="008421A0">
              <w:rPr>
                <w:color w:val="000000"/>
              </w:rPr>
              <w:t>64,5</w:t>
            </w:r>
          </w:p>
        </w:tc>
        <w:tc>
          <w:tcPr>
            <w:tcW w:w="1800" w:type="dxa"/>
            <w:gridSpan w:val="2"/>
            <w:vMerge w:val="restart"/>
          </w:tcPr>
          <w:p w:rsidR="00305C75" w:rsidRPr="008421A0" w:rsidRDefault="00305C75" w:rsidP="00D05149">
            <w:pPr>
              <w:jc w:val="center"/>
              <w:rPr>
                <w:color w:val="000000"/>
              </w:rPr>
            </w:pPr>
            <w:r w:rsidRPr="008421A0">
              <w:rPr>
                <w:color w:val="000000"/>
              </w:rPr>
              <w:t>России</w:t>
            </w:r>
          </w:p>
        </w:tc>
        <w:tc>
          <w:tcPr>
            <w:tcW w:w="2251" w:type="dxa"/>
            <w:gridSpan w:val="2"/>
          </w:tcPr>
          <w:p w:rsidR="00305C75" w:rsidRPr="008421A0" w:rsidRDefault="00305C75" w:rsidP="00C16817">
            <w:pPr>
              <w:jc w:val="center"/>
              <w:rPr>
                <w:color w:val="000000"/>
              </w:rPr>
            </w:pPr>
            <w:r w:rsidRPr="008421A0">
              <w:rPr>
                <w:color w:val="000000"/>
              </w:rPr>
              <w:t>Автомобиль легковой-</w:t>
            </w:r>
          </w:p>
          <w:p w:rsidR="00305C75" w:rsidRPr="008421A0" w:rsidRDefault="00305C75" w:rsidP="00C16817">
            <w:pPr>
              <w:jc w:val="center"/>
              <w:rPr>
                <w:color w:val="000000"/>
              </w:rPr>
            </w:pPr>
            <w:r w:rsidRPr="008421A0">
              <w:rPr>
                <w:color w:val="000000"/>
              </w:rPr>
              <w:t>Хонда Прелюд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8421A0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8421A0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8421A0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Pr="008421A0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Pr="008421A0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Pr="008421A0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8421A0" w:rsidRDefault="00305C75" w:rsidP="00C16817">
            <w:pPr>
              <w:jc w:val="center"/>
              <w:rPr>
                <w:color w:val="000000"/>
              </w:rPr>
            </w:pPr>
            <w:r w:rsidRPr="008421A0">
              <w:rPr>
                <w:color w:val="000000"/>
              </w:rPr>
              <w:t>Автомобиль легковой-</w:t>
            </w:r>
          </w:p>
          <w:p w:rsidR="00305C75" w:rsidRPr="008421A0" w:rsidRDefault="00305C75" w:rsidP="00C16817">
            <w:pPr>
              <w:jc w:val="center"/>
              <w:rPr>
                <w:color w:val="000000"/>
              </w:rPr>
            </w:pPr>
            <w:r w:rsidRPr="008421A0">
              <w:rPr>
                <w:color w:val="000000"/>
              </w:rPr>
              <w:t>Мазда 6 (индивидуальная)</w:t>
            </w:r>
          </w:p>
        </w:tc>
      </w:tr>
      <w:tr w:rsidR="00305C75" w:rsidRPr="00607B10">
        <w:trPr>
          <w:trHeight w:val="114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8421A0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Терех А.А.</w:t>
            </w:r>
          </w:p>
        </w:tc>
        <w:tc>
          <w:tcPr>
            <w:tcW w:w="2109" w:type="dxa"/>
            <w:gridSpan w:val="2"/>
          </w:tcPr>
          <w:p w:rsidR="00305C75" w:rsidRPr="008421A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</w:tcPr>
          <w:p w:rsidR="00305C75" w:rsidRPr="008421A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674601,17</w:t>
            </w:r>
          </w:p>
        </w:tc>
        <w:tc>
          <w:tcPr>
            <w:tcW w:w="2880" w:type="dxa"/>
            <w:gridSpan w:val="3"/>
          </w:tcPr>
          <w:p w:rsidR="00305C75" w:rsidRPr="008421A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8421A0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74,6</w:t>
            </w:r>
          </w:p>
        </w:tc>
        <w:tc>
          <w:tcPr>
            <w:tcW w:w="1800" w:type="dxa"/>
            <w:gridSpan w:val="2"/>
          </w:tcPr>
          <w:p w:rsidR="00305C75" w:rsidRPr="008421A0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8421A0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Форд Фокус 2 (индивидуальная)</w:t>
            </w:r>
          </w:p>
        </w:tc>
      </w:tr>
      <w:tr w:rsidR="00305C75" w:rsidRPr="00607B10">
        <w:trPr>
          <w:trHeight w:val="69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363736,56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30,4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2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8421A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8421A0" w:rsidRDefault="00305C75" w:rsidP="00CD48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74,6</w:t>
            </w:r>
          </w:p>
        </w:tc>
        <w:tc>
          <w:tcPr>
            <w:tcW w:w="1800" w:type="dxa"/>
            <w:gridSpan w:val="2"/>
          </w:tcPr>
          <w:p w:rsidR="00305C75" w:rsidRPr="008421A0" w:rsidRDefault="00305C75" w:rsidP="00CD48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0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8421A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8421A0" w:rsidRDefault="00305C75" w:rsidP="00CD48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74,6</w:t>
            </w:r>
          </w:p>
        </w:tc>
        <w:tc>
          <w:tcPr>
            <w:tcW w:w="1800" w:type="dxa"/>
            <w:gridSpan w:val="2"/>
          </w:tcPr>
          <w:p w:rsidR="00305C75" w:rsidRPr="008421A0" w:rsidRDefault="00305C75" w:rsidP="00CD48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8421A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8421A0" w:rsidRDefault="00305C75" w:rsidP="00CD48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74,6</w:t>
            </w:r>
          </w:p>
        </w:tc>
        <w:tc>
          <w:tcPr>
            <w:tcW w:w="1800" w:type="dxa"/>
            <w:gridSpan w:val="2"/>
          </w:tcPr>
          <w:p w:rsidR="00305C75" w:rsidRPr="008421A0" w:rsidRDefault="00305C75" w:rsidP="00CD48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8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Тимонина Л.А.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419505,33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CD48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28,6</w:t>
            </w:r>
          </w:p>
        </w:tc>
        <w:tc>
          <w:tcPr>
            <w:tcW w:w="1800" w:type="dxa"/>
            <w:gridSpan w:val="2"/>
          </w:tcPr>
          <w:p w:rsidR="00305C75" w:rsidRDefault="00305C75" w:rsidP="00CD48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4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D48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61,9</w:t>
            </w:r>
          </w:p>
        </w:tc>
        <w:tc>
          <w:tcPr>
            <w:tcW w:w="1800" w:type="dxa"/>
            <w:gridSpan w:val="2"/>
          </w:tcPr>
          <w:p w:rsidR="00305C75" w:rsidRDefault="00305C75" w:rsidP="00CD48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CD48EC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3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500347,95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CD48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61,9</w:t>
            </w:r>
          </w:p>
        </w:tc>
        <w:tc>
          <w:tcPr>
            <w:tcW w:w="1800" w:type="dxa"/>
            <w:gridSpan w:val="2"/>
          </w:tcPr>
          <w:p w:rsidR="00305C75" w:rsidRDefault="00305C75" w:rsidP="00CD48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Фиат Албиа (индивидуальная)</w:t>
            </w:r>
          </w:p>
        </w:tc>
      </w:tr>
      <w:tr w:rsidR="00305C75" w:rsidRPr="00607B10">
        <w:trPr>
          <w:trHeight w:val="20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872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61,9</w:t>
            </w:r>
          </w:p>
        </w:tc>
        <w:tc>
          <w:tcPr>
            <w:tcW w:w="1800" w:type="dxa"/>
            <w:gridSpan w:val="2"/>
          </w:tcPr>
          <w:p w:rsidR="00305C75" w:rsidRDefault="00305C75" w:rsidP="00872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87227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EE2384" w:rsidRDefault="00305C75" w:rsidP="00FD7C02">
            <w:pPr>
              <w:rPr>
                <w:color w:val="000000"/>
              </w:rPr>
            </w:pPr>
            <w:r w:rsidRPr="00EE2384">
              <w:rPr>
                <w:color w:val="000000"/>
              </w:rPr>
              <w:t>Томилов С.А.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  <w:vMerge w:val="restart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761828,89</w:t>
            </w:r>
          </w:p>
        </w:tc>
        <w:tc>
          <w:tcPr>
            <w:tcW w:w="2880" w:type="dxa"/>
            <w:gridSpan w:val="3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Подсобное хозяйство</w:t>
            </w:r>
          </w:p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(индивидуальная)</w:t>
            </w:r>
          </w:p>
          <w:p w:rsidR="00305C75" w:rsidRPr="00EE238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EE2384" w:rsidRDefault="00305C75" w:rsidP="00FD7C02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1400</w:t>
            </w:r>
          </w:p>
        </w:tc>
        <w:tc>
          <w:tcPr>
            <w:tcW w:w="1800" w:type="dxa"/>
            <w:gridSpan w:val="2"/>
          </w:tcPr>
          <w:p w:rsidR="00305C75" w:rsidRPr="00EE2384" w:rsidRDefault="00305C75" w:rsidP="00FD7C02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EE2384" w:rsidRDefault="00305C75" w:rsidP="00C16817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автомобиль легковой – Хенде Элантра</w:t>
            </w:r>
          </w:p>
          <w:p w:rsidR="00305C75" w:rsidRPr="00EE2384" w:rsidRDefault="00305C75" w:rsidP="00C16817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(индивидуальная)</w:t>
            </w:r>
          </w:p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Pr="00EE2384" w:rsidRDefault="00305C75" w:rsidP="00FD7C0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Комната  (</w:t>
            </w:r>
            <w:r>
              <w:rPr>
                <w:color w:val="000000"/>
              </w:rPr>
              <w:t>индивидуальная</w:t>
            </w:r>
            <w:r w:rsidRPr="00EE2384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EE2384" w:rsidRDefault="00305C75" w:rsidP="00FD7C02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19,7</w:t>
            </w:r>
          </w:p>
        </w:tc>
        <w:tc>
          <w:tcPr>
            <w:tcW w:w="1800" w:type="dxa"/>
            <w:gridSpan w:val="2"/>
          </w:tcPr>
          <w:p w:rsidR="00305C75" w:rsidRPr="00EE2384" w:rsidRDefault="00305C75" w:rsidP="00FD7C02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Pr="00EE2384" w:rsidRDefault="00305C75" w:rsidP="00FD7C0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квартира</w:t>
            </w:r>
          </w:p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EE2384" w:rsidRDefault="00305C75" w:rsidP="00FD7C02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32,4</w:t>
            </w:r>
          </w:p>
        </w:tc>
        <w:tc>
          <w:tcPr>
            <w:tcW w:w="1800" w:type="dxa"/>
            <w:gridSpan w:val="2"/>
          </w:tcPr>
          <w:p w:rsidR="00305C75" w:rsidRPr="00EE2384" w:rsidRDefault="00305C75" w:rsidP="00FD7C02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EE2384" w:rsidRDefault="00305C75" w:rsidP="00FD7C02">
            <w:pPr>
              <w:rPr>
                <w:color w:val="000000"/>
              </w:rPr>
            </w:pPr>
            <w:r w:rsidRPr="00EE2384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219984</w:t>
            </w:r>
          </w:p>
        </w:tc>
        <w:tc>
          <w:tcPr>
            <w:tcW w:w="2880" w:type="dxa"/>
            <w:gridSpan w:val="3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 xml:space="preserve">2 комнаты </w:t>
            </w:r>
            <w:r>
              <w:rPr>
                <w:color w:val="000000"/>
              </w:rPr>
              <w:t>а квартире (совеместна</w:t>
            </w:r>
            <w:r w:rsidRPr="00EE2384">
              <w:rPr>
                <w:color w:val="000000"/>
              </w:rPr>
              <w:t>я)</w:t>
            </w:r>
          </w:p>
        </w:tc>
        <w:tc>
          <w:tcPr>
            <w:tcW w:w="1080" w:type="dxa"/>
          </w:tcPr>
          <w:p w:rsidR="00305C75" w:rsidRPr="00EE2384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26,7</w:t>
            </w:r>
          </w:p>
        </w:tc>
        <w:tc>
          <w:tcPr>
            <w:tcW w:w="1800" w:type="dxa"/>
            <w:gridSpan w:val="2"/>
          </w:tcPr>
          <w:p w:rsidR="00305C75" w:rsidRPr="00EE2384" w:rsidRDefault="00305C75" w:rsidP="00FD7C02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9B4261" w:rsidRDefault="00305C75" w:rsidP="00C16817">
            <w:pPr>
              <w:jc w:val="center"/>
              <w:rPr>
                <w:color w:val="000000"/>
              </w:rPr>
            </w:pPr>
            <w:r w:rsidRPr="009B4261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Pr="00EE2384" w:rsidRDefault="00305C75" w:rsidP="00FD7C0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квартира</w:t>
            </w:r>
          </w:p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EE2384" w:rsidRDefault="00305C75" w:rsidP="00FD7C02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70</w:t>
            </w:r>
          </w:p>
        </w:tc>
        <w:tc>
          <w:tcPr>
            <w:tcW w:w="1800" w:type="dxa"/>
            <w:gridSpan w:val="2"/>
          </w:tcPr>
          <w:p w:rsidR="00305C75" w:rsidRPr="00EE2384" w:rsidRDefault="00305C75" w:rsidP="00FD7C02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rPr>
          <w:trHeight w:val="101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Pr="00EE2384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Тютюньков А.П.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  <w:p w:rsidR="00305C75" w:rsidRPr="00EE238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Align w:val="center"/>
          </w:tcPr>
          <w:p w:rsidR="00305C75" w:rsidRPr="00EE238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593767,05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871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54,1</w:t>
            </w:r>
          </w:p>
        </w:tc>
        <w:tc>
          <w:tcPr>
            <w:tcW w:w="1800" w:type="dxa"/>
            <w:gridSpan w:val="2"/>
          </w:tcPr>
          <w:p w:rsidR="00305C75" w:rsidRDefault="00305C75" w:rsidP="00871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87160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Align w:val="center"/>
          </w:tcPr>
          <w:p w:rsidR="00305C75" w:rsidRPr="00EE2384" w:rsidRDefault="00305C75" w:rsidP="00C16817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авт</w:t>
            </w:r>
            <w:r>
              <w:rPr>
                <w:color w:val="000000"/>
              </w:rPr>
              <w:t>омобиль легковой – Хенде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 w:rsidRPr="00EE2384">
              <w:rPr>
                <w:color w:val="000000"/>
              </w:rPr>
              <w:t>(индивидуальная</w:t>
            </w:r>
          </w:p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273969,36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Default="00305C75" w:rsidP="00871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54,1</w:t>
            </w:r>
          </w:p>
        </w:tc>
        <w:tc>
          <w:tcPr>
            <w:tcW w:w="1800" w:type="dxa"/>
            <w:gridSpan w:val="2"/>
          </w:tcPr>
          <w:p w:rsidR="00305C75" w:rsidRDefault="00305C75" w:rsidP="00871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Pr="00EE238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89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Хафизов Р.Л.</w:t>
            </w:r>
          </w:p>
          <w:p w:rsidR="00305C75" w:rsidRDefault="00305C75" w:rsidP="00FD7C02">
            <w:pPr>
              <w:rPr>
                <w:color w:val="000000"/>
              </w:rPr>
            </w:pPr>
          </w:p>
          <w:p w:rsidR="00305C75" w:rsidRDefault="00305C75" w:rsidP="00FD7C02">
            <w:pPr>
              <w:rPr>
                <w:color w:val="000000"/>
              </w:rPr>
            </w:pPr>
          </w:p>
          <w:p w:rsidR="00305C75" w:rsidRPr="00181069" w:rsidRDefault="00305C75" w:rsidP="00FD7C0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  <w:p w:rsidR="00305C75" w:rsidRPr="0018106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587994,95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18106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(аренда)</w:t>
            </w:r>
          </w:p>
        </w:tc>
        <w:tc>
          <w:tcPr>
            <w:tcW w:w="1080" w:type="dxa"/>
          </w:tcPr>
          <w:p w:rsidR="00305C75" w:rsidRDefault="00305C75" w:rsidP="000B1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00" w:type="dxa"/>
            <w:gridSpan w:val="2"/>
          </w:tcPr>
          <w:p w:rsidR="00305C75" w:rsidRPr="00181069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Грейт Велл Ховер (индивидуальная)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Pr="0018106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9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0B1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  <w:p w:rsidR="00305C75" w:rsidRDefault="00305C75" w:rsidP="000B1E22">
            <w:pPr>
              <w:jc w:val="center"/>
              <w:rPr>
                <w:color w:val="000000"/>
              </w:rPr>
            </w:pPr>
          </w:p>
          <w:p w:rsidR="00305C75" w:rsidRDefault="00305C75" w:rsidP="000B1E22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0B1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0B1E22">
            <w:pPr>
              <w:jc w:val="center"/>
              <w:rPr>
                <w:color w:val="000000"/>
              </w:rPr>
            </w:pPr>
          </w:p>
          <w:p w:rsidR="00305C75" w:rsidRDefault="00305C75" w:rsidP="000B1E22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5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397475,97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(аренда)</w:t>
            </w:r>
          </w:p>
        </w:tc>
        <w:tc>
          <w:tcPr>
            <w:tcW w:w="1080" w:type="dxa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00" w:type="dxa"/>
            <w:gridSpan w:val="2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  <w:vAlign w:val="center"/>
          </w:tcPr>
          <w:p w:rsidR="00305C75" w:rsidRPr="0018106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Default="00305C75" w:rsidP="000B1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800" w:type="dxa"/>
            <w:gridSpan w:val="2"/>
          </w:tcPr>
          <w:p w:rsidR="00305C75" w:rsidRDefault="00305C75" w:rsidP="000B1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Pr="0018106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76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800" w:type="dxa"/>
            <w:gridSpan w:val="2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3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800" w:type="dxa"/>
            <w:gridSpan w:val="2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FD7C02">
            <w:pPr>
              <w:jc w:val="center"/>
              <w:rPr>
                <w:color w:val="000000"/>
              </w:rPr>
            </w:pPr>
          </w:p>
          <w:p w:rsidR="00305C75" w:rsidRDefault="00305C75" w:rsidP="00FD7C02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7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800" w:type="dxa"/>
            <w:gridSpan w:val="2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11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Чернышев А.Ф.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471021,93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800" w:type="dxa"/>
            <w:gridSpan w:val="2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втомобиль – Шевроле Реззо (индивидуальная)</w:t>
            </w:r>
          </w:p>
        </w:tc>
      </w:tr>
      <w:tr w:rsidR="00305C75" w:rsidRPr="00607B10">
        <w:trPr>
          <w:trHeight w:val="55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906183,47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800" w:type="dxa"/>
            <w:gridSpan w:val="2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FD7C02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800" w:type="dxa"/>
            <w:gridSpan w:val="2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FD7C02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8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Дача (индивидуальная)</w:t>
            </w:r>
          </w:p>
        </w:tc>
        <w:tc>
          <w:tcPr>
            <w:tcW w:w="1080" w:type="dxa"/>
          </w:tcPr>
          <w:p w:rsidR="00305C75" w:rsidRPr="009B4261" w:rsidRDefault="00305C75" w:rsidP="00FD7C02">
            <w:pPr>
              <w:jc w:val="center"/>
              <w:rPr>
                <w:color w:val="000000"/>
              </w:rPr>
            </w:pPr>
            <w:r w:rsidRPr="009B4261">
              <w:rPr>
                <w:color w:val="000000"/>
              </w:rPr>
              <w:t>70</w:t>
            </w:r>
          </w:p>
        </w:tc>
        <w:tc>
          <w:tcPr>
            <w:tcW w:w="1800" w:type="dxa"/>
            <w:gridSpan w:val="2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4E44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800" w:type="dxa"/>
            <w:gridSpan w:val="2"/>
          </w:tcPr>
          <w:p w:rsidR="00305C75" w:rsidRDefault="00305C75" w:rsidP="004E44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4E44C3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1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  <w:vAlign w:val="center"/>
          </w:tcPr>
          <w:p w:rsidR="00305C75" w:rsidRPr="007C013C" w:rsidRDefault="00305C75" w:rsidP="007C013C">
            <w:pPr>
              <w:rPr>
                <w:color w:val="000000"/>
              </w:rPr>
            </w:pPr>
            <w:r>
              <w:rPr>
                <w:color w:val="000000"/>
              </w:rPr>
              <w:t>Шерстобитов В.А.</w:t>
            </w:r>
          </w:p>
        </w:tc>
        <w:tc>
          <w:tcPr>
            <w:tcW w:w="2109" w:type="dxa"/>
            <w:gridSpan w:val="2"/>
            <w:vMerge w:val="restart"/>
            <w:vAlign w:val="center"/>
          </w:tcPr>
          <w:p w:rsidR="00305C75" w:rsidRPr="007C013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  <w:vMerge w:val="restart"/>
            <w:vAlign w:val="center"/>
          </w:tcPr>
          <w:p w:rsidR="00305C75" w:rsidRPr="007C013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439621,01</w:t>
            </w:r>
          </w:p>
        </w:tc>
        <w:tc>
          <w:tcPr>
            <w:tcW w:w="2880" w:type="dxa"/>
            <w:gridSpan w:val="3"/>
          </w:tcPr>
          <w:p w:rsidR="00305C75" w:rsidRPr="007C013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7C013C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52,7</w:t>
            </w:r>
          </w:p>
        </w:tc>
        <w:tc>
          <w:tcPr>
            <w:tcW w:w="1800" w:type="dxa"/>
            <w:gridSpan w:val="2"/>
          </w:tcPr>
          <w:p w:rsidR="00305C75" w:rsidRPr="007C013C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  <w:vAlign w:val="center"/>
          </w:tcPr>
          <w:p w:rsidR="00305C75" w:rsidRPr="007C013C" w:rsidRDefault="00305C75" w:rsidP="009A62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– ВАЗ-2115 (индивидуальная)</w:t>
            </w:r>
          </w:p>
        </w:tc>
      </w:tr>
      <w:tr w:rsidR="00305C75" w:rsidRPr="00607B10">
        <w:trPr>
          <w:trHeight w:val="65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Гаражный бокс (индивидуальная)</w:t>
            </w:r>
          </w:p>
        </w:tc>
        <w:tc>
          <w:tcPr>
            <w:tcW w:w="1080" w:type="dxa"/>
            <w:vMerge w:val="restart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24,4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Pr="007C013C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07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FD7C02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FD7C02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Align w:val="center"/>
          </w:tcPr>
          <w:p w:rsidR="00305C75" w:rsidRPr="007C013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Мототранспортное средство – ИЖ-7.107 «Планета-5» (индивидуальная)</w:t>
            </w: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7C013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355787,32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52,7</w:t>
            </w:r>
          </w:p>
        </w:tc>
        <w:tc>
          <w:tcPr>
            <w:tcW w:w="1800" w:type="dxa"/>
            <w:gridSpan w:val="2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8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7C013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7C0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52,7</w:t>
            </w:r>
          </w:p>
        </w:tc>
        <w:tc>
          <w:tcPr>
            <w:tcW w:w="1800" w:type="dxa"/>
            <w:gridSpan w:val="2"/>
          </w:tcPr>
          <w:p w:rsidR="00305C75" w:rsidRDefault="00305C75" w:rsidP="007C0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6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  <w:vAlign w:val="center"/>
          </w:tcPr>
          <w:p w:rsidR="00305C75" w:rsidRDefault="00305C75" w:rsidP="007C013C">
            <w:pPr>
              <w:rPr>
                <w:color w:val="000000"/>
              </w:rPr>
            </w:pPr>
            <w:r>
              <w:rPr>
                <w:color w:val="000000"/>
              </w:rPr>
              <w:t>Шипилов М.В.</w:t>
            </w:r>
          </w:p>
        </w:tc>
        <w:tc>
          <w:tcPr>
            <w:tcW w:w="2109" w:type="dxa"/>
            <w:gridSpan w:val="2"/>
            <w:vMerge w:val="restart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отряда</w:t>
            </w:r>
          </w:p>
        </w:tc>
        <w:tc>
          <w:tcPr>
            <w:tcW w:w="2160" w:type="dxa"/>
            <w:vMerge w:val="restart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651553,71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7C0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800" w:type="dxa"/>
            <w:gridSpan w:val="2"/>
          </w:tcPr>
          <w:p w:rsidR="00305C75" w:rsidRDefault="00305C75" w:rsidP="007C0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Нисан (индивидуальная)</w:t>
            </w:r>
          </w:p>
        </w:tc>
      </w:tr>
      <w:tr w:rsidR="00305C75" w:rsidRPr="00607B10">
        <w:trPr>
          <w:trHeight w:val="15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7C013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7C0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800" w:type="dxa"/>
            <w:gridSpan w:val="2"/>
          </w:tcPr>
          <w:p w:rsidR="00305C75" w:rsidRDefault="00305C75" w:rsidP="007C0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8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7C013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7C0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800" w:type="dxa"/>
            <w:gridSpan w:val="2"/>
          </w:tcPr>
          <w:p w:rsidR="00305C75" w:rsidRDefault="00305C75" w:rsidP="007C0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4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  <w:vAlign w:val="center"/>
          </w:tcPr>
          <w:p w:rsidR="00305C75" w:rsidRDefault="00305C75" w:rsidP="007C013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268678,92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7C0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30,1</w:t>
            </w:r>
          </w:p>
        </w:tc>
        <w:tc>
          <w:tcPr>
            <w:tcW w:w="1800" w:type="dxa"/>
            <w:gridSpan w:val="2"/>
          </w:tcPr>
          <w:p w:rsidR="00305C75" w:rsidRDefault="00305C75" w:rsidP="007C0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7C013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7C0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800" w:type="dxa"/>
            <w:gridSpan w:val="2"/>
          </w:tcPr>
          <w:p w:rsidR="00305C75" w:rsidRDefault="00305C75" w:rsidP="007C01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0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7C013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9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800" w:type="dxa"/>
            <w:gridSpan w:val="2"/>
          </w:tcPr>
          <w:p w:rsidR="00305C75" w:rsidRDefault="00305C75" w:rsidP="00C9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7C013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9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800" w:type="dxa"/>
            <w:gridSpan w:val="2"/>
          </w:tcPr>
          <w:p w:rsidR="00305C75" w:rsidRDefault="00305C75" w:rsidP="00C9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01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7C013C">
            <w:pPr>
              <w:rPr>
                <w:color w:val="000000"/>
              </w:rPr>
            </w:pPr>
            <w:r>
              <w:rPr>
                <w:color w:val="000000"/>
              </w:rPr>
              <w:t>Бабенков Н.Л.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Помощник начальника отряда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431761,19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9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71,9</w:t>
            </w:r>
          </w:p>
        </w:tc>
        <w:tc>
          <w:tcPr>
            <w:tcW w:w="1800" w:type="dxa"/>
            <w:gridSpan w:val="2"/>
          </w:tcPr>
          <w:p w:rsidR="00305C75" w:rsidRDefault="00305C75" w:rsidP="00C9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Хендэ Элантра (индивидуальная)</w:t>
            </w:r>
          </w:p>
        </w:tc>
      </w:tr>
      <w:tr w:rsidR="00305C75" w:rsidRPr="00607B10">
        <w:trPr>
          <w:trHeight w:val="35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7C013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251539,03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9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71,9</w:t>
            </w:r>
          </w:p>
        </w:tc>
        <w:tc>
          <w:tcPr>
            <w:tcW w:w="1800" w:type="dxa"/>
            <w:gridSpan w:val="2"/>
          </w:tcPr>
          <w:p w:rsidR="00305C75" w:rsidRDefault="00305C75" w:rsidP="00C9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82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7C013C">
            <w:pPr>
              <w:rPr>
                <w:color w:val="000000"/>
              </w:rPr>
            </w:pPr>
            <w:r>
              <w:rPr>
                <w:color w:val="000000"/>
              </w:rPr>
              <w:t>Земцов А.Г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Помощник начальника отряда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460900,40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C9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60,9</w:t>
            </w:r>
          </w:p>
        </w:tc>
        <w:tc>
          <w:tcPr>
            <w:tcW w:w="1800" w:type="dxa"/>
            <w:gridSpan w:val="2"/>
          </w:tcPr>
          <w:p w:rsidR="00305C75" w:rsidRDefault="00305C75" w:rsidP="00C9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2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  <w:vAlign w:val="center"/>
          </w:tcPr>
          <w:p w:rsidR="00305C75" w:rsidRDefault="00305C75" w:rsidP="007C013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181804,27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C9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31,7</w:t>
            </w:r>
          </w:p>
        </w:tc>
        <w:tc>
          <w:tcPr>
            <w:tcW w:w="1800" w:type="dxa"/>
            <w:gridSpan w:val="2"/>
          </w:tcPr>
          <w:p w:rsidR="00305C75" w:rsidRDefault="00305C75" w:rsidP="00C92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  <w:vMerge w:val="restart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Рено Логон (индивидуальная)</w:t>
            </w:r>
          </w:p>
        </w:tc>
      </w:tr>
      <w:tr w:rsidR="00305C75" w:rsidRPr="00607B10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7C013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F966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60,9</w:t>
            </w:r>
          </w:p>
        </w:tc>
        <w:tc>
          <w:tcPr>
            <w:tcW w:w="1800" w:type="dxa"/>
            <w:gridSpan w:val="2"/>
          </w:tcPr>
          <w:p w:rsidR="00305C75" w:rsidRDefault="00305C75" w:rsidP="00F966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7C013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F966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60,9</w:t>
            </w:r>
          </w:p>
        </w:tc>
        <w:tc>
          <w:tcPr>
            <w:tcW w:w="1800" w:type="dxa"/>
            <w:gridSpan w:val="2"/>
          </w:tcPr>
          <w:p w:rsidR="00305C75" w:rsidRDefault="00305C75" w:rsidP="00F966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8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7C013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F966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60,9</w:t>
            </w:r>
          </w:p>
        </w:tc>
        <w:tc>
          <w:tcPr>
            <w:tcW w:w="1800" w:type="dxa"/>
            <w:gridSpan w:val="2"/>
          </w:tcPr>
          <w:p w:rsidR="00305C75" w:rsidRDefault="00305C75" w:rsidP="00F966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93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Pr="001338E9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Печерская Л.И.</w:t>
            </w:r>
          </w:p>
        </w:tc>
        <w:tc>
          <w:tcPr>
            <w:tcW w:w="2109" w:type="dxa"/>
            <w:gridSpan w:val="2"/>
            <w:vAlign w:val="center"/>
          </w:tcPr>
          <w:p w:rsidR="00305C75" w:rsidRPr="001338E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Помощник начальника отряда</w:t>
            </w:r>
          </w:p>
        </w:tc>
        <w:tc>
          <w:tcPr>
            <w:tcW w:w="2160" w:type="dxa"/>
            <w:vAlign w:val="center"/>
          </w:tcPr>
          <w:p w:rsidR="00305C75" w:rsidRPr="001338E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365228,93</w:t>
            </w:r>
          </w:p>
        </w:tc>
        <w:tc>
          <w:tcPr>
            <w:tcW w:w="2880" w:type="dxa"/>
            <w:gridSpan w:val="3"/>
          </w:tcPr>
          <w:p w:rsidR="00305C75" w:rsidRPr="001338E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Pr="001338E9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51,0</w:t>
            </w:r>
          </w:p>
        </w:tc>
        <w:tc>
          <w:tcPr>
            <w:tcW w:w="1800" w:type="dxa"/>
            <w:gridSpan w:val="2"/>
          </w:tcPr>
          <w:p w:rsidR="00305C75" w:rsidRPr="001338E9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Pr="001338E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291203,75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51,0</w:t>
            </w:r>
          </w:p>
        </w:tc>
        <w:tc>
          <w:tcPr>
            <w:tcW w:w="1800" w:type="dxa"/>
            <w:gridSpan w:val="2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Pr="001338E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04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Харисов А.Ф.</w:t>
            </w:r>
          </w:p>
          <w:p w:rsidR="00305C75" w:rsidRDefault="00305C75" w:rsidP="00FD7C02">
            <w:pPr>
              <w:rPr>
                <w:color w:val="000000"/>
              </w:rPr>
            </w:pPr>
          </w:p>
          <w:p w:rsidR="00305C75" w:rsidRDefault="00305C75" w:rsidP="00FD7C02">
            <w:pPr>
              <w:rPr>
                <w:color w:val="000000"/>
              </w:rPr>
            </w:pPr>
          </w:p>
          <w:p w:rsidR="00305C75" w:rsidRDefault="00305C75" w:rsidP="00FD7C02">
            <w:pPr>
              <w:rPr>
                <w:color w:val="000000"/>
              </w:rPr>
            </w:pPr>
          </w:p>
          <w:p w:rsidR="00305C75" w:rsidRDefault="00305C75" w:rsidP="00FD7C02">
            <w:pPr>
              <w:rPr>
                <w:color w:val="000000"/>
              </w:rPr>
            </w:pPr>
          </w:p>
          <w:p w:rsidR="00305C75" w:rsidRDefault="00305C75" w:rsidP="00FD7C0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Помощник начальника отряда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385921,75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Служебная квартира (найм)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 w:val="restart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  <w:p w:rsidR="00305C75" w:rsidRDefault="00305C75" w:rsidP="00FD7C02">
            <w:pPr>
              <w:jc w:val="center"/>
              <w:rPr>
                <w:color w:val="000000"/>
              </w:rPr>
            </w:pPr>
          </w:p>
          <w:p w:rsidR="00305C75" w:rsidRDefault="00305C75" w:rsidP="00FD7C02">
            <w:pPr>
              <w:jc w:val="center"/>
              <w:rPr>
                <w:color w:val="000000"/>
              </w:rPr>
            </w:pPr>
          </w:p>
          <w:p w:rsidR="00305C75" w:rsidRDefault="00305C75" w:rsidP="00FD7C02">
            <w:pPr>
              <w:jc w:val="center"/>
              <w:rPr>
                <w:color w:val="000000"/>
              </w:rPr>
            </w:pPr>
          </w:p>
          <w:p w:rsidR="00305C75" w:rsidRDefault="00305C75" w:rsidP="00FD7C02">
            <w:pPr>
              <w:jc w:val="center"/>
              <w:rPr>
                <w:color w:val="000000"/>
              </w:rPr>
            </w:pPr>
          </w:p>
          <w:p w:rsidR="00305C75" w:rsidRDefault="00305C75" w:rsidP="00FD7C02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FD7C02">
            <w:pPr>
              <w:jc w:val="center"/>
              <w:rPr>
                <w:color w:val="000000"/>
              </w:rPr>
            </w:pPr>
          </w:p>
          <w:p w:rsidR="00305C75" w:rsidRDefault="00305C75" w:rsidP="00FD7C02">
            <w:pPr>
              <w:jc w:val="center"/>
              <w:rPr>
                <w:color w:val="000000"/>
              </w:rPr>
            </w:pPr>
          </w:p>
          <w:p w:rsidR="00305C75" w:rsidRDefault="00305C75" w:rsidP="00FD7C02">
            <w:pPr>
              <w:jc w:val="center"/>
              <w:rPr>
                <w:color w:val="000000"/>
              </w:rPr>
            </w:pPr>
          </w:p>
          <w:p w:rsidR="00305C75" w:rsidRDefault="00305C75" w:rsidP="00FD7C02">
            <w:pPr>
              <w:jc w:val="center"/>
              <w:rPr>
                <w:color w:val="000000"/>
              </w:rPr>
            </w:pPr>
          </w:p>
          <w:p w:rsidR="00305C75" w:rsidRDefault="00305C75" w:rsidP="00FD7C02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Align w:val="center"/>
          </w:tcPr>
          <w:p w:rsidR="00305C75" w:rsidRPr="001338E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ГАЗ-3110 (индивидуальная)</w:t>
            </w:r>
          </w:p>
        </w:tc>
      </w:tr>
      <w:tr w:rsidR="00305C75" w:rsidRPr="00607B10">
        <w:trPr>
          <w:trHeight w:val="89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FD7C02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FD7C02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ИЖ-2717 (индивидуальная)</w:t>
            </w:r>
          </w:p>
        </w:tc>
      </w:tr>
      <w:tr w:rsidR="00305C75" w:rsidRPr="00607B10">
        <w:trPr>
          <w:trHeight w:val="101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FD7C02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FD7C02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Шевроле Ланос (индивидуальная)</w:t>
            </w:r>
          </w:p>
        </w:tc>
      </w:tr>
      <w:tr w:rsidR="00305C75" w:rsidRPr="00607B10">
        <w:trPr>
          <w:trHeight w:val="28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135600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800" w:type="dxa"/>
            <w:gridSpan w:val="2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800" w:type="dxa"/>
            <w:gridSpan w:val="2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  <w:vMerge w:val="restart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800" w:type="dxa"/>
            <w:gridSpan w:val="2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800" w:type="dxa"/>
            <w:gridSpan w:val="2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7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2C698B">
            <w:pPr>
              <w:jc w:val="center"/>
            </w:pPr>
            <w:r w:rsidRPr="00D13AC5">
              <w:t xml:space="preserve">Артеменко Р.Ю.  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Помощник начальника центра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499258, 19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(индивидуальная)</w:t>
            </w:r>
          </w:p>
        </w:tc>
        <w:tc>
          <w:tcPr>
            <w:tcW w:w="1080" w:type="dxa"/>
          </w:tcPr>
          <w:p w:rsidR="00305C75" w:rsidRPr="00D13AC5" w:rsidRDefault="00305C75" w:rsidP="002C698B">
            <w:pPr>
              <w:jc w:val="center"/>
            </w:pPr>
            <w:r w:rsidRPr="00D13AC5">
              <w:t>30,9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2C698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24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2C698B">
            <w:pPr>
              <w:jc w:val="center"/>
            </w:pPr>
            <w:r w:rsidRPr="00D13AC5">
              <w:t>сын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</w:t>
            </w:r>
          </w:p>
          <w:p w:rsidR="00305C75" w:rsidRPr="00D13AC5" w:rsidRDefault="00305C75" w:rsidP="0055180C">
            <w:pPr>
              <w:jc w:val="center"/>
            </w:pPr>
            <w:r w:rsidRPr="00D13AC5">
              <w:t>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2C698B">
            <w:pPr>
              <w:jc w:val="center"/>
            </w:pPr>
            <w:r w:rsidRPr="00D13AC5">
              <w:t>30,9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2C698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2C698B">
            <w:pPr>
              <w:jc w:val="center"/>
            </w:pPr>
            <w:r w:rsidRPr="00D13AC5">
              <w:t>сын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</w:t>
            </w:r>
          </w:p>
          <w:p w:rsidR="00305C75" w:rsidRPr="00D13AC5" w:rsidRDefault="00305C75" w:rsidP="0055180C">
            <w:pPr>
              <w:jc w:val="center"/>
            </w:pPr>
            <w:r w:rsidRPr="00D13AC5">
              <w:t>(общая долевая)</w:t>
            </w:r>
          </w:p>
        </w:tc>
        <w:tc>
          <w:tcPr>
            <w:tcW w:w="1080" w:type="dxa"/>
          </w:tcPr>
          <w:p w:rsidR="00305C75" w:rsidRPr="00D13AC5" w:rsidRDefault="00305C75" w:rsidP="002C698B">
            <w:pPr>
              <w:jc w:val="center"/>
            </w:pPr>
            <w:r w:rsidRPr="00D13AC5">
              <w:t>70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2C698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380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A83BDB">
            <w:pPr>
              <w:jc w:val="center"/>
            </w:pPr>
            <w:r w:rsidRPr="00D13AC5">
              <w:t>Зуев В.В.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Помощник начальника центра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369209,25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>27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Автомобиль легковой Шевролет Лачетти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(индивидуальная)</w:t>
            </w:r>
          </w:p>
        </w:tc>
      </w:tr>
      <w:tr w:rsidR="00305C75" w:rsidRPr="00607B10">
        <w:trPr>
          <w:trHeight w:val="25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Навасардян А.Р. 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Помощник начальника центра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520020. 32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(общая долевая)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>30,7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Автомобиль легковой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ВАЗ 21099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(индивидуальная)</w:t>
            </w: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64428,00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>30,7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A83BDB">
            <w:pPr>
              <w:jc w:val="center"/>
            </w:pPr>
            <w:r w:rsidRPr="00D13AC5">
              <w:t>сын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>30,7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A83BDB">
            <w:pPr>
              <w:jc w:val="center"/>
            </w:pPr>
            <w:r w:rsidRPr="00D13AC5">
              <w:t>сын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(общая долевая)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>30,7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A83BDB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74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Апохин Д.А.</w:t>
            </w:r>
          </w:p>
        </w:tc>
        <w:tc>
          <w:tcPr>
            <w:tcW w:w="2109" w:type="dxa"/>
            <w:gridSpan w:val="2"/>
            <w:vMerge w:val="restart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  <w:vMerge w:val="restart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432013,38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6307</w:t>
            </w:r>
          </w:p>
        </w:tc>
        <w:tc>
          <w:tcPr>
            <w:tcW w:w="1800" w:type="dxa"/>
            <w:gridSpan w:val="2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  <w:vAlign w:val="center"/>
          </w:tcPr>
          <w:p w:rsidR="00305C75" w:rsidRPr="001338E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Тойота Авенсис (индивидуальная)</w:t>
            </w: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45,6</w:t>
            </w:r>
          </w:p>
        </w:tc>
        <w:tc>
          <w:tcPr>
            <w:tcW w:w="1800" w:type="dxa"/>
            <w:gridSpan w:val="2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178908,85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45,6</w:t>
            </w:r>
          </w:p>
        </w:tc>
        <w:tc>
          <w:tcPr>
            <w:tcW w:w="1800" w:type="dxa"/>
            <w:gridSpan w:val="2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0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D70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45,6</w:t>
            </w:r>
          </w:p>
        </w:tc>
        <w:tc>
          <w:tcPr>
            <w:tcW w:w="1800" w:type="dxa"/>
            <w:gridSpan w:val="2"/>
          </w:tcPr>
          <w:p w:rsidR="00305C75" w:rsidRDefault="00305C75" w:rsidP="00D70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5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Атамурадов Р.С.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376412,75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A31E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800" w:type="dxa"/>
            <w:gridSpan w:val="2"/>
          </w:tcPr>
          <w:p w:rsidR="00305C75" w:rsidRDefault="00305C75" w:rsidP="00A31E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32913,79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31E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800" w:type="dxa"/>
            <w:gridSpan w:val="2"/>
          </w:tcPr>
          <w:p w:rsidR="00305C75" w:rsidRDefault="00305C75" w:rsidP="00A31E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31E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800" w:type="dxa"/>
            <w:gridSpan w:val="2"/>
          </w:tcPr>
          <w:p w:rsidR="00305C75" w:rsidRDefault="00305C75" w:rsidP="00A31E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31E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800" w:type="dxa"/>
            <w:gridSpan w:val="2"/>
          </w:tcPr>
          <w:p w:rsidR="00305C75" w:rsidRDefault="00305C75" w:rsidP="00A31E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2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D13AC5" w:rsidRDefault="00305C75" w:rsidP="000A699C">
            <w:pPr>
              <w:jc w:val="center"/>
            </w:pPr>
            <w:r w:rsidRPr="00D13AC5">
              <w:t>Балаба С.В.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Начальник части</w:t>
            </w:r>
          </w:p>
        </w:tc>
        <w:tc>
          <w:tcPr>
            <w:tcW w:w="2160" w:type="dxa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457736, 33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Дачный земельный участок (индивидуальная)</w:t>
            </w:r>
          </w:p>
        </w:tc>
        <w:tc>
          <w:tcPr>
            <w:tcW w:w="1080" w:type="dxa"/>
          </w:tcPr>
          <w:p w:rsidR="00305C75" w:rsidRPr="00D13AC5" w:rsidRDefault="00305C75" w:rsidP="000A699C">
            <w:pPr>
              <w:jc w:val="center"/>
            </w:pPr>
            <w:r w:rsidRPr="00D13AC5">
              <w:t>548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0A699C">
            <w:pPr>
              <w:jc w:val="center"/>
            </w:pPr>
            <w:r w:rsidRPr="00D13AC5"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D13AC5" w:rsidRDefault="00305C75" w:rsidP="00C16817">
            <w:pPr>
              <w:jc w:val="center"/>
            </w:pPr>
            <w:r w:rsidRPr="00D13AC5">
              <w:t>Автомобиль легковой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ВАЗ 21099 (индивидуальная)</w:t>
            </w:r>
          </w:p>
        </w:tc>
      </w:tr>
      <w:tr w:rsidR="00305C75" w:rsidRPr="00607B10">
        <w:trPr>
          <w:trHeight w:val="19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FD7C0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 w:rsidRPr="00D13AC5">
              <w:t>Квартира (совместная собственность)</w:t>
            </w:r>
          </w:p>
        </w:tc>
        <w:tc>
          <w:tcPr>
            <w:tcW w:w="1080" w:type="dxa"/>
          </w:tcPr>
          <w:p w:rsidR="00305C75" w:rsidRDefault="00305C75" w:rsidP="00A31E46">
            <w:pPr>
              <w:jc w:val="center"/>
              <w:rPr>
                <w:color w:val="000000"/>
              </w:rPr>
            </w:pPr>
            <w:r w:rsidRPr="00D13AC5">
              <w:t>43,2</w:t>
            </w:r>
          </w:p>
        </w:tc>
        <w:tc>
          <w:tcPr>
            <w:tcW w:w="1800" w:type="dxa"/>
            <w:gridSpan w:val="2"/>
          </w:tcPr>
          <w:p w:rsidR="00305C75" w:rsidRDefault="00305C75" w:rsidP="00A31E46">
            <w:pPr>
              <w:jc w:val="center"/>
              <w:rPr>
                <w:color w:val="000000"/>
              </w:rPr>
            </w:pPr>
            <w:r w:rsidRPr="00D13AC5"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8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FD7C0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 w:rsidRPr="00D13AC5">
              <w:t>Гараж металлический (индивидуальная)</w:t>
            </w:r>
          </w:p>
        </w:tc>
        <w:tc>
          <w:tcPr>
            <w:tcW w:w="1080" w:type="dxa"/>
          </w:tcPr>
          <w:p w:rsidR="00305C75" w:rsidRDefault="00305C75" w:rsidP="00A31E46">
            <w:pPr>
              <w:jc w:val="center"/>
              <w:rPr>
                <w:color w:val="000000"/>
              </w:rPr>
            </w:pPr>
            <w:r w:rsidRPr="00D13AC5">
              <w:t>18</w:t>
            </w:r>
          </w:p>
        </w:tc>
        <w:tc>
          <w:tcPr>
            <w:tcW w:w="1800" w:type="dxa"/>
            <w:gridSpan w:val="2"/>
          </w:tcPr>
          <w:p w:rsidR="00305C75" w:rsidRDefault="00305C75" w:rsidP="00A31E46">
            <w:pPr>
              <w:jc w:val="center"/>
              <w:rPr>
                <w:color w:val="000000"/>
              </w:rPr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0A699C">
            <w:pPr>
              <w:jc w:val="center"/>
            </w:pPr>
            <w:r w:rsidRPr="00D13AC5">
              <w:t>супруга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180000,00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(совместная собственность)</w:t>
            </w:r>
          </w:p>
        </w:tc>
        <w:tc>
          <w:tcPr>
            <w:tcW w:w="1080" w:type="dxa"/>
          </w:tcPr>
          <w:p w:rsidR="00305C75" w:rsidRPr="00D13AC5" w:rsidRDefault="00305C75" w:rsidP="000A699C">
            <w:pPr>
              <w:jc w:val="center"/>
            </w:pPr>
            <w:r w:rsidRPr="00D13AC5">
              <w:t>43,2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0A699C">
            <w:pPr>
              <w:jc w:val="center"/>
            </w:pPr>
            <w:r w:rsidRPr="00D13AC5">
              <w:t>Россия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73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Балабуркин Р.С.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415881,78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6857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52,8</w:t>
            </w:r>
          </w:p>
        </w:tc>
        <w:tc>
          <w:tcPr>
            <w:tcW w:w="1800" w:type="dxa"/>
            <w:gridSpan w:val="2"/>
          </w:tcPr>
          <w:p w:rsidR="00305C75" w:rsidRDefault="00305C75" w:rsidP="006857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Pr="001338E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2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358824,45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6857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488</w:t>
            </w:r>
          </w:p>
        </w:tc>
        <w:tc>
          <w:tcPr>
            <w:tcW w:w="1800" w:type="dxa"/>
            <w:gridSpan w:val="2"/>
          </w:tcPr>
          <w:p w:rsidR="00305C75" w:rsidRDefault="00305C75" w:rsidP="006857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  <w:vAlign w:val="center"/>
          </w:tcPr>
          <w:p w:rsidR="00305C75" w:rsidRPr="001338E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6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6857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52,8</w:t>
            </w:r>
          </w:p>
        </w:tc>
        <w:tc>
          <w:tcPr>
            <w:tcW w:w="1800" w:type="dxa"/>
            <w:gridSpan w:val="2"/>
          </w:tcPr>
          <w:p w:rsidR="00305C75" w:rsidRDefault="00305C75" w:rsidP="006857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Pr="001338E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3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Безматерных О.В.</w:t>
            </w:r>
          </w:p>
        </w:tc>
        <w:tc>
          <w:tcPr>
            <w:tcW w:w="2109" w:type="dxa"/>
            <w:gridSpan w:val="2"/>
            <w:vMerge w:val="restart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  <w:vMerge w:val="restart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398279,00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50,8</w:t>
            </w:r>
          </w:p>
        </w:tc>
        <w:tc>
          <w:tcPr>
            <w:tcW w:w="1800" w:type="dxa"/>
            <w:gridSpan w:val="2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  <w:vAlign w:val="center"/>
          </w:tcPr>
          <w:p w:rsidR="00305C75" w:rsidRPr="001338E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8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47,5</w:t>
            </w:r>
          </w:p>
        </w:tc>
        <w:tc>
          <w:tcPr>
            <w:tcW w:w="1800" w:type="dxa"/>
            <w:gridSpan w:val="2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FD7C02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  <w:vAlign w:val="center"/>
          </w:tcPr>
          <w:p w:rsidR="00305C75" w:rsidRPr="001338E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67132,28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0" w:type="dxa"/>
            <w:gridSpan w:val="2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Pr="001338E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4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50,8</w:t>
            </w:r>
          </w:p>
          <w:p w:rsidR="00305C75" w:rsidRDefault="00305C75" w:rsidP="00C4568D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Pr="001338E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0" w:type="dxa"/>
            <w:gridSpan w:val="2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Pr="001338E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5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Белич А.В.</w:t>
            </w:r>
          </w:p>
        </w:tc>
        <w:tc>
          <w:tcPr>
            <w:tcW w:w="2109" w:type="dxa"/>
            <w:gridSpan w:val="2"/>
            <w:vMerge w:val="restart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  <w:vMerge w:val="restart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421889,92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61,8</w:t>
            </w:r>
          </w:p>
        </w:tc>
        <w:tc>
          <w:tcPr>
            <w:tcW w:w="1800" w:type="dxa"/>
            <w:gridSpan w:val="2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  <w:vAlign w:val="center"/>
          </w:tcPr>
          <w:p w:rsidR="00305C75" w:rsidRPr="001338E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ВАЗ-2104 (индивидуальная)</w:t>
            </w:r>
          </w:p>
        </w:tc>
      </w:tr>
      <w:tr w:rsidR="00305C75" w:rsidRPr="00607B10">
        <w:trPr>
          <w:trHeight w:val="50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(договор аренды)</w:t>
            </w:r>
          </w:p>
        </w:tc>
        <w:tc>
          <w:tcPr>
            <w:tcW w:w="1080" w:type="dxa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1724</w:t>
            </w:r>
          </w:p>
        </w:tc>
        <w:tc>
          <w:tcPr>
            <w:tcW w:w="1800" w:type="dxa"/>
            <w:gridSpan w:val="2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254700,18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01C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61,8</w:t>
            </w:r>
          </w:p>
        </w:tc>
        <w:tc>
          <w:tcPr>
            <w:tcW w:w="1800" w:type="dxa"/>
            <w:gridSpan w:val="2"/>
          </w:tcPr>
          <w:p w:rsidR="00305C75" w:rsidRDefault="00305C75" w:rsidP="00601C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0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01C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61,8</w:t>
            </w:r>
          </w:p>
        </w:tc>
        <w:tc>
          <w:tcPr>
            <w:tcW w:w="1800" w:type="dxa"/>
            <w:gridSpan w:val="2"/>
          </w:tcPr>
          <w:p w:rsidR="00305C75" w:rsidRDefault="00305C75" w:rsidP="00601C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01C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61,8</w:t>
            </w:r>
          </w:p>
        </w:tc>
        <w:tc>
          <w:tcPr>
            <w:tcW w:w="1800" w:type="dxa"/>
            <w:gridSpan w:val="2"/>
          </w:tcPr>
          <w:p w:rsidR="00305C75" w:rsidRDefault="00305C75" w:rsidP="00601C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0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Белых Н.М.</w:t>
            </w:r>
          </w:p>
        </w:tc>
        <w:tc>
          <w:tcPr>
            <w:tcW w:w="2109" w:type="dxa"/>
            <w:gridSpan w:val="2"/>
            <w:vMerge w:val="restart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  <w:vMerge w:val="restart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488306,05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1065</w:t>
            </w:r>
          </w:p>
        </w:tc>
        <w:tc>
          <w:tcPr>
            <w:tcW w:w="1800" w:type="dxa"/>
            <w:gridSpan w:val="2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FD7C02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  <w:vAlign w:val="center"/>
          </w:tcPr>
          <w:p w:rsidR="00305C75" w:rsidRPr="001338E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1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B20C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22,6</w:t>
            </w:r>
          </w:p>
        </w:tc>
        <w:tc>
          <w:tcPr>
            <w:tcW w:w="1800" w:type="dxa"/>
            <w:gridSpan w:val="2"/>
          </w:tcPr>
          <w:p w:rsidR="00305C75" w:rsidRDefault="00305C75" w:rsidP="00B20C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B20C18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  <w:vAlign w:val="center"/>
          </w:tcPr>
          <w:p w:rsidR="00305C75" w:rsidRPr="001338E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40,5</w:t>
            </w:r>
          </w:p>
        </w:tc>
        <w:tc>
          <w:tcPr>
            <w:tcW w:w="1800" w:type="dxa"/>
            <w:gridSpan w:val="2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Pr="001338E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1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66,9</w:t>
            </w:r>
          </w:p>
        </w:tc>
        <w:tc>
          <w:tcPr>
            <w:tcW w:w="1800" w:type="dxa"/>
            <w:gridSpan w:val="2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Pr="001338E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4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22,6</w:t>
            </w:r>
          </w:p>
        </w:tc>
        <w:tc>
          <w:tcPr>
            <w:tcW w:w="1800" w:type="dxa"/>
            <w:gridSpan w:val="2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Pr="001338E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49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FD7C02">
            <w:pPr>
              <w:rPr>
                <w:color w:val="000000"/>
              </w:rPr>
            </w:pPr>
            <w:r>
              <w:rPr>
                <w:color w:val="000000"/>
              </w:rPr>
              <w:t>Березиков А.О.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537430,41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62,8</w:t>
            </w:r>
          </w:p>
        </w:tc>
        <w:tc>
          <w:tcPr>
            <w:tcW w:w="1800" w:type="dxa"/>
            <w:gridSpan w:val="2"/>
          </w:tcPr>
          <w:p w:rsidR="00305C75" w:rsidRDefault="00305C75" w:rsidP="00FD7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Pr="001338E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Митсубиси Лансер (индивидуальная)</w:t>
            </w:r>
          </w:p>
        </w:tc>
      </w:tr>
      <w:tr w:rsidR="00305C75" w:rsidRPr="00607B10">
        <w:trPr>
          <w:trHeight w:val="47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  <w:vAlign w:val="center"/>
          </w:tcPr>
          <w:p w:rsidR="00305C75" w:rsidRPr="00642391" w:rsidRDefault="00305C75" w:rsidP="00676956">
            <w:r w:rsidRPr="00642391">
              <w:t>Борщевский М.К.</w:t>
            </w:r>
          </w:p>
          <w:p w:rsidR="00305C75" w:rsidRPr="00642391" w:rsidRDefault="00305C75" w:rsidP="00676956"/>
          <w:p w:rsidR="00305C75" w:rsidRPr="00642391" w:rsidRDefault="00305C75" w:rsidP="00676956"/>
        </w:tc>
        <w:tc>
          <w:tcPr>
            <w:tcW w:w="2109" w:type="dxa"/>
            <w:gridSpan w:val="2"/>
            <w:vMerge w:val="restart"/>
            <w:vAlign w:val="center"/>
          </w:tcPr>
          <w:p w:rsidR="00305C75" w:rsidRPr="00642391" w:rsidRDefault="00305C75" w:rsidP="0055180C">
            <w:pPr>
              <w:jc w:val="center"/>
            </w:pPr>
            <w:r>
              <w:t>Начальник части</w:t>
            </w:r>
          </w:p>
        </w:tc>
        <w:tc>
          <w:tcPr>
            <w:tcW w:w="2160" w:type="dxa"/>
            <w:vMerge w:val="restart"/>
            <w:vAlign w:val="center"/>
          </w:tcPr>
          <w:p w:rsidR="00305C75" w:rsidRPr="00642391" w:rsidRDefault="00305C75" w:rsidP="0055180C">
            <w:pPr>
              <w:jc w:val="center"/>
            </w:pPr>
            <w:r>
              <w:t>452858,40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</w:t>
            </w:r>
          </w:p>
          <w:p w:rsidR="00305C75" w:rsidRPr="00642391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Pr="00642391" w:rsidRDefault="00305C75" w:rsidP="00676956">
            <w:pPr>
              <w:jc w:val="center"/>
            </w:pPr>
            <w:r>
              <w:t>1045,0</w:t>
            </w:r>
          </w:p>
        </w:tc>
        <w:tc>
          <w:tcPr>
            <w:tcW w:w="1800" w:type="dxa"/>
            <w:gridSpan w:val="2"/>
          </w:tcPr>
          <w:p w:rsidR="00305C75" w:rsidRPr="00642391" w:rsidRDefault="00305C75" w:rsidP="00676956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  <w:vAlign w:val="center"/>
          </w:tcPr>
          <w:p w:rsidR="00305C75" w:rsidRDefault="00305C75" w:rsidP="00C16817">
            <w:pPr>
              <w:jc w:val="center"/>
            </w:pPr>
            <w:r>
              <w:t>Грузовой автомобиль –</w:t>
            </w:r>
          </w:p>
          <w:p w:rsidR="00305C75" w:rsidRDefault="00305C75" w:rsidP="00C16817">
            <w:pPr>
              <w:jc w:val="center"/>
            </w:pPr>
            <w:r>
              <w:t>УАЗ-396259</w:t>
            </w:r>
          </w:p>
          <w:p w:rsidR="00305C75" w:rsidRPr="00642391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 w:rsidRPr="00607B10">
        <w:trPr>
          <w:trHeight w:val="27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Pr="00642391" w:rsidRDefault="00305C75" w:rsidP="00676956"/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 w:rsidP="00676956">
            <w:pPr>
              <w:jc w:val="center"/>
            </w:pPr>
            <w:r>
              <w:t>37,8</w:t>
            </w:r>
          </w:p>
        </w:tc>
        <w:tc>
          <w:tcPr>
            <w:tcW w:w="1800" w:type="dxa"/>
            <w:gridSpan w:val="2"/>
          </w:tcPr>
          <w:p w:rsidR="00305C75" w:rsidRDefault="00305C75" w:rsidP="00676956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Pr="00642391" w:rsidRDefault="00305C75" w:rsidP="00C16817">
            <w:pPr>
              <w:jc w:val="center"/>
            </w:pPr>
          </w:p>
        </w:tc>
      </w:tr>
      <w:tr w:rsidR="00305C75" w:rsidRPr="00607B10">
        <w:trPr>
          <w:trHeight w:val="1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Pr="00642391" w:rsidRDefault="00305C75" w:rsidP="00676956"/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 w:rsidP="00676956">
            <w:pPr>
              <w:jc w:val="center"/>
            </w:pPr>
            <w:r>
              <w:t>61,7</w:t>
            </w:r>
          </w:p>
        </w:tc>
        <w:tc>
          <w:tcPr>
            <w:tcW w:w="1800" w:type="dxa"/>
            <w:gridSpan w:val="2"/>
          </w:tcPr>
          <w:p w:rsidR="00305C75" w:rsidRDefault="00305C75" w:rsidP="00676956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Pr="00642391" w:rsidRDefault="00305C75" w:rsidP="00C16817">
            <w:pPr>
              <w:jc w:val="center"/>
            </w:pPr>
          </w:p>
        </w:tc>
      </w:tr>
      <w:tr w:rsidR="00305C75" w:rsidRPr="00607B10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Pr="00642391" w:rsidRDefault="00305C75" w:rsidP="00676956"/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Гараж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 w:rsidP="00676956">
            <w:pPr>
              <w:jc w:val="center"/>
            </w:pPr>
            <w:r>
              <w:t>21</w:t>
            </w:r>
          </w:p>
        </w:tc>
        <w:tc>
          <w:tcPr>
            <w:tcW w:w="1800" w:type="dxa"/>
            <w:gridSpan w:val="2"/>
          </w:tcPr>
          <w:p w:rsidR="00305C75" w:rsidRDefault="00305C75" w:rsidP="00676956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Pr="00642391" w:rsidRDefault="00305C75" w:rsidP="00C16817">
            <w:pPr>
              <w:jc w:val="center"/>
            </w:pPr>
          </w:p>
        </w:tc>
      </w:tr>
      <w:tr w:rsidR="00305C75" w:rsidRPr="00607B10">
        <w:trPr>
          <w:trHeight w:val="20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  <w:vAlign w:val="center"/>
          </w:tcPr>
          <w:p w:rsidR="00305C75" w:rsidRPr="00642391" w:rsidRDefault="00305C75" w:rsidP="00676956">
            <w:r>
              <w:t>супруга</w:t>
            </w:r>
          </w:p>
          <w:p w:rsidR="00305C75" w:rsidRPr="00642391" w:rsidRDefault="00305C75" w:rsidP="00676956"/>
        </w:tc>
        <w:tc>
          <w:tcPr>
            <w:tcW w:w="2109" w:type="dxa"/>
            <w:gridSpan w:val="2"/>
            <w:vMerge w:val="restart"/>
            <w:vAlign w:val="center"/>
          </w:tcPr>
          <w:p w:rsidR="00305C75" w:rsidRPr="00642391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  <w:vAlign w:val="center"/>
          </w:tcPr>
          <w:p w:rsidR="00305C75" w:rsidRPr="00642391" w:rsidRDefault="00305C75" w:rsidP="0055180C">
            <w:pPr>
              <w:jc w:val="center"/>
            </w:pPr>
            <w:r>
              <w:t>114000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</w:t>
            </w:r>
          </w:p>
          <w:p w:rsidR="00305C75" w:rsidRPr="00642391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Pr="00642391" w:rsidRDefault="00305C75" w:rsidP="00F934CB">
            <w:pPr>
              <w:jc w:val="center"/>
            </w:pPr>
            <w:r>
              <w:t>1045,0</w:t>
            </w:r>
          </w:p>
        </w:tc>
        <w:tc>
          <w:tcPr>
            <w:tcW w:w="1800" w:type="dxa"/>
            <w:gridSpan w:val="2"/>
          </w:tcPr>
          <w:p w:rsidR="00305C75" w:rsidRPr="00642391" w:rsidRDefault="00305C75" w:rsidP="00F934CB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Pr="00642391" w:rsidRDefault="00305C75" w:rsidP="00C16817">
            <w:pPr>
              <w:jc w:val="center"/>
            </w:pPr>
            <w:r>
              <w:t>-</w:t>
            </w:r>
          </w:p>
        </w:tc>
      </w:tr>
      <w:tr w:rsidR="00305C75" w:rsidRPr="00607B10">
        <w:trPr>
          <w:trHeight w:val="28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676956"/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 w:rsidP="00F934CB">
            <w:pPr>
              <w:jc w:val="center"/>
            </w:pPr>
            <w:r>
              <w:t>37,8</w:t>
            </w:r>
          </w:p>
        </w:tc>
        <w:tc>
          <w:tcPr>
            <w:tcW w:w="1800" w:type="dxa"/>
            <w:gridSpan w:val="2"/>
          </w:tcPr>
          <w:p w:rsidR="00305C75" w:rsidRDefault="00305C75" w:rsidP="00F934CB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Pr="00642391" w:rsidRDefault="00305C75" w:rsidP="00C16817">
            <w:pPr>
              <w:jc w:val="center"/>
            </w:pPr>
          </w:p>
        </w:tc>
      </w:tr>
      <w:tr w:rsidR="00305C75" w:rsidRPr="00607B10">
        <w:trPr>
          <w:trHeight w:val="20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676956"/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 w:rsidP="00F934CB">
            <w:pPr>
              <w:jc w:val="center"/>
            </w:pPr>
            <w:r>
              <w:t>61,7</w:t>
            </w:r>
          </w:p>
        </w:tc>
        <w:tc>
          <w:tcPr>
            <w:tcW w:w="1800" w:type="dxa"/>
            <w:gridSpan w:val="2"/>
          </w:tcPr>
          <w:p w:rsidR="00305C75" w:rsidRDefault="00305C75" w:rsidP="00F934CB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Pr="00642391" w:rsidRDefault="00305C75" w:rsidP="00C16817">
            <w:pPr>
              <w:jc w:val="center"/>
            </w:pPr>
          </w:p>
        </w:tc>
      </w:tr>
      <w:tr w:rsidR="00305C75" w:rsidRPr="00607B10">
        <w:trPr>
          <w:trHeight w:val="55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  <w:vAlign w:val="center"/>
          </w:tcPr>
          <w:p w:rsidR="00305C75" w:rsidRDefault="00305C75" w:rsidP="00676956">
            <w:r>
              <w:t>Бузмаков Д.А.</w:t>
            </w:r>
          </w:p>
        </w:tc>
        <w:tc>
          <w:tcPr>
            <w:tcW w:w="2109" w:type="dxa"/>
            <w:gridSpan w:val="2"/>
            <w:vMerge w:val="restart"/>
            <w:vAlign w:val="center"/>
          </w:tcPr>
          <w:p w:rsidR="00305C75" w:rsidRDefault="00305C75" w:rsidP="0055180C">
            <w:pPr>
              <w:jc w:val="center"/>
            </w:pPr>
            <w:r>
              <w:t>Начальник части</w:t>
            </w:r>
          </w:p>
        </w:tc>
        <w:tc>
          <w:tcPr>
            <w:tcW w:w="2160" w:type="dxa"/>
            <w:vMerge w:val="restart"/>
            <w:vAlign w:val="center"/>
          </w:tcPr>
          <w:p w:rsidR="00305C75" w:rsidRDefault="00305C75" w:rsidP="0055180C">
            <w:pPr>
              <w:jc w:val="center"/>
            </w:pPr>
            <w:r>
              <w:t>397879,35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 w:rsidP="00F934CB">
            <w:pPr>
              <w:jc w:val="center"/>
            </w:pPr>
            <w:r>
              <w:t>576</w:t>
            </w:r>
          </w:p>
        </w:tc>
        <w:tc>
          <w:tcPr>
            <w:tcW w:w="1800" w:type="dxa"/>
            <w:gridSpan w:val="2"/>
          </w:tcPr>
          <w:p w:rsidR="00305C75" w:rsidRDefault="00305C75" w:rsidP="00F934CB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  <w:vAlign w:val="center"/>
          </w:tcPr>
          <w:p w:rsidR="00305C75" w:rsidRDefault="00305C75" w:rsidP="00C16817">
            <w:pPr>
              <w:jc w:val="center"/>
            </w:pPr>
            <w:r>
              <w:t>Легковой автомобиль – Шанс  (индивидуальная)</w:t>
            </w:r>
          </w:p>
          <w:p w:rsidR="00305C75" w:rsidRPr="00642391" w:rsidRDefault="00305C75" w:rsidP="00C16817">
            <w:pPr>
              <w:jc w:val="center"/>
            </w:pPr>
          </w:p>
        </w:tc>
      </w:tr>
      <w:tr w:rsidR="00305C75" w:rsidRPr="00607B10">
        <w:trPr>
          <w:trHeight w:val="53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676956"/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</w:pPr>
            <w:r>
              <w:t>Жилой дом (фактическое предоставление)</w:t>
            </w:r>
          </w:p>
        </w:tc>
        <w:tc>
          <w:tcPr>
            <w:tcW w:w="1080" w:type="dxa"/>
            <w:vMerge w:val="restart"/>
          </w:tcPr>
          <w:p w:rsidR="00305C75" w:rsidRDefault="00305C75" w:rsidP="00F934CB">
            <w:pPr>
              <w:jc w:val="center"/>
            </w:pPr>
            <w:r>
              <w:t>30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F934CB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Default="00305C75" w:rsidP="00C16817">
            <w:pPr>
              <w:jc w:val="center"/>
            </w:pPr>
          </w:p>
        </w:tc>
      </w:tr>
      <w:tr w:rsidR="00305C75" w:rsidRPr="00607B10">
        <w:trPr>
          <w:trHeight w:val="2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676956"/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 w:rsidP="00F934CB">
            <w:pPr>
              <w:jc w:val="center"/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F934CB">
            <w:pPr>
              <w:jc w:val="center"/>
            </w:pPr>
          </w:p>
        </w:tc>
        <w:tc>
          <w:tcPr>
            <w:tcW w:w="2251" w:type="dxa"/>
            <w:gridSpan w:val="2"/>
            <w:vMerge w:val="restart"/>
            <w:vAlign w:val="center"/>
          </w:tcPr>
          <w:p w:rsidR="00305C75" w:rsidRDefault="00305C75" w:rsidP="00C16817">
            <w:pPr>
              <w:jc w:val="center"/>
            </w:pPr>
            <w:r>
              <w:t>Легковой автомобиль ВАЗ 2121 (индивидуальная)</w:t>
            </w:r>
          </w:p>
        </w:tc>
      </w:tr>
      <w:tr w:rsidR="00305C75" w:rsidRPr="00607B10">
        <w:trPr>
          <w:trHeight w:val="93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676956"/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F934CB">
            <w:pPr>
              <w:jc w:val="center"/>
            </w:pPr>
            <w:r>
              <w:t>57</w:t>
            </w:r>
          </w:p>
        </w:tc>
        <w:tc>
          <w:tcPr>
            <w:tcW w:w="1800" w:type="dxa"/>
            <w:gridSpan w:val="2"/>
          </w:tcPr>
          <w:p w:rsidR="00305C75" w:rsidRDefault="00305C75" w:rsidP="00F934CB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Default="00305C75" w:rsidP="00C16817">
            <w:pPr>
              <w:jc w:val="center"/>
            </w:pPr>
          </w:p>
        </w:tc>
      </w:tr>
      <w:tr w:rsidR="00305C75" w:rsidRPr="00607B10">
        <w:trPr>
          <w:trHeight w:val="55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  <w:vAlign w:val="center"/>
          </w:tcPr>
          <w:p w:rsidR="00305C75" w:rsidRDefault="00305C75" w:rsidP="00676956">
            <w:r>
              <w:t>супруга</w:t>
            </w:r>
          </w:p>
        </w:tc>
        <w:tc>
          <w:tcPr>
            <w:tcW w:w="2109" w:type="dxa"/>
            <w:gridSpan w:val="2"/>
            <w:vMerge w:val="restart"/>
            <w:vAlign w:val="center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  <w:vAlign w:val="center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C1F20">
            <w:pPr>
              <w:jc w:val="center"/>
            </w:pPr>
            <w:r>
              <w:t>40</w:t>
            </w:r>
          </w:p>
        </w:tc>
        <w:tc>
          <w:tcPr>
            <w:tcW w:w="1800" w:type="dxa"/>
            <w:gridSpan w:val="2"/>
          </w:tcPr>
          <w:p w:rsidR="00305C75" w:rsidRDefault="00305C75" w:rsidP="00CC1F20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  <w:vAlign w:val="center"/>
          </w:tcPr>
          <w:p w:rsidR="00305C75" w:rsidRPr="00642391" w:rsidRDefault="00305C75" w:rsidP="00C16817">
            <w:pPr>
              <w:jc w:val="center"/>
            </w:pPr>
            <w:r>
              <w:t>-</w:t>
            </w:r>
          </w:p>
        </w:tc>
      </w:tr>
      <w:tr w:rsidR="00305C75" w:rsidRPr="00607B10">
        <w:trPr>
          <w:trHeight w:val="53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676956"/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C1F20">
            <w:pPr>
              <w:jc w:val="center"/>
            </w:pPr>
            <w:r>
              <w:t>57</w:t>
            </w:r>
          </w:p>
        </w:tc>
        <w:tc>
          <w:tcPr>
            <w:tcW w:w="1800" w:type="dxa"/>
            <w:gridSpan w:val="2"/>
          </w:tcPr>
          <w:p w:rsidR="00305C75" w:rsidRDefault="00305C75" w:rsidP="00CC1F20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Pr="00642391" w:rsidRDefault="00305C75" w:rsidP="00C16817">
            <w:pPr>
              <w:jc w:val="center"/>
            </w:pPr>
          </w:p>
        </w:tc>
      </w:tr>
      <w:tr w:rsidR="00305C75" w:rsidRPr="00607B10">
        <w:trPr>
          <w:trHeight w:val="35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  <w:vAlign w:val="center"/>
          </w:tcPr>
          <w:p w:rsidR="00305C75" w:rsidRDefault="00305C75" w:rsidP="00676956">
            <w:r>
              <w:t>Быченков С.В.</w:t>
            </w:r>
          </w:p>
          <w:p w:rsidR="00305C75" w:rsidRDefault="00305C75" w:rsidP="00676956"/>
          <w:p w:rsidR="00305C75" w:rsidRDefault="00305C75" w:rsidP="00676956"/>
        </w:tc>
        <w:tc>
          <w:tcPr>
            <w:tcW w:w="2109" w:type="dxa"/>
            <w:gridSpan w:val="2"/>
            <w:vMerge w:val="restart"/>
            <w:vAlign w:val="center"/>
          </w:tcPr>
          <w:p w:rsidR="00305C75" w:rsidRDefault="00305C75" w:rsidP="0055180C">
            <w:pPr>
              <w:jc w:val="center"/>
            </w:pPr>
            <w:r>
              <w:t>Начальник части</w:t>
            </w: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 w:val="restart"/>
            <w:vAlign w:val="center"/>
          </w:tcPr>
          <w:p w:rsidR="00305C75" w:rsidRDefault="00305C75" w:rsidP="0055180C">
            <w:pPr>
              <w:jc w:val="center"/>
            </w:pPr>
            <w:r>
              <w:t>422671,08</w:t>
            </w: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(индивидуальное)</w:t>
            </w: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</w:tcPr>
          <w:p w:rsidR="00305C75" w:rsidRDefault="00305C75" w:rsidP="00CC1F20">
            <w:pPr>
              <w:jc w:val="center"/>
            </w:pPr>
            <w:r>
              <w:t>873</w:t>
            </w:r>
          </w:p>
          <w:p w:rsidR="00305C75" w:rsidRDefault="00305C75" w:rsidP="00CC1F20">
            <w:pPr>
              <w:jc w:val="center"/>
            </w:pPr>
          </w:p>
          <w:p w:rsidR="00305C75" w:rsidRDefault="00305C75" w:rsidP="00CC1F20">
            <w:pPr>
              <w:jc w:val="center"/>
            </w:pPr>
          </w:p>
        </w:tc>
        <w:tc>
          <w:tcPr>
            <w:tcW w:w="1800" w:type="dxa"/>
            <w:gridSpan w:val="2"/>
          </w:tcPr>
          <w:p w:rsidR="00305C75" w:rsidRDefault="00305C75" w:rsidP="00CC1F20">
            <w:pPr>
              <w:jc w:val="center"/>
            </w:pPr>
            <w:r>
              <w:t>Россия</w:t>
            </w:r>
          </w:p>
          <w:p w:rsidR="00305C75" w:rsidRDefault="00305C75" w:rsidP="00CC1F20">
            <w:pPr>
              <w:jc w:val="center"/>
            </w:pPr>
          </w:p>
          <w:p w:rsidR="00305C75" w:rsidRDefault="00305C75" w:rsidP="00CC1F20">
            <w:pPr>
              <w:jc w:val="center"/>
            </w:pPr>
          </w:p>
        </w:tc>
        <w:tc>
          <w:tcPr>
            <w:tcW w:w="2251" w:type="dxa"/>
            <w:gridSpan w:val="2"/>
            <w:vMerge w:val="restart"/>
            <w:vAlign w:val="center"/>
          </w:tcPr>
          <w:p w:rsidR="00305C75" w:rsidRDefault="00305C75" w:rsidP="00C16817">
            <w:pPr>
              <w:jc w:val="center"/>
            </w:pPr>
            <w:r>
              <w:t>Легковой автомобиль – Тойота Авенсис (индивидуаьная)</w:t>
            </w:r>
          </w:p>
          <w:p w:rsidR="00305C75" w:rsidRPr="00642391" w:rsidRDefault="00305C75" w:rsidP="00C16817">
            <w:pPr>
              <w:jc w:val="center"/>
            </w:pPr>
          </w:p>
        </w:tc>
      </w:tr>
      <w:tr w:rsidR="00305C75" w:rsidRPr="00607B10">
        <w:trPr>
          <w:trHeight w:val="2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676956"/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9A6205">
            <w:pPr>
              <w:jc w:val="center"/>
            </w:pPr>
            <w:r>
              <w:t>Жилой дом (индивидуальное)</w:t>
            </w:r>
          </w:p>
        </w:tc>
        <w:tc>
          <w:tcPr>
            <w:tcW w:w="1080" w:type="dxa"/>
            <w:vMerge w:val="restart"/>
          </w:tcPr>
          <w:p w:rsidR="00305C75" w:rsidRDefault="00305C75" w:rsidP="00CC1F20">
            <w:pPr>
              <w:jc w:val="center"/>
            </w:pPr>
            <w:r>
              <w:t>50,7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CC1F20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Default="00305C75" w:rsidP="00C16817">
            <w:pPr>
              <w:jc w:val="center"/>
            </w:pPr>
          </w:p>
        </w:tc>
      </w:tr>
      <w:tr w:rsidR="00305C75" w:rsidRPr="00607B10">
        <w:trPr>
          <w:trHeight w:val="96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676956"/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 w:rsidP="00CC1F20">
            <w:pPr>
              <w:jc w:val="center"/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CC1F20">
            <w:pPr>
              <w:jc w:val="center"/>
            </w:pPr>
          </w:p>
        </w:tc>
        <w:tc>
          <w:tcPr>
            <w:tcW w:w="2251" w:type="dxa"/>
            <w:gridSpan w:val="2"/>
            <w:vMerge w:val="restart"/>
            <w:vAlign w:val="center"/>
          </w:tcPr>
          <w:p w:rsidR="00305C75" w:rsidRDefault="00305C75" w:rsidP="00C16817">
            <w:pPr>
              <w:jc w:val="center"/>
            </w:pPr>
            <w:r>
              <w:t>Водный траспорт- мотолодка «Обь» (индивидуальная)</w:t>
            </w:r>
          </w:p>
        </w:tc>
      </w:tr>
      <w:tr w:rsidR="00305C75" w:rsidRPr="00607B10">
        <w:trPr>
          <w:trHeight w:val="40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676956"/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Гараж (индивидуальное)</w:t>
            </w:r>
          </w:p>
        </w:tc>
        <w:tc>
          <w:tcPr>
            <w:tcW w:w="1080" w:type="dxa"/>
          </w:tcPr>
          <w:p w:rsidR="00305C75" w:rsidRDefault="00305C75" w:rsidP="00CC1F20">
            <w:pPr>
              <w:jc w:val="center"/>
            </w:pPr>
            <w:r>
              <w:t>48</w:t>
            </w:r>
          </w:p>
        </w:tc>
        <w:tc>
          <w:tcPr>
            <w:tcW w:w="1800" w:type="dxa"/>
            <w:gridSpan w:val="2"/>
          </w:tcPr>
          <w:p w:rsidR="00305C75" w:rsidRDefault="00305C75" w:rsidP="00CC1F20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Default="00305C75" w:rsidP="00C16817">
            <w:pPr>
              <w:jc w:val="center"/>
            </w:pP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676956">
            <w:r>
              <w:t>супруга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</w:pPr>
            <w:r>
              <w:t>668555,65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(найм)</w:t>
            </w:r>
          </w:p>
        </w:tc>
        <w:tc>
          <w:tcPr>
            <w:tcW w:w="1080" w:type="dxa"/>
          </w:tcPr>
          <w:p w:rsidR="00305C75" w:rsidRDefault="00305C75" w:rsidP="00CC1F20">
            <w:pPr>
              <w:jc w:val="center"/>
            </w:pPr>
            <w:r>
              <w:t>39,2</w:t>
            </w:r>
          </w:p>
        </w:tc>
        <w:tc>
          <w:tcPr>
            <w:tcW w:w="1800" w:type="dxa"/>
            <w:gridSpan w:val="2"/>
          </w:tcPr>
          <w:p w:rsidR="00305C75" w:rsidRDefault="00305C75" w:rsidP="00CC1F20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 w:rsidRPr="00607B10">
        <w:trPr>
          <w:trHeight w:val="39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Align w:val="center"/>
          </w:tcPr>
          <w:p w:rsidR="00305C75" w:rsidRDefault="00305C75" w:rsidP="00676956">
            <w:r>
              <w:t>сын</w:t>
            </w:r>
          </w:p>
        </w:tc>
        <w:tc>
          <w:tcPr>
            <w:tcW w:w="2109" w:type="dxa"/>
            <w:gridSpan w:val="2"/>
            <w:vAlign w:val="center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Align w:val="center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(найм)</w:t>
            </w:r>
          </w:p>
        </w:tc>
        <w:tc>
          <w:tcPr>
            <w:tcW w:w="1080" w:type="dxa"/>
          </w:tcPr>
          <w:p w:rsidR="00305C75" w:rsidRDefault="00305C75" w:rsidP="00CC1F20">
            <w:pPr>
              <w:jc w:val="center"/>
            </w:pPr>
            <w:r>
              <w:t>39,2</w:t>
            </w:r>
          </w:p>
        </w:tc>
        <w:tc>
          <w:tcPr>
            <w:tcW w:w="1800" w:type="dxa"/>
            <w:gridSpan w:val="2"/>
          </w:tcPr>
          <w:p w:rsidR="00305C75" w:rsidRDefault="00305C75" w:rsidP="00CC1F20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5F489D" w:rsidRDefault="00305C75" w:rsidP="00F45BC7">
            <w:pPr>
              <w:rPr>
                <w:color w:val="000000"/>
              </w:rPr>
            </w:pPr>
            <w:r w:rsidRPr="005F489D">
              <w:rPr>
                <w:color w:val="000000"/>
              </w:rPr>
              <w:t>Васильев Г.Н.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5F489D" w:rsidRDefault="00305C75" w:rsidP="0055180C">
            <w:pPr>
              <w:jc w:val="center"/>
              <w:rPr>
                <w:color w:val="000000"/>
              </w:rPr>
            </w:pPr>
            <w:r w:rsidRPr="005F489D"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  <w:vMerge w:val="restart"/>
          </w:tcPr>
          <w:p w:rsidR="00305C75" w:rsidRPr="005F489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658625,5</w:t>
            </w:r>
            <w:r w:rsidRPr="005F489D">
              <w:rPr>
                <w:color w:val="000000"/>
              </w:rPr>
              <w:t>5</w:t>
            </w:r>
          </w:p>
        </w:tc>
        <w:tc>
          <w:tcPr>
            <w:tcW w:w="2880" w:type="dxa"/>
            <w:gridSpan w:val="3"/>
          </w:tcPr>
          <w:p w:rsidR="00305C75" w:rsidRPr="005F489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5F489D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46,2</w:t>
            </w:r>
          </w:p>
        </w:tc>
        <w:tc>
          <w:tcPr>
            <w:tcW w:w="1800" w:type="dxa"/>
            <w:gridSpan w:val="2"/>
          </w:tcPr>
          <w:p w:rsidR="00305C75" w:rsidRPr="005F489D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5F489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Киа Рио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5F489D" w:rsidRDefault="00305C75" w:rsidP="00F45BC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5F489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5F489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5F489D" w:rsidRDefault="00305C75" w:rsidP="0055180C">
            <w:pPr>
              <w:jc w:val="center"/>
              <w:rPr>
                <w:color w:val="000000"/>
              </w:rPr>
            </w:pPr>
            <w:r w:rsidRPr="005F489D"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Pr="005F489D" w:rsidRDefault="00305C75" w:rsidP="00F45BC7">
            <w:pPr>
              <w:jc w:val="center"/>
              <w:rPr>
                <w:color w:val="000000"/>
              </w:rPr>
            </w:pPr>
            <w:r w:rsidRPr="005F489D">
              <w:rPr>
                <w:color w:val="000000"/>
              </w:rPr>
              <w:t>18,6</w:t>
            </w:r>
          </w:p>
        </w:tc>
        <w:tc>
          <w:tcPr>
            <w:tcW w:w="1800" w:type="dxa"/>
            <w:gridSpan w:val="2"/>
          </w:tcPr>
          <w:p w:rsidR="00305C75" w:rsidRPr="005F489D" w:rsidRDefault="00305C75" w:rsidP="00F45BC7">
            <w:pPr>
              <w:jc w:val="center"/>
              <w:rPr>
                <w:color w:val="000000"/>
              </w:rPr>
            </w:pPr>
            <w:r w:rsidRPr="005F489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5F489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5F489D" w:rsidRDefault="00305C75" w:rsidP="00F45BC7">
            <w:pPr>
              <w:rPr>
                <w:color w:val="000000"/>
              </w:rPr>
            </w:pPr>
            <w:r w:rsidRPr="005F489D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5F489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Pr="005F489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496920,44</w:t>
            </w:r>
          </w:p>
        </w:tc>
        <w:tc>
          <w:tcPr>
            <w:tcW w:w="2880" w:type="dxa"/>
            <w:gridSpan w:val="3"/>
          </w:tcPr>
          <w:p w:rsidR="00305C75" w:rsidRPr="005F489D" w:rsidRDefault="00305C75" w:rsidP="0055180C">
            <w:pPr>
              <w:jc w:val="center"/>
              <w:rPr>
                <w:color w:val="000000"/>
              </w:rPr>
            </w:pPr>
            <w:r w:rsidRPr="005F489D">
              <w:rPr>
                <w:color w:val="000000"/>
              </w:rPr>
              <w:t>Комната (индивидуальная)</w:t>
            </w:r>
          </w:p>
        </w:tc>
        <w:tc>
          <w:tcPr>
            <w:tcW w:w="1080" w:type="dxa"/>
          </w:tcPr>
          <w:p w:rsidR="00305C75" w:rsidRPr="005F489D" w:rsidRDefault="00305C75" w:rsidP="00F45BC7">
            <w:pPr>
              <w:jc w:val="center"/>
              <w:rPr>
                <w:color w:val="000000"/>
              </w:rPr>
            </w:pPr>
            <w:r w:rsidRPr="005F489D">
              <w:rPr>
                <w:color w:val="000000"/>
              </w:rPr>
              <w:t>15,5</w:t>
            </w:r>
          </w:p>
        </w:tc>
        <w:tc>
          <w:tcPr>
            <w:tcW w:w="1800" w:type="dxa"/>
            <w:gridSpan w:val="2"/>
          </w:tcPr>
          <w:p w:rsidR="00305C75" w:rsidRPr="005F489D" w:rsidRDefault="00305C75" w:rsidP="00F45BC7">
            <w:pPr>
              <w:jc w:val="center"/>
              <w:rPr>
                <w:color w:val="000000"/>
              </w:rPr>
            </w:pPr>
            <w:r w:rsidRPr="005F489D">
              <w:rPr>
                <w:color w:val="000000"/>
              </w:rPr>
              <w:t>России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5F489D" w:rsidRDefault="00305C75" w:rsidP="00C16817">
            <w:pPr>
              <w:jc w:val="center"/>
              <w:rPr>
                <w:color w:val="000000"/>
              </w:rPr>
            </w:pPr>
            <w:r w:rsidRPr="005F489D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5F489D" w:rsidRDefault="00305C75" w:rsidP="00F45BC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5F489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5F489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5F489D" w:rsidRDefault="00305C75" w:rsidP="0055180C">
            <w:pPr>
              <w:jc w:val="center"/>
              <w:rPr>
                <w:color w:val="000000"/>
              </w:rPr>
            </w:pPr>
            <w:r w:rsidRPr="005F489D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5F489D" w:rsidRDefault="00305C75" w:rsidP="00F45BC7">
            <w:pPr>
              <w:jc w:val="center"/>
              <w:rPr>
                <w:color w:val="000000"/>
              </w:rPr>
            </w:pPr>
            <w:r w:rsidRPr="005F489D">
              <w:rPr>
                <w:color w:val="000000"/>
              </w:rPr>
              <w:t>46,2</w:t>
            </w:r>
          </w:p>
        </w:tc>
        <w:tc>
          <w:tcPr>
            <w:tcW w:w="1800" w:type="dxa"/>
            <w:gridSpan w:val="2"/>
          </w:tcPr>
          <w:p w:rsidR="00305C75" w:rsidRPr="005F489D" w:rsidRDefault="00305C75" w:rsidP="00F45BC7">
            <w:pPr>
              <w:jc w:val="center"/>
              <w:rPr>
                <w:color w:val="000000"/>
              </w:rPr>
            </w:pPr>
            <w:r w:rsidRPr="005F489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5F489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5F489D" w:rsidRDefault="00305C75" w:rsidP="00F45BC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5F489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5F489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5F489D" w:rsidRDefault="00305C75" w:rsidP="0055180C">
            <w:pPr>
              <w:jc w:val="center"/>
              <w:rPr>
                <w:color w:val="000000"/>
              </w:rPr>
            </w:pPr>
            <w:r w:rsidRPr="005F489D">
              <w:rPr>
                <w:color w:val="000000"/>
              </w:rPr>
              <w:t>Комната (индивидуальная)</w:t>
            </w:r>
          </w:p>
        </w:tc>
        <w:tc>
          <w:tcPr>
            <w:tcW w:w="1080" w:type="dxa"/>
          </w:tcPr>
          <w:p w:rsidR="00305C75" w:rsidRPr="005F489D" w:rsidRDefault="00305C75" w:rsidP="00F45BC7">
            <w:pPr>
              <w:jc w:val="center"/>
              <w:rPr>
                <w:color w:val="000000"/>
              </w:rPr>
            </w:pPr>
            <w:r w:rsidRPr="005F489D">
              <w:rPr>
                <w:color w:val="000000"/>
              </w:rPr>
              <w:t>14</w:t>
            </w:r>
          </w:p>
        </w:tc>
        <w:tc>
          <w:tcPr>
            <w:tcW w:w="1800" w:type="dxa"/>
            <w:gridSpan w:val="2"/>
          </w:tcPr>
          <w:p w:rsidR="00305C75" w:rsidRPr="005F489D" w:rsidRDefault="00305C75" w:rsidP="00F45BC7">
            <w:pPr>
              <w:jc w:val="center"/>
              <w:rPr>
                <w:color w:val="000000"/>
              </w:rPr>
            </w:pPr>
            <w:r w:rsidRPr="005F489D">
              <w:rPr>
                <w:color w:val="000000"/>
              </w:rPr>
              <w:t>России</w:t>
            </w:r>
          </w:p>
        </w:tc>
        <w:tc>
          <w:tcPr>
            <w:tcW w:w="2251" w:type="dxa"/>
            <w:gridSpan w:val="2"/>
            <w:vMerge/>
          </w:tcPr>
          <w:p w:rsidR="00305C75" w:rsidRPr="005F489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5F489D" w:rsidRDefault="00305C75" w:rsidP="00F45BC7">
            <w:pPr>
              <w:rPr>
                <w:color w:val="000000"/>
              </w:rPr>
            </w:pPr>
            <w:r w:rsidRPr="005F489D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5F489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</w:tcPr>
          <w:p w:rsidR="00305C75" w:rsidRPr="005F489D" w:rsidRDefault="00305C75" w:rsidP="0055180C">
            <w:pPr>
              <w:jc w:val="center"/>
              <w:rPr>
                <w:color w:val="000000"/>
              </w:rPr>
            </w:pPr>
            <w:r w:rsidRPr="005F489D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5F489D" w:rsidRDefault="00305C75" w:rsidP="0055180C">
            <w:pPr>
              <w:jc w:val="center"/>
              <w:rPr>
                <w:color w:val="000000"/>
              </w:rPr>
            </w:pPr>
            <w:r w:rsidRPr="005F489D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5F489D" w:rsidRDefault="00305C75" w:rsidP="00F45BC7">
            <w:pPr>
              <w:jc w:val="center"/>
              <w:rPr>
                <w:color w:val="000000"/>
              </w:rPr>
            </w:pPr>
            <w:r w:rsidRPr="005F489D">
              <w:rPr>
                <w:color w:val="000000"/>
              </w:rPr>
              <w:t>46,2</w:t>
            </w:r>
          </w:p>
        </w:tc>
        <w:tc>
          <w:tcPr>
            <w:tcW w:w="1800" w:type="dxa"/>
            <w:gridSpan w:val="2"/>
          </w:tcPr>
          <w:p w:rsidR="00305C75" w:rsidRPr="005F489D" w:rsidRDefault="00305C75" w:rsidP="00F45BC7">
            <w:pPr>
              <w:jc w:val="center"/>
              <w:rPr>
                <w:color w:val="000000"/>
              </w:rPr>
            </w:pPr>
            <w:r w:rsidRPr="005F489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F489D" w:rsidRDefault="00305C75" w:rsidP="00C16817">
            <w:pPr>
              <w:jc w:val="center"/>
              <w:rPr>
                <w:color w:val="000000"/>
              </w:rPr>
            </w:pPr>
            <w:r w:rsidRPr="005F489D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9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FF1027" w:rsidRDefault="00305C75" w:rsidP="00F45BC7">
            <w:pPr>
              <w:rPr>
                <w:color w:val="000000"/>
              </w:rPr>
            </w:pPr>
            <w:r>
              <w:rPr>
                <w:color w:val="000000"/>
              </w:rPr>
              <w:t>Васильев И.В.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FF102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  <w:vMerge w:val="restart"/>
          </w:tcPr>
          <w:p w:rsidR="00305C75" w:rsidRPr="00FF102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433773,75</w:t>
            </w:r>
          </w:p>
        </w:tc>
        <w:tc>
          <w:tcPr>
            <w:tcW w:w="2880" w:type="dxa"/>
            <w:gridSpan w:val="3"/>
          </w:tcPr>
          <w:p w:rsidR="00305C75" w:rsidRPr="00FF102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- садовый (индивидуальная)</w:t>
            </w:r>
          </w:p>
        </w:tc>
        <w:tc>
          <w:tcPr>
            <w:tcW w:w="1080" w:type="dxa"/>
          </w:tcPr>
          <w:p w:rsidR="00305C75" w:rsidRPr="00FF1027" w:rsidRDefault="00305C75" w:rsidP="00F45B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00" w:type="dxa"/>
            <w:gridSpan w:val="2"/>
          </w:tcPr>
          <w:p w:rsidR="00305C75" w:rsidRPr="00FF1027" w:rsidRDefault="00305C75" w:rsidP="00F45B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FF1027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Лада 217130 Приора</w:t>
            </w:r>
          </w:p>
        </w:tc>
      </w:tr>
      <w:tr w:rsidR="00305C75" w:rsidRPr="00607B10">
        <w:trPr>
          <w:trHeight w:val="20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F45BC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- приусадебный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Default="00305C75" w:rsidP="00F45B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00" w:type="dxa"/>
            <w:gridSpan w:val="2"/>
          </w:tcPr>
          <w:p w:rsidR="00305C75" w:rsidRDefault="00305C75" w:rsidP="00F45B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FF1027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F45BC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 w:rsidP="00F45B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62,2</w:t>
            </w:r>
          </w:p>
        </w:tc>
        <w:tc>
          <w:tcPr>
            <w:tcW w:w="1800" w:type="dxa"/>
            <w:gridSpan w:val="2"/>
          </w:tcPr>
          <w:p w:rsidR="00305C75" w:rsidRDefault="00305C75" w:rsidP="00F45B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FF1027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40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F45BC7">
            <w:pPr>
              <w:rPr>
                <w:color w:val="000000"/>
              </w:rPr>
            </w:pPr>
            <w:r>
              <w:rPr>
                <w:color w:val="000000"/>
              </w:rPr>
              <w:t>Везиев З.У.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389341,15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F45B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49,8</w:t>
            </w:r>
          </w:p>
        </w:tc>
        <w:tc>
          <w:tcPr>
            <w:tcW w:w="1800" w:type="dxa"/>
            <w:gridSpan w:val="2"/>
          </w:tcPr>
          <w:p w:rsidR="00305C75" w:rsidRDefault="00305C75" w:rsidP="00F45B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FF1027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8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F45BC7">
            <w:pPr>
              <w:rPr>
                <w:color w:val="000000"/>
              </w:rPr>
            </w:pPr>
            <w:r>
              <w:rPr>
                <w:color w:val="000000"/>
              </w:rPr>
              <w:t>Виноградов В.К.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550689,52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F45B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800" w:type="dxa"/>
            <w:gridSpan w:val="2"/>
          </w:tcPr>
          <w:p w:rsidR="00305C75" w:rsidRDefault="00305C75" w:rsidP="00F45B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F45BC7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FF1027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Лада Калина (индивидуальная)</w:t>
            </w: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F45BC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F45B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800" w:type="dxa"/>
            <w:gridSpan w:val="2"/>
          </w:tcPr>
          <w:p w:rsidR="00305C75" w:rsidRDefault="00305C75" w:rsidP="00F45B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FF1027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F45BC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  <w:vMerge w:val="restart"/>
          </w:tcPr>
          <w:p w:rsidR="00305C75" w:rsidRDefault="00305C75" w:rsidP="000F3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0F3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FF1027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6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F45BC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0F3AEC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0F3AEC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FF1027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Мототранспортное средство – Мотоцикл ИЖ (индивидуальная)</w:t>
            </w:r>
          </w:p>
        </w:tc>
      </w:tr>
      <w:tr w:rsidR="00305C75" w:rsidRPr="00607B10">
        <w:trPr>
          <w:trHeight w:val="70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F45BC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0F3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50,4</w:t>
            </w:r>
          </w:p>
        </w:tc>
        <w:tc>
          <w:tcPr>
            <w:tcW w:w="1800" w:type="dxa"/>
            <w:gridSpan w:val="2"/>
          </w:tcPr>
          <w:p w:rsidR="00305C75" w:rsidRDefault="00305C75" w:rsidP="000F3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F45BC7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287225,58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0F3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gridSpan w:val="2"/>
          </w:tcPr>
          <w:p w:rsidR="00305C75" w:rsidRDefault="00305C75" w:rsidP="000F3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0F3AEC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F45BC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0F3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50,4</w:t>
            </w:r>
          </w:p>
        </w:tc>
        <w:tc>
          <w:tcPr>
            <w:tcW w:w="1800" w:type="dxa"/>
            <w:gridSpan w:val="2"/>
          </w:tcPr>
          <w:p w:rsidR="00305C75" w:rsidRDefault="00305C75" w:rsidP="000F3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4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F45BC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Дача (индивидуальная)</w:t>
            </w:r>
          </w:p>
        </w:tc>
        <w:tc>
          <w:tcPr>
            <w:tcW w:w="1080" w:type="dxa"/>
          </w:tcPr>
          <w:p w:rsidR="00305C75" w:rsidRDefault="00305C75" w:rsidP="000F3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800" w:type="dxa"/>
            <w:gridSpan w:val="2"/>
          </w:tcPr>
          <w:p w:rsidR="00305C75" w:rsidRDefault="00305C75" w:rsidP="000F3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F45BC7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476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50,4</w:t>
            </w:r>
          </w:p>
        </w:tc>
        <w:tc>
          <w:tcPr>
            <w:tcW w:w="1800" w:type="dxa"/>
            <w:gridSpan w:val="2"/>
          </w:tcPr>
          <w:p w:rsidR="00305C75" w:rsidRDefault="00305C75" w:rsidP="00D476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40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F45BC7">
            <w:pPr>
              <w:rPr>
                <w:color w:val="000000"/>
              </w:rPr>
            </w:pPr>
            <w:r>
              <w:rPr>
                <w:color w:val="000000"/>
              </w:rPr>
              <w:t>Гафиятуллин И.Р.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406084,45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F45B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44,4</w:t>
            </w:r>
          </w:p>
        </w:tc>
        <w:tc>
          <w:tcPr>
            <w:tcW w:w="1800" w:type="dxa"/>
            <w:gridSpan w:val="2"/>
          </w:tcPr>
          <w:p w:rsidR="00305C75" w:rsidRDefault="00305C75" w:rsidP="00F45B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FF1027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Форд Фокус (индивидуальная)</w:t>
            </w:r>
          </w:p>
        </w:tc>
      </w:tr>
      <w:tr w:rsidR="00305C75" w:rsidRPr="00607B10">
        <w:trPr>
          <w:trHeight w:val="103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F45BC7">
            <w:pPr>
              <w:rPr>
                <w:color w:val="000000"/>
              </w:rPr>
            </w:pPr>
            <w:r>
              <w:rPr>
                <w:color w:val="000000"/>
              </w:rPr>
              <w:t>Гончаров Ю.Н.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423626,08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F45B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49,4</w:t>
            </w:r>
          </w:p>
        </w:tc>
        <w:tc>
          <w:tcPr>
            <w:tcW w:w="1800" w:type="dxa"/>
            <w:gridSpan w:val="2"/>
          </w:tcPr>
          <w:p w:rsidR="00305C75" w:rsidRDefault="00305C75" w:rsidP="00F45B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FF1027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– Хендэ Акцент (индивидуальная)</w:t>
            </w:r>
          </w:p>
        </w:tc>
      </w:tr>
      <w:tr w:rsidR="00305C75" w:rsidRPr="00607B10">
        <w:trPr>
          <w:trHeight w:val="63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F45BC7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285433,11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F45B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800" w:type="dxa"/>
            <w:gridSpan w:val="2"/>
          </w:tcPr>
          <w:p w:rsidR="00305C75" w:rsidRDefault="00305C75" w:rsidP="00F45B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F45BC7">
            <w:pPr>
              <w:jc w:val="center"/>
              <w:rPr>
                <w:color w:val="000000"/>
              </w:rPr>
            </w:pPr>
          </w:p>
          <w:p w:rsidR="00305C75" w:rsidRDefault="00305C75" w:rsidP="00F45BC7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4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F45BC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F45B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49,4</w:t>
            </w:r>
          </w:p>
        </w:tc>
        <w:tc>
          <w:tcPr>
            <w:tcW w:w="1800" w:type="dxa"/>
            <w:gridSpan w:val="2"/>
          </w:tcPr>
          <w:p w:rsidR="00305C75" w:rsidRDefault="00305C75" w:rsidP="00F45B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F45BC7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F45B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49,4</w:t>
            </w:r>
          </w:p>
        </w:tc>
        <w:tc>
          <w:tcPr>
            <w:tcW w:w="1800" w:type="dxa"/>
            <w:gridSpan w:val="2"/>
          </w:tcPr>
          <w:p w:rsidR="00305C75" w:rsidRDefault="00305C75" w:rsidP="00F45B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1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F45BC7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040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49,4</w:t>
            </w:r>
          </w:p>
        </w:tc>
        <w:tc>
          <w:tcPr>
            <w:tcW w:w="1800" w:type="dxa"/>
            <w:gridSpan w:val="2"/>
          </w:tcPr>
          <w:p w:rsidR="00305C75" w:rsidRDefault="00305C75" w:rsidP="00040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A33BC" w:rsidRDefault="00305C75" w:rsidP="002C4AE5">
            <w:pPr>
              <w:rPr>
                <w:color w:val="000000"/>
              </w:rPr>
            </w:pPr>
            <w:r w:rsidRPr="002A33BC">
              <w:rPr>
                <w:color w:val="000000"/>
              </w:rPr>
              <w:t>Гребнев Ю.В.</w:t>
            </w:r>
          </w:p>
        </w:tc>
        <w:tc>
          <w:tcPr>
            <w:tcW w:w="2109" w:type="dxa"/>
            <w:gridSpan w:val="2"/>
          </w:tcPr>
          <w:p w:rsidR="00305C75" w:rsidRPr="002A33BC" w:rsidRDefault="00305C75" w:rsidP="0055180C">
            <w:pPr>
              <w:jc w:val="center"/>
              <w:rPr>
                <w:color w:val="000000"/>
              </w:rPr>
            </w:pPr>
            <w:r w:rsidRPr="002A33BC"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</w:tcPr>
          <w:p w:rsidR="00305C75" w:rsidRPr="002A33BC" w:rsidRDefault="00305C75" w:rsidP="0055180C">
            <w:pPr>
              <w:jc w:val="center"/>
              <w:rPr>
                <w:color w:val="99CC00"/>
              </w:rPr>
            </w:pPr>
            <w:r>
              <w:rPr>
                <w:color w:val="000000"/>
              </w:rPr>
              <w:t>630940,06</w:t>
            </w:r>
          </w:p>
        </w:tc>
        <w:tc>
          <w:tcPr>
            <w:tcW w:w="2880" w:type="dxa"/>
            <w:gridSpan w:val="3"/>
          </w:tcPr>
          <w:p w:rsidR="00305C75" w:rsidRPr="002A33BC" w:rsidRDefault="00305C75" w:rsidP="0055180C">
            <w:pPr>
              <w:jc w:val="center"/>
              <w:rPr>
                <w:color w:val="000000"/>
              </w:rPr>
            </w:pPr>
            <w:r w:rsidRPr="002A33BC">
              <w:rPr>
                <w:color w:val="000000"/>
              </w:rPr>
              <w:t>Квартира</w:t>
            </w:r>
          </w:p>
          <w:p w:rsidR="00305C75" w:rsidRPr="002A33BC" w:rsidRDefault="00305C75" w:rsidP="0055180C">
            <w:pPr>
              <w:jc w:val="center"/>
              <w:rPr>
                <w:color w:val="000000"/>
              </w:rPr>
            </w:pPr>
            <w:r w:rsidRPr="002A33BC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2A33BC" w:rsidRDefault="00305C75" w:rsidP="002C4AE5">
            <w:pPr>
              <w:tabs>
                <w:tab w:val="center" w:pos="342"/>
              </w:tabs>
              <w:rPr>
                <w:color w:val="000000"/>
              </w:rPr>
            </w:pPr>
            <w:r w:rsidRPr="002A33BC">
              <w:rPr>
                <w:color w:val="000000"/>
              </w:rPr>
              <w:tab/>
              <w:t>46,8</w:t>
            </w:r>
          </w:p>
        </w:tc>
        <w:tc>
          <w:tcPr>
            <w:tcW w:w="1800" w:type="dxa"/>
            <w:gridSpan w:val="2"/>
          </w:tcPr>
          <w:p w:rsidR="00305C75" w:rsidRPr="002A33BC" w:rsidRDefault="00305C75" w:rsidP="002C4AE5">
            <w:pPr>
              <w:jc w:val="center"/>
              <w:rPr>
                <w:color w:val="000000"/>
              </w:rPr>
            </w:pPr>
            <w:r w:rsidRPr="002A33BC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C1F20" w:rsidRDefault="00305C75" w:rsidP="00C16817">
            <w:pPr>
              <w:jc w:val="center"/>
              <w:rPr>
                <w:color w:val="000000"/>
              </w:rPr>
            </w:pPr>
            <w:r w:rsidRPr="00CC1F20">
              <w:rPr>
                <w:color w:val="000000"/>
              </w:rPr>
              <w:t>Автомобиль легковой-</w:t>
            </w:r>
          </w:p>
          <w:p w:rsidR="00305C75" w:rsidRPr="002A33BC" w:rsidRDefault="00305C75" w:rsidP="00C16817">
            <w:pPr>
              <w:jc w:val="center"/>
              <w:rPr>
                <w:color w:val="99CC00"/>
              </w:rPr>
            </w:pPr>
            <w:r w:rsidRPr="00CC1F20">
              <w:rPr>
                <w:color w:val="000000"/>
              </w:rPr>
              <w:t>Киа Спектра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A33BC" w:rsidRDefault="00305C75" w:rsidP="002C4AE5">
            <w:pPr>
              <w:rPr>
                <w:color w:val="000000"/>
              </w:rPr>
            </w:pPr>
            <w:r w:rsidRPr="002A33BC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2A33B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2E662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435599,39</w:t>
            </w:r>
          </w:p>
        </w:tc>
        <w:tc>
          <w:tcPr>
            <w:tcW w:w="2880" w:type="dxa"/>
            <w:gridSpan w:val="3"/>
          </w:tcPr>
          <w:p w:rsidR="00305C75" w:rsidRPr="002A33BC" w:rsidRDefault="00305C75" w:rsidP="0055180C">
            <w:pPr>
              <w:jc w:val="center"/>
              <w:rPr>
                <w:color w:val="000000"/>
              </w:rPr>
            </w:pPr>
            <w:r w:rsidRPr="002A33BC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2A33BC" w:rsidRDefault="00305C75" w:rsidP="002C4AE5">
            <w:pPr>
              <w:jc w:val="center"/>
              <w:rPr>
                <w:color w:val="000000"/>
              </w:rPr>
            </w:pPr>
            <w:r w:rsidRPr="002A33BC">
              <w:rPr>
                <w:color w:val="000000"/>
              </w:rPr>
              <w:t>46,8</w:t>
            </w:r>
          </w:p>
        </w:tc>
        <w:tc>
          <w:tcPr>
            <w:tcW w:w="1800" w:type="dxa"/>
            <w:gridSpan w:val="2"/>
          </w:tcPr>
          <w:p w:rsidR="00305C75" w:rsidRPr="002A33BC" w:rsidRDefault="00305C75" w:rsidP="002C4AE5">
            <w:pPr>
              <w:jc w:val="center"/>
              <w:rPr>
                <w:color w:val="000000"/>
              </w:rPr>
            </w:pPr>
            <w:r w:rsidRPr="002A33BC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2A33B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4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2C4AE5">
            <w:pPr>
              <w:rPr>
                <w:color w:val="000000"/>
              </w:rPr>
            </w:pPr>
            <w:r>
              <w:rPr>
                <w:color w:val="000000"/>
              </w:rPr>
              <w:t>Давыдов И.Н.</w:t>
            </w:r>
          </w:p>
          <w:p w:rsidR="00305C75" w:rsidRDefault="00305C75" w:rsidP="002C4AE5">
            <w:pPr>
              <w:rPr>
                <w:color w:val="000000"/>
              </w:rPr>
            </w:pPr>
          </w:p>
          <w:p w:rsidR="00305C75" w:rsidRDefault="00305C75" w:rsidP="002C4AE5">
            <w:pPr>
              <w:rPr>
                <w:color w:val="000000"/>
              </w:rPr>
            </w:pPr>
          </w:p>
          <w:p w:rsidR="00305C75" w:rsidRPr="002A33BC" w:rsidRDefault="00305C75" w:rsidP="002C4AE5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2A33B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430236,28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2A33B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 w:val="restart"/>
          </w:tcPr>
          <w:p w:rsidR="00305C75" w:rsidRDefault="00305C75" w:rsidP="002C4A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  <w:p w:rsidR="00305C75" w:rsidRDefault="00305C75" w:rsidP="002C4AE5">
            <w:pPr>
              <w:jc w:val="center"/>
              <w:rPr>
                <w:color w:val="000000"/>
              </w:rPr>
            </w:pPr>
          </w:p>
          <w:p w:rsidR="00305C75" w:rsidRPr="002A33BC" w:rsidRDefault="00305C75" w:rsidP="002C4AE5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2C4A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2C4AE5">
            <w:pPr>
              <w:jc w:val="center"/>
              <w:rPr>
                <w:color w:val="000000"/>
              </w:rPr>
            </w:pPr>
          </w:p>
          <w:p w:rsidR="00305C75" w:rsidRPr="002A33BC" w:rsidRDefault="00305C75" w:rsidP="002C4AE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2A33B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21124 (индивидуальная)</w:t>
            </w:r>
          </w:p>
        </w:tc>
      </w:tr>
      <w:tr w:rsidR="00305C75" w:rsidRPr="00607B10">
        <w:trPr>
          <w:trHeight w:val="104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2C4AE5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2C4AE5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2C4AE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ГАЗ 24 (индивидуальная)</w:t>
            </w: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C4AE5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115474,63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C4A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800" w:type="dxa"/>
            <w:gridSpan w:val="2"/>
          </w:tcPr>
          <w:p w:rsidR="00305C75" w:rsidRDefault="00305C75" w:rsidP="002C4A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2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C4AE5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00E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800" w:type="dxa"/>
            <w:gridSpan w:val="2"/>
          </w:tcPr>
          <w:p w:rsidR="00305C75" w:rsidRDefault="00305C75" w:rsidP="00200E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6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C4AE5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00E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800" w:type="dxa"/>
            <w:gridSpan w:val="2"/>
          </w:tcPr>
          <w:p w:rsidR="00305C75" w:rsidRDefault="00305C75" w:rsidP="00200E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3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515B98" w:rsidRDefault="00305C75" w:rsidP="002C4AE5">
            <w:r w:rsidRPr="00515B98">
              <w:t>Егорин П.И.</w:t>
            </w:r>
          </w:p>
          <w:p w:rsidR="00305C75" w:rsidRPr="00515B98" w:rsidRDefault="00305C75" w:rsidP="002C4AE5"/>
        </w:tc>
        <w:tc>
          <w:tcPr>
            <w:tcW w:w="2109" w:type="dxa"/>
            <w:gridSpan w:val="2"/>
          </w:tcPr>
          <w:p w:rsidR="00305C75" w:rsidRPr="00515B98" w:rsidRDefault="00305C75" w:rsidP="0055180C">
            <w:pPr>
              <w:jc w:val="center"/>
            </w:pPr>
            <w:r>
              <w:t>Начальник части</w:t>
            </w:r>
          </w:p>
        </w:tc>
        <w:tc>
          <w:tcPr>
            <w:tcW w:w="2160" w:type="dxa"/>
          </w:tcPr>
          <w:p w:rsidR="00305C75" w:rsidRPr="00515B98" w:rsidRDefault="00305C75" w:rsidP="0055180C">
            <w:pPr>
              <w:jc w:val="center"/>
            </w:pPr>
            <w:r>
              <w:t>372242,60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</w:t>
            </w:r>
          </w:p>
          <w:p w:rsidR="00305C75" w:rsidRPr="00515B98" w:rsidRDefault="00305C75" w:rsidP="0055180C">
            <w:pPr>
              <w:jc w:val="center"/>
            </w:pPr>
            <w:r>
              <w:t>предоставление)</w:t>
            </w:r>
          </w:p>
        </w:tc>
        <w:tc>
          <w:tcPr>
            <w:tcW w:w="1080" w:type="dxa"/>
          </w:tcPr>
          <w:p w:rsidR="00305C75" w:rsidRPr="00515B98" w:rsidRDefault="00305C75" w:rsidP="002C4AE5">
            <w:pPr>
              <w:jc w:val="center"/>
            </w:pPr>
            <w:r>
              <w:t>32</w:t>
            </w:r>
          </w:p>
        </w:tc>
        <w:tc>
          <w:tcPr>
            <w:tcW w:w="1800" w:type="dxa"/>
            <w:gridSpan w:val="2"/>
          </w:tcPr>
          <w:p w:rsidR="00305C75" w:rsidRPr="00515B98" w:rsidRDefault="00305C75" w:rsidP="002C4AE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Pr="00515B98" w:rsidRDefault="00305C75" w:rsidP="00C16817">
            <w:pPr>
              <w:jc w:val="center"/>
            </w:pPr>
            <w:r>
              <w:t>-</w:t>
            </w:r>
          </w:p>
        </w:tc>
      </w:tr>
      <w:tr w:rsidR="00305C75" w:rsidRPr="00607B10">
        <w:trPr>
          <w:trHeight w:val="76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515B98" w:rsidRDefault="00305C75" w:rsidP="002C4AE5">
            <w:r>
              <w:t>сын</w:t>
            </w:r>
          </w:p>
          <w:p w:rsidR="00305C75" w:rsidRPr="00515B98" w:rsidRDefault="00305C75" w:rsidP="002C4AE5"/>
        </w:tc>
        <w:tc>
          <w:tcPr>
            <w:tcW w:w="2109" w:type="dxa"/>
            <w:gridSpan w:val="2"/>
            <w:vMerge w:val="restart"/>
          </w:tcPr>
          <w:p w:rsidR="00305C75" w:rsidRPr="00515B98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Pr="00515B98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</w:t>
            </w:r>
          </w:p>
          <w:p w:rsidR="00305C75" w:rsidRPr="00515B98" w:rsidRDefault="00305C75" w:rsidP="0055180C">
            <w:pPr>
              <w:jc w:val="center"/>
            </w:pPr>
            <w:r>
              <w:t>предоставление)</w:t>
            </w:r>
          </w:p>
        </w:tc>
        <w:tc>
          <w:tcPr>
            <w:tcW w:w="1080" w:type="dxa"/>
          </w:tcPr>
          <w:p w:rsidR="00305C75" w:rsidRPr="00515B98" w:rsidRDefault="00305C75" w:rsidP="00AB37C4">
            <w:pPr>
              <w:jc w:val="center"/>
            </w:pPr>
            <w:r>
              <w:t>32</w:t>
            </w:r>
          </w:p>
        </w:tc>
        <w:tc>
          <w:tcPr>
            <w:tcW w:w="1800" w:type="dxa"/>
            <w:gridSpan w:val="2"/>
          </w:tcPr>
          <w:p w:rsidR="00305C75" w:rsidRPr="00515B98" w:rsidRDefault="00305C75" w:rsidP="00AB37C4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515B98" w:rsidRDefault="00305C75" w:rsidP="00C16817">
            <w:pPr>
              <w:jc w:val="center"/>
            </w:pPr>
            <w:r>
              <w:t>-</w:t>
            </w:r>
          </w:p>
        </w:tc>
      </w:tr>
      <w:tr w:rsidR="00305C75" w:rsidRPr="00607B10">
        <w:trPr>
          <w:trHeight w:val="6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2C4AE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B37C4">
            <w:pPr>
              <w:jc w:val="center"/>
            </w:pPr>
            <w:r>
              <w:t>41,6</w:t>
            </w:r>
          </w:p>
        </w:tc>
        <w:tc>
          <w:tcPr>
            <w:tcW w:w="1800" w:type="dxa"/>
            <w:gridSpan w:val="2"/>
          </w:tcPr>
          <w:p w:rsidR="00305C75" w:rsidRDefault="00305C75" w:rsidP="00AB37C4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515B98" w:rsidRDefault="00305C75" w:rsidP="00C16817">
            <w:pPr>
              <w:jc w:val="center"/>
            </w:pP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515B98" w:rsidRDefault="00305C75" w:rsidP="00F934CB">
            <w:r>
              <w:t>сын</w:t>
            </w:r>
          </w:p>
          <w:p w:rsidR="00305C75" w:rsidRPr="00515B98" w:rsidRDefault="00305C75" w:rsidP="00F934CB"/>
        </w:tc>
        <w:tc>
          <w:tcPr>
            <w:tcW w:w="2109" w:type="dxa"/>
            <w:gridSpan w:val="2"/>
            <w:vMerge w:val="restart"/>
          </w:tcPr>
          <w:p w:rsidR="00305C75" w:rsidRPr="00515B98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Pr="00515B98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</w:t>
            </w:r>
          </w:p>
          <w:p w:rsidR="00305C75" w:rsidRPr="00515B98" w:rsidRDefault="00305C75" w:rsidP="0055180C">
            <w:pPr>
              <w:jc w:val="center"/>
            </w:pPr>
            <w:r>
              <w:t>предоставление)</w:t>
            </w:r>
          </w:p>
        </w:tc>
        <w:tc>
          <w:tcPr>
            <w:tcW w:w="1080" w:type="dxa"/>
          </w:tcPr>
          <w:p w:rsidR="00305C75" w:rsidRPr="00515B98" w:rsidRDefault="00305C75" w:rsidP="00F934CB">
            <w:pPr>
              <w:jc w:val="center"/>
            </w:pPr>
            <w:r>
              <w:t>32</w:t>
            </w:r>
          </w:p>
        </w:tc>
        <w:tc>
          <w:tcPr>
            <w:tcW w:w="1800" w:type="dxa"/>
            <w:gridSpan w:val="2"/>
          </w:tcPr>
          <w:p w:rsidR="00305C75" w:rsidRPr="00515B98" w:rsidRDefault="00305C75" w:rsidP="00F934CB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515B98" w:rsidRDefault="00305C75" w:rsidP="00C16817">
            <w:pPr>
              <w:jc w:val="center"/>
            </w:pPr>
            <w:r>
              <w:t>-</w:t>
            </w:r>
          </w:p>
        </w:tc>
      </w:tr>
      <w:tr w:rsidR="00305C75" w:rsidRPr="00607B10">
        <w:trPr>
          <w:trHeight w:val="48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515B98" w:rsidRDefault="00305C75" w:rsidP="002C4AE5"/>
        </w:tc>
        <w:tc>
          <w:tcPr>
            <w:tcW w:w="2109" w:type="dxa"/>
            <w:gridSpan w:val="2"/>
            <w:vMerge/>
          </w:tcPr>
          <w:p w:rsidR="00305C75" w:rsidRPr="00515B98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Pr="00515B98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Pr="00515B98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515B98" w:rsidRDefault="00305C75" w:rsidP="002C4AE5">
            <w:pPr>
              <w:jc w:val="center"/>
            </w:pPr>
            <w:r>
              <w:t>41,6</w:t>
            </w:r>
          </w:p>
        </w:tc>
        <w:tc>
          <w:tcPr>
            <w:tcW w:w="1800" w:type="dxa"/>
            <w:gridSpan w:val="2"/>
          </w:tcPr>
          <w:p w:rsidR="00305C75" w:rsidRPr="00515B98" w:rsidRDefault="00305C75" w:rsidP="002C4AE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515B98" w:rsidRDefault="00305C75" w:rsidP="00C16817">
            <w:pPr>
              <w:jc w:val="center"/>
            </w:pPr>
          </w:p>
        </w:tc>
      </w:tr>
      <w:tr w:rsidR="00305C75" w:rsidRPr="00607B10">
        <w:trPr>
          <w:trHeight w:val="114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515B98" w:rsidRDefault="00305C75" w:rsidP="002C4AE5">
            <w:r>
              <w:t>Еврашин Е.Ю.</w:t>
            </w:r>
          </w:p>
        </w:tc>
        <w:tc>
          <w:tcPr>
            <w:tcW w:w="2109" w:type="dxa"/>
            <w:gridSpan w:val="2"/>
          </w:tcPr>
          <w:p w:rsidR="00305C75" w:rsidRPr="00515B98" w:rsidRDefault="00305C75" w:rsidP="0055180C">
            <w:pPr>
              <w:jc w:val="center"/>
            </w:pPr>
            <w:r>
              <w:t>Начальник части</w:t>
            </w:r>
          </w:p>
        </w:tc>
        <w:tc>
          <w:tcPr>
            <w:tcW w:w="2160" w:type="dxa"/>
          </w:tcPr>
          <w:p w:rsidR="00305C75" w:rsidRPr="00515B98" w:rsidRDefault="00305C75" w:rsidP="0055180C">
            <w:pPr>
              <w:jc w:val="center"/>
            </w:pPr>
            <w:r>
              <w:t>601800,16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(совместная)</w:t>
            </w:r>
          </w:p>
        </w:tc>
        <w:tc>
          <w:tcPr>
            <w:tcW w:w="1080" w:type="dxa"/>
          </w:tcPr>
          <w:p w:rsidR="00305C75" w:rsidRDefault="00305C75" w:rsidP="002C4AE5">
            <w:pPr>
              <w:jc w:val="center"/>
            </w:pPr>
            <w:r>
              <w:t>50</w:t>
            </w:r>
          </w:p>
        </w:tc>
        <w:tc>
          <w:tcPr>
            <w:tcW w:w="1800" w:type="dxa"/>
            <w:gridSpan w:val="2"/>
          </w:tcPr>
          <w:p w:rsidR="00305C75" w:rsidRDefault="00305C75" w:rsidP="002C4AE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Pr="00515B98" w:rsidRDefault="00305C75" w:rsidP="00C16817">
            <w:pPr>
              <w:jc w:val="center"/>
            </w:pPr>
            <w:r>
              <w:t>Легковой автомобиль –ВАЗ 21120 (индивидуальная)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2C4AE5">
            <w: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152388,19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2C4AE5">
            <w:pPr>
              <w:jc w:val="center"/>
            </w:pPr>
            <w:r>
              <w:t>50</w:t>
            </w:r>
          </w:p>
        </w:tc>
        <w:tc>
          <w:tcPr>
            <w:tcW w:w="1800" w:type="dxa"/>
            <w:gridSpan w:val="2"/>
          </w:tcPr>
          <w:p w:rsidR="00305C75" w:rsidRDefault="00305C75" w:rsidP="002C4AE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</w:p>
          <w:p w:rsidR="00305C75" w:rsidRDefault="00305C75" w:rsidP="00C16817">
            <w:pPr>
              <w:jc w:val="center"/>
            </w:pPr>
          </w:p>
        </w:tc>
      </w:tr>
      <w:tr w:rsidR="00305C75" w:rsidRPr="00607B10">
        <w:trPr>
          <w:trHeight w:val="73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2C4AE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C4AE5">
            <w:pPr>
              <w:jc w:val="center"/>
            </w:pPr>
            <w:r>
              <w:t>50</w:t>
            </w:r>
          </w:p>
        </w:tc>
        <w:tc>
          <w:tcPr>
            <w:tcW w:w="1800" w:type="dxa"/>
            <w:gridSpan w:val="2"/>
          </w:tcPr>
          <w:p w:rsidR="00305C75" w:rsidRDefault="00305C75" w:rsidP="002C4AE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 w:rsidRPr="00607B10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C4AE5"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407689">
            <w:pPr>
              <w:jc w:val="center"/>
            </w:pPr>
            <w:r>
              <w:t>50</w:t>
            </w:r>
          </w:p>
        </w:tc>
        <w:tc>
          <w:tcPr>
            <w:tcW w:w="1800" w:type="dxa"/>
            <w:gridSpan w:val="2"/>
          </w:tcPr>
          <w:p w:rsidR="00305C75" w:rsidRDefault="00305C75" w:rsidP="00407689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 w:rsidRPr="00607B10">
        <w:trPr>
          <w:trHeight w:val="28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C4AE5"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407689">
            <w:pPr>
              <w:jc w:val="center"/>
            </w:pPr>
            <w:r>
              <w:t>50</w:t>
            </w:r>
          </w:p>
        </w:tc>
        <w:tc>
          <w:tcPr>
            <w:tcW w:w="1800" w:type="dxa"/>
            <w:gridSpan w:val="2"/>
          </w:tcPr>
          <w:p w:rsidR="00305C75" w:rsidRDefault="00305C75" w:rsidP="00407689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 w:rsidRPr="00607B10">
        <w:trPr>
          <w:trHeight w:val="69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7473F2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Елтошкин А.Н.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7473F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  <w:vMerge w:val="restart"/>
          </w:tcPr>
          <w:p w:rsidR="00305C75" w:rsidRPr="007473F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439927,43</w:t>
            </w:r>
          </w:p>
        </w:tc>
        <w:tc>
          <w:tcPr>
            <w:tcW w:w="2880" w:type="dxa"/>
            <w:gridSpan w:val="3"/>
          </w:tcPr>
          <w:p w:rsidR="00305C75" w:rsidRPr="007473F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7473F2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59,1</w:t>
            </w:r>
          </w:p>
        </w:tc>
        <w:tc>
          <w:tcPr>
            <w:tcW w:w="1800" w:type="dxa"/>
            <w:gridSpan w:val="2"/>
          </w:tcPr>
          <w:p w:rsidR="00305C75" w:rsidRPr="007473F2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7473F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Шевроле Авео (индивидуальная)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(договор аренды)</w:t>
            </w:r>
          </w:p>
        </w:tc>
        <w:tc>
          <w:tcPr>
            <w:tcW w:w="1080" w:type="dxa"/>
          </w:tcPr>
          <w:p w:rsidR="00305C75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  <w:tc>
          <w:tcPr>
            <w:tcW w:w="1800" w:type="dxa"/>
            <w:gridSpan w:val="2"/>
          </w:tcPr>
          <w:p w:rsidR="00305C75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149058,26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59,1</w:t>
            </w:r>
          </w:p>
        </w:tc>
        <w:tc>
          <w:tcPr>
            <w:tcW w:w="1800" w:type="dxa"/>
            <w:gridSpan w:val="2"/>
          </w:tcPr>
          <w:p w:rsidR="00305C75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9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DE24DE" w:rsidRDefault="00305C75" w:rsidP="0055180C">
            <w:pPr>
              <w:jc w:val="center"/>
              <w:rPr>
                <w:color w:val="000000"/>
              </w:rPr>
            </w:pPr>
            <w:r w:rsidRPr="00DE24DE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E24DE" w:rsidRDefault="00305C75" w:rsidP="007473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59,1</w:t>
            </w:r>
          </w:p>
        </w:tc>
        <w:tc>
          <w:tcPr>
            <w:tcW w:w="1800" w:type="dxa"/>
            <w:gridSpan w:val="2"/>
          </w:tcPr>
          <w:p w:rsidR="00305C75" w:rsidRPr="00DE24DE" w:rsidRDefault="00305C75" w:rsidP="007473F2">
            <w:pPr>
              <w:jc w:val="center"/>
              <w:rPr>
                <w:color w:val="000000"/>
              </w:rPr>
            </w:pPr>
            <w:r w:rsidRPr="00DE24D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DE24DE" w:rsidRDefault="00305C75" w:rsidP="0055180C">
            <w:pPr>
              <w:jc w:val="center"/>
              <w:rPr>
                <w:color w:val="000000"/>
              </w:rPr>
            </w:pPr>
            <w:r w:rsidRPr="00DE24DE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E24DE" w:rsidRDefault="00305C75" w:rsidP="007473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59,1</w:t>
            </w:r>
          </w:p>
        </w:tc>
        <w:tc>
          <w:tcPr>
            <w:tcW w:w="1800" w:type="dxa"/>
            <w:gridSpan w:val="2"/>
          </w:tcPr>
          <w:p w:rsidR="00305C75" w:rsidRPr="00DE24DE" w:rsidRDefault="00305C75" w:rsidP="007473F2">
            <w:pPr>
              <w:jc w:val="center"/>
              <w:rPr>
                <w:color w:val="000000"/>
              </w:rPr>
            </w:pPr>
            <w:r w:rsidRPr="00DE24D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5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3B16E3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Жуйков  Н.В.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3B16E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  <w:vMerge w:val="restart"/>
          </w:tcPr>
          <w:p w:rsidR="00305C75" w:rsidRPr="003B16E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438517,10</w:t>
            </w:r>
          </w:p>
        </w:tc>
        <w:tc>
          <w:tcPr>
            <w:tcW w:w="2880" w:type="dxa"/>
            <w:gridSpan w:val="3"/>
          </w:tcPr>
          <w:p w:rsidR="00305C75" w:rsidRPr="003B16E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3B16E3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68,6</w:t>
            </w:r>
          </w:p>
        </w:tc>
        <w:tc>
          <w:tcPr>
            <w:tcW w:w="1800" w:type="dxa"/>
            <w:gridSpan w:val="2"/>
          </w:tcPr>
          <w:p w:rsidR="00305C75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6B2CAC">
            <w:pPr>
              <w:jc w:val="center"/>
              <w:rPr>
                <w:color w:val="000000"/>
              </w:rPr>
            </w:pPr>
          </w:p>
          <w:p w:rsidR="00305C75" w:rsidRPr="003B16E3" w:rsidRDefault="00305C75" w:rsidP="006B2CAC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Тойота Авенсис (индивидуальная)</w:t>
            </w:r>
          </w:p>
          <w:p w:rsidR="00305C75" w:rsidRPr="003B16E3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Гаражный бокс (индивидуальная)</w:t>
            </w:r>
          </w:p>
        </w:tc>
        <w:tc>
          <w:tcPr>
            <w:tcW w:w="1080" w:type="dxa"/>
          </w:tcPr>
          <w:p w:rsidR="00305C75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66,3</w:t>
            </w:r>
          </w:p>
        </w:tc>
        <w:tc>
          <w:tcPr>
            <w:tcW w:w="1800" w:type="dxa"/>
            <w:gridSpan w:val="2"/>
          </w:tcPr>
          <w:p w:rsidR="00305C75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B16E3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279339,50</w:t>
            </w:r>
          </w:p>
        </w:tc>
        <w:tc>
          <w:tcPr>
            <w:tcW w:w="2880" w:type="dxa"/>
            <w:gridSpan w:val="3"/>
          </w:tcPr>
          <w:p w:rsidR="00305C75" w:rsidRPr="00DE24DE" w:rsidRDefault="00305C75" w:rsidP="0055180C">
            <w:pPr>
              <w:jc w:val="center"/>
              <w:rPr>
                <w:color w:val="000000"/>
              </w:rPr>
            </w:pPr>
            <w:r w:rsidRPr="00DE24DE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E24DE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68,6</w:t>
            </w:r>
          </w:p>
        </w:tc>
        <w:tc>
          <w:tcPr>
            <w:tcW w:w="1800" w:type="dxa"/>
            <w:gridSpan w:val="2"/>
          </w:tcPr>
          <w:p w:rsidR="00305C75" w:rsidRPr="00DE24DE" w:rsidRDefault="00305C75" w:rsidP="00C4568D">
            <w:pPr>
              <w:jc w:val="center"/>
              <w:rPr>
                <w:color w:val="000000"/>
              </w:rPr>
            </w:pPr>
            <w:r w:rsidRPr="00DE24D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B16E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11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Закалюкин Д.Г.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363849,86</w:t>
            </w:r>
          </w:p>
        </w:tc>
        <w:tc>
          <w:tcPr>
            <w:tcW w:w="2880" w:type="dxa"/>
            <w:gridSpan w:val="3"/>
          </w:tcPr>
          <w:p w:rsidR="00305C75" w:rsidRPr="00DE24D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800" w:type="dxa"/>
            <w:gridSpan w:val="2"/>
          </w:tcPr>
          <w:p w:rsidR="00305C75" w:rsidRPr="00DE24DE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B16E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Мазда 3 (индивидуальная)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13200,00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800" w:type="dxa"/>
            <w:gridSpan w:val="2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C4568D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8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7932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800" w:type="dxa"/>
            <w:gridSpan w:val="2"/>
          </w:tcPr>
          <w:p w:rsidR="00305C75" w:rsidRDefault="00305C75" w:rsidP="007932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793273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8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Зобнин П.В.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557242,28</w:t>
            </w:r>
          </w:p>
        </w:tc>
        <w:tc>
          <w:tcPr>
            <w:tcW w:w="2880" w:type="dxa"/>
            <w:gridSpan w:val="3"/>
          </w:tcPr>
          <w:p w:rsidR="00305C75" w:rsidRPr="00DE24D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8,65</w:t>
            </w:r>
          </w:p>
        </w:tc>
        <w:tc>
          <w:tcPr>
            <w:tcW w:w="1800" w:type="dxa"/>
            <w:gridSpan w:val="2"/>
          </w:tcPr>
          <w:p w:rsidR="00305C75" w:rsidRPr="00DE24DE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3B16E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</w:t>
            </w:r>
            <w:r>
              <w:t xml:space="preserve"> атвомобиль – Хундай терракэн (индивидуальная)</w:t>
            </w: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800" w:type="dxa"/>
            <w:gridSpan w:val="2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C4568D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0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366605,73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640</w:t>
            </w:r>
          </w:p>
        </w:tc>
        <w:tc>
          <w:tcPr>
            <w:tcW w:w="1800" w:type="dxa"/>
            <w:gridSpan w:val="2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C4568D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7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DE24D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3224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8,65</w:t>
            </w:r>
          </w:p>
        </w:tc>
        <w:tc>
          <w:tcPr>
            <w:tcW w:w="1800" w:type="dxa"/>
            <w:gridSpan w:val="2"/>
          </w:tcPr>
          <w:p w:rsidR="00305C75" w:rsidRPr="00DE24DE" w:rsidRDefault="00305C75" w:rsidP="003224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6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 w:rsidP="003224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800" w:type="dxa"/>
            <w:gridSpan w:val="2"/>
          </w:tcPr>
          <w:p w:rsidR="00305C75" w:rsidRDefault="00305C75" w:rsidP="003224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32241D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3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224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800" w:type="dxa"/>
            <w:gridSpan w:val="2"/>
          </w:tcPr>
          <w:p w:rsidR="00305C75" w:rsidRDefault="00305C75" w:rsidP="003224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32241D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8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32241D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224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800" w:type="dxa"/>
            <w:gridSpan w:val="2"/>
          </w:tcPr>
          <w:p w:rsidR="00305C75" w:rsidRDefault="00305C75" w:rsidP="003224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32241D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04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  <w:r>
              <w:t xml:space="preserve"> </w:t>
            </w:r>
          </w:p>
        </w:tc>
        <w:tc>
          <w:tcPr>
            <w:tcW w:w="1940" w:type="dxa"/>
          </w:tcPr>
          <w:p w:rsidR="00305C75" w:rsidRPr="0087517F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Зимин Д.В.</w:t>
            </w:r>
          </w:p>
        </w:tc>
        <w:tc>
          <w:tcPr>
            <w:tcW w:w="2109" w:type="dxa"/>
            <w:gridSpan w:val="2"/>
          </w:tcPr>
          <w:p w:rsidR="00305C75" w:rsidRPr="0087517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</w:tcPr>
          <w:p w:rsidR="00305C75" w:rsidRPr="0087517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481644,83</w:t>
            </w:r>
          </w:p>
        </w:tc>
        <w:tc>
          <w:tcPr>
            <w:tcW w:w="2880" w:type="dxa"/>
            <w:gridSpan w:val="3"/>
          </w:tcPr>
          <w:p w:rsidR="00305C75" w:rsidRPr="0087517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87517F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800" w:type="dxa"/>
            <w:gridSpan w:val="2"/>
          </w:tcPr>
          <w:p w:rsidR="00305C75" w:rsidRPr="0087517F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87517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Митсубиси (индивидуальная)</w:t>
            </w:r>
          </w:p>
        </w:tc>
      </w:tr>
      <w:tr w:rsidR="00305C75" w:rsidRPr="00607B10">
        <w:trPr>
          <w:trHeight w:val="65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228964,01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gridSpan w:val="2"/>
          </w:tcPr>
          <w:p w:rsidR="00305C75" w:rsidRDefault="00305C75" w:rsidP="00860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800" w:type="dxa"/>
            <w:gridSpan w:val="2"/>
          </w:tcPr>
          <w:p w:rsidR="00305C75" w:rsidRDefault="00305C75" w:rsidP="00860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0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860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800" w:type="dxa"/>
            <w:gridSpan w:val="2"/>
          </w:tcPr>
          <w:p w:rsidR="00305C75" w:rsidRDefault="00305C75" w:rsidP="00860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6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860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800" w:type="dxa"/>
            <w:gridSpan w:val="2"/>
          </w:tcPr>
          <w:p w:rsidR="00305C75" w:rsidRDefault="00305C75" w:rsidP="00860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2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62CF3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Ибрагимов А.Р.</w:t>
            </w:r>
          </w:p>
        </w:tc>
        <w:tc>
          <w:tcPr>
            <w:tcW w:w="2109" w:type="dxa"/>
            <w:gridSpan w:val="2"/>
          </w:tcPr>
          <w:p w:rsidR="00305C75" w:rsidRPr="00D62CF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</w:tcPr>
          <w:p w:rsidR="00305C75" w:rsidRPr="00D62CF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512383,58</w:t>
            </w:r>
          </w:p>
        </w:tc>
        <w:tc>
          <w:tcPr>
            <w:tcW w:w="2880" w:type="dxa"/>
            <w:gridSpan w:val="3"/>
          </w:tcPr>
          <w:p w:rsidR="00305C75" w:rsidRPr="00D62CF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D62CF3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800" w:type="dxa"/>
            <w:gridSpan w:val="2"/>
          </w:tcPr>
          <w:p w:rsidR="00305C75" w:rsidRPr="00D62CF3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D62CF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8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800" w:type="dxa"/>
            <w:gridSpan w:val="2"/>
          </w:tcPr>
          <w:p w:rsidR="00305C75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D62CF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0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800" w:type="dxa"/>
            <w:gridSpan w:val="2"/>
          </w:tcPr>
          <w:p w:rsidR="00305C75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D62CF3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16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75CA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Иванов С.С.</w:t>
            </w:r>
          </w:p>
        </w:tc>
        <w:tc>
          <w:tcPr>
            <w:tcW w:w="2109" w:type="dxa"/>
            <w:gridSpan w:val="2"/>
          </w:tcPr>
          <w:p w:rsidR="00305C75" w:rsidRPr="00275CA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</w:tcPr>
          <w:p w:rsidR="00305C75" w:rsidRPr="00275CA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439797,85</w:t>
            </w:r>
          </w:p>
        </w:tc>
        <w:tc>
          <w:tcPr>
            <w:tcW w:w="2880" w:type="dxa"/>
            <w:gridSpan w:val="3"/>
          </w:tcPr>
          <w:p w:rsidR="00305C75" w:rsidRPr="00275CA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</w:tcPr>
          <w:p w:rsidR="00305C75" w:rsidRPr="00275CA5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1800" w:type="dxa"/>
            <w:gridSpan w:val="2"/>
          </w:tcPr>
          <w:p w:rsidR="00305C75" w:rsidRPr="00275CA5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Легковой автомобиль – </w:t>
            </w:r>
          </w:p>
          <w:p w:rsidR="00305C75" w:rsidRPr="00275CA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УАЗ-452 (индивидуальная)</w:t>
            </w:r>
          </w:p>
        </w:tc>
      </w:tr>
      <w:tr w:rsidR="00305C75" w:rsidRPr="00607B10">
        <w:trPr>
          <w:trHeight w:val="33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189676,54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1800" w:type="dxa"/>
            <w:gridSpan w:val="2"/>
          </w:tcPr>
          <w:p w:rsidR="00305C75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0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1800" w:type="dxa"/>
            <w:gridSpan w:val="2"/>
          </w:tcPr>
          <w:p w:rsidR="00305C75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18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Игнатьев О.А.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456848,47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(общая долевая)</w:t>
            </w:r>
          </w:p>
        </w:tc>
        <w:tc>
          <w:tcPr>
            <w:tcW w:w="1080" w:type="dxa"/>
          </w:tcPr>
          <w:p w:rsidR="00305C75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800" w:type="dxa"/>
            <w:gridSpan w:val="2"/>
          </w:tcPr>
          <w:p w:rsidR="00305C75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Митсубиси лансер (индивидуальная)</w:t>
            </w:r>
          </w:p>
        </w:tc>
      </w:tr>
      <w:tr w:rsidR="00305C75" w:rsidRPr="00607B10">
        <w:trPr>
          <w:trHeight w:val="70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265382,83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(общая долевая)</w:t>
            </w:r>
          </w:p>
        </w:tc>
        <w:tc>
          <w:tcPr>
            <w:tcW w:w="1080" w:type="dxa"/>
          </w:tcPr>
          <w:p w:rsidR="00305C75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800" w:type="dxa"/>
            <w:gridSpan w:val="2"/>
          </w:tcPr>
          <w:p w:rsidR="00305C75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CC1F20">
            <w:pPr>
              <w:jc w:val="center"/>
              <w:rPr>
                <w:color w:val="000000"/>
              </w:rPr>
            </w:pPr>
          </w:p>
          <w:p w:rsidR="00305C75" w:rsidRDefault="00305C75" w:rsidP="00CC1F20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8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32,3</w:t>
            </w:r>
          </w:p>
        </w:tc>
        <w:tc>
          <w:tcPr>
            <w:tcW w:w="1800" w:type="dxa"/>
            <w:gridSpan w:val="2"/>
          </w:tcPr>
          <w:p w:rsidR="00305C75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CC1F20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9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(общая долевая)</w:t>
            </w:r>
          </w:p>
        </w:tc>
        <w:tc>
          <w:tcPr>
            <w:tcW w:w="1080" w:type="dxa"/>
          </w:tcPr>
          <w:p w:rsidR="00305C75" w:rsidRDefault="00305C75" w:rsidP="009A5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800" w:type="dxa"/>
            <w:gridSpan w:val="2"/>
          </w:tcPr>
          <w:p w:rsidR="00305C75" w:rsidRDefault="00305C75" w:rsidP="009A5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9A52D6">
            <w:pPr>
              <w:jc w:val="center"/>
              <w:rPr>
                <w:color w:val="000000"/>
              </w:rPr>
            </w:pPr>
          </w:p>
          <w:p w:rsidR="00305C75" w:rsidRDefault="00305C75" w:rsidP="009A52D6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(общая долевая)</w:t>
            </w:r>
          </w:p>
        </w:tc>
        <w:tc>
          <w:tcPr>
            <w:tcW w:w="1080" w:type="dxa"/>
          </w:tcPr>
          <w:p w:rsidR="00305C75" w:rsidRDefault="00305C75" w:rsidP="009A5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800" w:type="dxa"/>
            <w:gridSpan w:val="2"/>
          </w:tcPr>
          <w:p w:rsidR="00305C75" w:rsidRDefault="00305C75" w:rsidP="009A5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9A52D6">
            <w:pPr>
              <w:jc w:val="center"/>
              <w:rPr>
                <w:color w:val="000000"/>
              </w:rPr>
            </w:pPr>
          </w:p>
          <w:p w:rsidR="00305C75" w:rsidRDefault="00305C75" w:rsidP="009A52D6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Казанцев Л.В.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476748,89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37,1</w:t>
            </w:r>
          </w:p>
        </w:tc>
        <w:tc>
          <w:tcPr>
            <w:tcW w:w="1800" w:type="dxa"/>
            <w:gridSpan w:val="2"/>
          </w:tcPr>
          <w:p w:rsidR="00305C75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CC1F20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Хендэ Туксон (индивидуальная)</w:t>
            </w:r>
          </w:p>
        </w:tc>
      </w:tr>
      <w:tr w:rsidR="00305C75" w:rsidRPr="00607B10">
        <w:trPr>
          <w:trHeight w:val="13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800" w:type="dxa"/>
            <w:gridSpan w:val="2"/>
          </w:tcPr>
          <w:p w:rsidR="00305C75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  <w:vMerge w:val="restart"/>
          </w:tcPr>
          <w:p w:rsidR="00305C75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21,3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0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CC1F20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CC1F20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Фольксваген Поло (индивидуальная)</w:t>
            </w:r>
          </w:p>
        </w:tc>
      </w:tr>
      <w:tr w:rsidR="00305C75" w:rsidRPr="00607B10">
        <w:trPr>
          <w:trHeight w:val="70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  <w:vMerge w:val="restart"/>
          </w:tcPr>
          <w:p w:rsidR="00305C75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36,60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24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CC1F20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CC1F20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Грузовой автомобиль – ИЖ-2717-230 (индивидуальная)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9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319658,94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400C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37,1</w:t>
            </w:r>
          </w:p>
        </w:tc>
        <w:tc>
          <w:tcPr>
            <w:tcW w:w="1800" w:type="dxa"/>
            <w:gridSpan w:val="2"/>
          </w:tcPr>
          <w:p w:rsidR="00305C75" w:rsidRDefault="00305C75" w:rsidP="00400C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400CF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2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DC7674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Ковтунович А.В.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DC767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  <w:vMerge w:val="restart"/>
          </w:tcPr>
          <w:p w:rsidR="00305C75" w:rsidRPr="00DC767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453180,02</w:t>
            </w:r>
          </w:p>
        </w:tc>
        <w:tc>
          <w:tcPr>
            <w:tcW w:w="2880" w:type="dxa"/>
            <w:gridSpan w:val="3"/>
          </w:tcPr>
          <w:p w:rsidR="00305C75" w:rsidRPr="00DC767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(общая долевая)</w:t>
            </w:r>
          </w:p>
        </w:tc>
        <w:tc>
          <w:tcPr>
            <w:tcW w:w="1080" w:type="dxa"/>
          </w:tcPr>
          <w:p w:rsidR="00305C75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697</w:t>
            </w:r>
          </w:p>
          <w:p w:rsidR="00305C75" w:rsidRPr="00DC7674" w:rsidRDefault="00305C75" w:rsidP="006B2CAC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Pr="00DC7674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DC767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- ХЕНДЭ-АКЦЕНТ (индивидуальная)</w:t>
            </w:r>
          </w:p>
        </w:tc>
      </w:tr>
      <w:tr w:rsidR="00305C75" w:rsidRPr="00607B10">
        <w:trPr>
          <w:trHeight w:val="1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(общая долевая)</w:t>
            </w:r>
          </w:p>
        </w:tc>
        <w:tc>
          <w:tcPr>
            <w:tcW w:w="1080" w:type="dxa"/>
          </w:tcPr>
          <w:p w:rsidR="00305C75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29,1</w:t>
            </w:r>
          </w:p>
        </w:tc>
        <w:tc>
          <w:tcPr>
            <w:tcW w:w="1800" w:type="dxa"/>
            <w:gridSpan w:val="2"/>
          </w:tcPr>
          <w:p w:rsidR="00305C75" w:rsidRPr="00DC7674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DC7674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59,9</w:t>
            </w:r>
          </w:p>
        </w:tc>
        <w:tc>
          <w:tcPr>
            <w:tcW w:w="1800" w:type="dxa"/>
            <w:gridSpan w:val="2"/>
          </w:tcPr>
          <w:p w:rsidR="00305C75" w:rsidRPr="00DC7674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DC7674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8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  <w:p w:rsidR="00305C75" w:rsidRDefault="00305C75" w:rsidP="006B2CAC">
            <w:pPr>
              <w:rPr>
                <w:color w:val="000000"/>
              </w:rPr>
            </w:pPr>
          </w:p>
          <w:p w:rsidR="00305C75" w:rsidRDefault="00305C75" w:rsidP="006B2CAC">
            <w:pPr>
              <w:rPr>
                <w:color w:val="000000"/>
              </w:rPr>
            </w:pPr>
          </w:p>
          <w:p w:rsidR="00305C75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164425,54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DC767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(общая долевая)</w:t>
            </w:r>
          </w:p>
        </w:tc>
        <w:tc>
          <w:tcPr>
            <w:tcW w:w="1080" w:type="dxa"/>
          </w:tcPr>
          <w:p w:rsidR="00305C75" w:rsidRDefault="00305C75" w:rsidP="007B3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697</w:t>
            </w:r>
          </w:p>
          <w:p w:rsidR="00305C75" w:rsidRPr="00DC7674" w:rsidRDefault="00305C75" w:rsidP="007B365A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Pr="00DC7674" w:rsidRDefault="00305C75" w:rsidP="007B3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Pr="00DC7674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3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(общая долевая)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7B3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29,1</w:t>
            </w:r>
          </w:p>
        </w:tc>
        <w:tc>
          <w:tcPr>
            <w:tcW w:w="1800" w:type="dxa"/>
            <w:gridSpan w:val="2"/>
          </w:tcPr>
          <w:p w:rsidR="00305C75" w:rsidRPr="00DC7674" w:rsidRDefault="00305C75" w:rsidP="007B3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DC7674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4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7B3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59,9</w:t>
            </w:r>
          </w:p>
        </w:tc>
        <w:tc>
          <w:tcPr>
            <w:tcW w:w="1800" w:type="dxa"/>
            <w:gridSpan w:val="2"/>
          </w:tcPr>
          <w:p w:rsidR="00305C75" w:rsidRPr="00DC7674" w:rsidRDefault="00305C75" w:rsidP="007B3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DC7674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7B3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59,9</w:t>
            </w:r>
          </w:p>
        </w:tc>
        <w:tc>
          <w:tcPr>
            <w:tcW w:w="1800" w:type="dxa"/>
            <w:gridSpan w:val="2"/>
          </w:tcPr>
          <w:p w:rsidR="00305C75" w:rsidRPr="00DC7674" w:rsidRDefault="00305C75" w:rsidP="007B3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DC767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4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7B3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59,9</w:t>
            </w:r>
          </w:p>
        </w:tc>
        <w:tc>
          <w:tcPr>
            <w:tcW w:w="1800" w:type="dxa"/>
            <w:gridSpan w:val="2"/>
          </w:tcPr>
          <w:p w:rsidR="00305C75" w:rsidRPr="00DC7674" w:rsidRDefault="00305C75" w:rsidP="007B3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2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7B3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59,9</w:t>
            </w:r>
          </w:p>
        </w:tc>
        <w:tc>
          <w:tcPr>
            <w:tcW w:w="1800" w:type="dxa"/>
            <w:gridSpan w:val="2"/>
          </w:tcPr>
          <w:p w:rsidR="00305C75" w:rsidRPr="00DC7674" w:rsidRDefault="00305C75" w:rsidP="007B3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0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7B3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59,9</w:t>
            </w:r>
          </w:p>
        </w:tc>
        <w:tc>
          <w:tcPr>
            <w:tcW w:w="1800" w:type="dxa"/>
            <w:gridSpan w:val="2"/>
          </w:tcPr>
          <w:p w:rsidR="00305C75" w:rsidRPr="00DC7674" w:rsidRDefault="00305C75" w:rsidP="007B3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4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Колтырин А.Г.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376338,390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</w:t>
            </w:r>
          </w:p>
        </w:tc>
        <w:tc>
          <w:tcPr>
            <w:tcW w:w="1080" w:type="dxa"/>
          </w:tcPr>
          <w:p w:rsidR="00305C75" w:rsidRDefault="00305C75" w:rsidP="007B3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37,0</w:t>
            </w:r>
          </w:p>
        </w:tc>
        <w:tc>
          <w:tcPr>
            <w:tcW w:w="1800" w:type="dxa"/>
            <w:gridSpan w:val="2"/>
          </w:tcPr>
          <w:p w:rsidR="00305C75" w:rsidRDefault="00305C75" w:rsidP="007B3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21124 (индивидуальная)</w:t>
            </w:r>
          </w:p>
        </w:tc>
      </w:tr>
      <w:tr w:rsidR="00305C75" w:rsidRPr="00607B10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75475,85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040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42,0</w:t>
            </w:r>
          </w:p>
        </w:tc>
        <w:tc>
          <w:tcPr>
            <w:tcW w:w="1800" w:type="dxa"/>
            <w:gridSpan w:val="2"/>
          </w:tcPr>
          <w:p w:rsidR="00305C75" w:rsidRDefault="00305C75" w:rsidP="00040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040C4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4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Кормаков И.М.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581293,34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040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61,9</w:t>
            </w:r>
          </w:p>
        </w:tc>
        <w:tc>
          <w:tcPr>
            <w:tcW w:w="1800" w:type="dxa"/>
            <w:gridSpan w:val="2"/>
          </w:tcPr>
          <w:p w:rsidR="00305C75" w:rsidRDefault="00305C75" w:rsidP="00040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040C4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Санг Йонг Курон (индивидуальная)</w:t>
            </w:r>
          </w:p>
        </w:tc>
      </w:tr>
      <w:tr w:rsidR="00305C75" w:rsidRPr="00607B10">
        <w:trPr>
          <w:trHeight w:val="61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(общая долевая)</w:t>
            </w:r>
          </w:p>
        </w:tc>
        <w:tc>
          <w:tcPr>
            <w:tcW w:w="1080" w:type="dxa"/>
          </w:tcPr>
          <w:p w:rsidR="00305C75" w:rsidRDefault="00305C75" w:rsidP="00040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19,9</w:t>
            </w:r>
          </w:p>
        </w:tc>
        <w:tc>
          <w:tcPr>
            <w:tcW w:w="1800" w:type="dxa"/>
            <w:gridSpan w:val="2"/>
          </w:tcPr>
          <w:p w:rsidR="00305C75" w:rsidRDefault="00305C75" w:rsidP="00040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210395,60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040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41,5</w:t>
            </w:r>
          </w:p>
        </w:tc>
        <w:tc>
          <w:tcPr>
            <w:tcW w:w="1800" w:type="dxa"/>
            <w:gridSpan w:val="2"/>
          </w:tcPr>
          <w:p w:rsidR="00305C75" w:rsidRDefault="00305C75" w:rsidP="00040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(общая долевая)</w:t>
            </w:r>
          </w:p>
        </w:tc>
        <w:tc>
          <w:tcPr>
            <w:tcW w:w="1080" w:type="dxa"/>
          </w:tcPr>
          <w:p w:rsidR="00305C75" w:rsidRDefault="00305C75" w:rsidP="00D53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19,9</w:t>
            </w:r>
          </w:p>
        </w:tc>
        <w:tc>
          <w:tcPr>
            <w:tcW w:w="1800" w:type="dxa"/>
            <w:gridSpan w:val="2"/>
          </w:tcPr>
          <w:p w:rsidR="00305C75" w:rsidRDefault="00305C75" w:rsidP="00D53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(договор)</w:t>
            </w:r>
          </w:p>
        </w:tc>
        <w:tc>
          <w:tcPr>
            <w:tcW w:w="1080" w:type="dxa"/>
          </w:tcPr>
          <w:p w:rsidR="00305C75" w:rsidRDefault="00305C75" w:rsidP="00D53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1457</w:t>
            </w:r>
          </w:p>
        </w:tc>
        <w:tc>
          <w:tcPr>
            <w:tcW w:w="1800" w:type="dxa"/>
            <w:gridSpan w:val="2"/>
          </w:tcPr>
          <w:p w:rsidR="00305C75" w:rsidRDefault="00305C75" w:rsidP="00D53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53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61,9</w:t>
            </w:r>
          </w:p>
        </w:tc>
        <w:tc>
          <w:tcPr>
            <w:tcW w:w="1800" w:type="dxa"/>
            <w:gridSpan w:val="2"/>
          </w:tcPr>
          <w:p w:rsidR="00305C75" w:rsidRDefault="00305C75" w:rsidP="00D53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53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61,9</w:t>
            </w:r>
          </w:p>
        </w:tc>
        <w:tc>
          <w:tcPr>
            <w:tcW w:w="1800" w:type="dxa"/>
            <w:gridSpan w:val="2"/>
          </w:tcPr>
          <w:p w:rsidR="00305C75" w:rsidRDefault="00305C75" w:rsidP="00D53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8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53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61,9</w:t>
            </w:r>
          </w:p>
        </w:tc>
        <w:tc>
          <w:tcPr>
            <w:tcW w:w="1800" w:type="dxa"/>
            <w:gridSpan w:val="2"/>
          </w:tcPr>
          <w:p w:rsidR="00305C75" w:rsidRDefault="00305C75" w:rsidP="00D53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1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Корольков Д.В.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396247,00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(договор)</w:t>
            </w:r>
          </w:p>
        </w:tc>
        <w:tc>
          <w:tcPr>
            <w:tcW w:w="1080" w:type="dxa"/>
          </w:tcPr>
          <w:p w:rsidR="00305C75" w:rsidRDefault="00305C75" w:rsidP="00040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47,6</w:t>
            </w:r>
          </w:p>
        </w:tc>
        <w:tc>
          <w:tcPr>
            <w:tcW w:w="1800" w:type="dxa"/>
            <w:gridSpan w:val="2"/>
          </w:tcPr>
          <w:p w:rsidR="00305C75" w:rsidRDefault="00305C75" w:rsidP="00040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4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58439,32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(договор)</w:t>
            </w:r>
          </w:p>
        </w:tc>
        <w:tc>
          <w:tcPr>
            <w:tcW w:w="1080" w:type="dxa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47,6</w:t>
            </w:r>
          </w:p>
        </w:tc>
        <w:tc>
          <w:tcPr>
            <w:tcW w:w="1800" w:type="dxa"/>
            <w:gridSpan w:val="2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40768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(договор)</w:t>
            </w:r>
          </w:p>
        </w:tc>
        <w:tc>
          <w:tcPr>
            <w:tcW w:w="1080" w:type="dxa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47,6</w:t>
            </w:r>
          </w:p>
        </w:tc>
        <w:tc>
          <w:tcPr>
            <w:tcW w:w="1800" w:type="dxa"/>
            <w:gridSpan w:val="2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5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5B764C" w:rsidRDefault="00305C75" w:rsidP="006B2CAC">
            <w:pPr>
              <w:rPr>
                <w:color w:val="000000"/>
              </w:rPr>
            </w:pPr>
            <w:r w:rsidRPr="005B764C">
              <w:rPr>
                <w:color w:val="000000"/>
              </w:rPr>
              <w:t>Кочергин Б.В.</w:t>
            </w:r>
          </w:p>
          <w:p w:rsidR="00305C75" w:rsidRPr="005B764C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</w:tcPr>
          <w:p w:rsidR="00305C75" w:rsidRPr="005B764C" w:rsidRDefault="00305C75" w:rsidP="0055180C">
            <w:pPr>
              <w:jc w:val="center"/>
              <w:rPr>
                <w:color w:val="000000"/>
              </w:rPr>
            </w:pPr>
            <w:r w:rsidRPr="005B764C"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</w:tcPr>
          <w:p w:rsidR="00305C75" w:rsidRPr="005B764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365275,91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5B764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5B764C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800" w:type="dxa"/>
            <w:gridSpan w:val="2"/>
          </w:tcPr>
          <w:p w:rsidR="00305C75" w:rsidRPr="005B764C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– ВАЗ 21093</w:t>
            </w:r>
          </w:p>
          <w:p w:rsidR="00305C75" w:rsidRPr="005B764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50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5B764C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  <w:p w:rsidR="00305C75" w:rsidRPr="005B764C" w:rsidRDefault="00305C75" w:rsidP="006B2CAC">
            <w:pPr>
              <w:rPr>
                <w:color w:val="000000"/>
              </w:rPr>
            </w:pPr>
          </w:p>
          <w:p w:rsidR="00305C75" w:rsidRPr="005B764C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Pr="005B764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5B764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5B764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5B764C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800" w:type="dxa"/>
            <w:gridSpan w:val="2"/>
          </w:tcPr>
          <w:p w:rsidR="00305C75" w:rsidRPr="005B764C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– ТОЙОТА Королла</w:t>
            </w:r>
          </w:p>
          <w:p w:rsidR="00305C75" w:rsidRPr="005B764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89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5B764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5B764C" w:rsidRDefault="00305C75" w:rsidP="00605D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800" w:type="dxa"/>
            <w:gridSpan w:val="2"/>
          </w:tcPr>
          <w:p w:rsidR="00305C75" w:rsidRPr="005B764C" w:rsidRDefault="00305C75" w:rsidP="00605D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5B764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0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(договор)</w:t>
            </w:r>
          </w:p>
        </w:tc>
        <w:tc>
          <w:tcPr>
            <w:tcW w:w="1080" w:type="dxa"/>
          </w:tcPr>
          <w:p w:rsidR="00305C75" w:rsidRDefault="00305C75" w:rsidP="00605D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800" w:type="dxa"/>
            <w:gridSpan w:val="2"/>
          </w:tcPr>
          <w:p w:rsidR="00305C75" w:rsidRDefault="00305C75" w:rsidP="00605D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5B764C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8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5B764C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  <w:p w:rsidR="00305C75" w:rsidRPr="005B764C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</w:tcPr>
          <w:p w:rsidR="00305C75" w:rsidRPr="005B764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5B764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5B764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5B764C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800" w:type="dxa"/>
            <w:gridSpan w:val="2"/>
          </w:tcPr>
          <w:p w:rsidR="00305C75" w:rsidRPr="005B764C" w:rsidRDefault="00305C75" w:rsidP="006B2C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B764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97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5B764C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  <w:p w:rsidR="00305C75" w:rsidRPr="005B764C" w:rsidRDefault="00305C75" w:rsidP="006B2CAC">
            <w:pPr>
              <w:rPr>
                <w:color w:val="000000"/>
              </w:rPr>
            </w:pPr>
          </w:p>
          <w:p w:rsidR="00305C75" w:rsidRPr="005B764C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Pr="005B764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5B764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  <w:p w:rsidR="00305C75" w:rsidRPr="005B764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5B764C" w:rsidRDefault="00305C75" w:rsidP="00605D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800" w:type="dxa"/>
            <w:gridSpan w:val="2"/>
          </w:tcPr>
          <w:p w:rsidR="00305C75" w:rsidRPr="005B764C" w:rsidRDefault="00305C75" w:rsidP="00605D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5B764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6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  <w:p w:rsidR="00305C75" w:rsidRPr="005B764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5B764C" w:rsidRDefault="00305C75" w:rsidP="00605D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800" w:type="dxa"/>
            <w:gridSpan w:val="2"/>
          </w:tcPr>
          <w:p w:rsidR="00305C75" w:rsidRPr="005B764C" w:rsidRDefault="00305C75" w:rsidP="00605D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5B764C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70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Куклин Ю.П.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635811,00</w:t>
            </w:r>
          </w:p>
        </w:tc>
        <w:tc>
          <w:tcPr>
            <w:tcW w:w="2880" w:type="dxa"/>
            <w:gridSpan w:val="3"/>
          </w:tcPr>
          <w:p w:rsidR="00305C75" w:rsidRPr="0012215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в служебном помещении (фактическое предоставление</w:t>
            </w:r>
            <w:r w:rsidRPr="00122152">
              <w:rPr>
                <w:color w:val="000000"/>
              </w:rPr>
              <w:t>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605D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46,2</w:t>
            </w:r>
          </w:p>
        </w:tc>
        <w:tc>
          <w:tcPr>
            <w:tcW w:w="1800" w:type="dxa"/>
            <w:gridSpan w:val="2"/>
          </w:tcPr>
          <w:p w:rsidR="00305C75" w:rsidRDefault="00305C75" w:rsidP="00605D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Pr="005B764C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8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05D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47,3</w:t>
            </w:r>
          </w:p>
        </w:tc>
        <w:tc>
          <w:tcPr>
            <w:tcW w:w="1800" w:type="dxa"/>
            <w:gridSpan w:val="2"/>
          </w:tcPr>
          <w:p w:rsidR="00305C75" w:rsidRDefault="00305C75" w:rsidP="00605D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5B764C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70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622765,61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F4A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47,3</w:t>
            </w:r>
          </w:p>
        </w:tc>
        <w:tc>
          <w:tcPr>
            <w:tcW w:w="1800" w:type="dxa"/>
            <w:gridSpan w:val="2"/>
          </w:tcPr>
          <w:p w:rsidR="00305C75" w:rsidRDefault="00305C75" w:rsidP="003F4A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Шкода Октавия (индивидуальная)</w:t>
            </w:r>
          </w:p>
          <w:p w:rsidR="00305C75" w:rsidRPr="005B764C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6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12215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в служебном помещении (фактическое предоставление</w:t>
            </w:r>
            <w:r w:rsidRPr="00122152">
              <w:rPr>
                <w:color w:val="000000"/>
              </w:rPr>
              <w:t>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3F4A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46,2</w:t>
            </w:r>
          </w:p>
        </w:tc>
        <w:tc>
          <w:tcPr>
            <w:tcW w:w="1800" w:type="dxa"/>
            <w:gridSpan w:val="2"/>
          </w:tcPr>
          <w:p w:rsidR="00305C75" w:rsidRDefault="00305C75" w:rsidP="003F4A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1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Лешуков С.В.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433563,20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3F4A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24,5</w:t>
            </w:r>
          </w:p>
        </w:tc>
        <w:tc>
          <w:tcPr>
            <w:tcW w:w="1800" w:type="dxa"/>
            <w:gridSpan w:val="2"/>
          </w:tcPr>
          <w:p w:rsidR="00305C75" w:rsidRDefault="00305C75" w:rsidP="003F4A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F4A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45,1</w:t>
            </w:r>
          </w:p>
        </w:tc>
        <w:tc>
          <w:tcPr>
            <w:tcW w:w="1800" w:type="dxa"/>
            <w:gridSpan w:val="2"/>
          </w:tcPr>
          <w:p w:rsidR="00305C75" w:rsidRDefault="00305C75" w:rsidP="003F4A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3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380551,50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3F4A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45,1</w:t>
            </w:r>
          </w:p>
        </w:tc>
        <w:tc>
          <w:tcPr>
            <w:tcW w:w="1800" w:type="dxa"/>
            <w:gridSpan w:val="2"/>
          </w:tcPr>
          <w:p w:rsidR="00305C75" w:rsidRDefault="00305C75" w:rsidP="003F4A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1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70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45,1</w:t>
            </w:r>
          </w:p>
        </w:tc>
        <w:tc>
          <w:tcPr>
            <w:tcW w:w="1800" w:type="dxa"/>
            <w:gridSpan w:val="2"/>
          </w:tcPr>
          <w:p w:rsidR="00305C75" w:rsidRDefault="00305C75" w:rsidP="00D70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08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Масловксий М.С.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408341,30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F4A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800" w:type="dxa"/>
            <w:gridSpan w:val="2"/>
          </w:tcPr>
          <w:p w:rsidR="00305C75" w:rsidRDefault="00305C75" w:rsidP="003F4A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21099 (индивидуальная)</w:t>
            </w: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110000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3F4A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800" w:type="dxa"/>
            <w:gridSpan w:val="2"/>
          </w:tcPr>
          <w:p w:rsidR="00305C75" w:rsidRDefault="00305C75" w:rsidP="003F4A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B2CA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F4A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800" w:type="dxa"/>
            <w:gridSpan w:val="2"/>
          </w:tcPr>
          <w:p w:rsidR="00305C75" w:rsidRDefault="00305C75" w:rsidP="003F4A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0241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800" w:type="dxa"/>
            <w:gridSpan w:val="2"/>
          </w:tcPr>
          <w:p w:rsidR="00305C75" w:rsidRDefault="00305C75" w:rsidP="000241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0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0241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800" w:type="dxa"/>
            <w:gridSpan w:val="2"/>
          </w:tcPr>
          <w:p w:rsidR="00305C75" w:rsidRDefault="00305C75" w:rsidP="000241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0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Миллер Ю.Ю.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442963,89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3F4A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61,5</w:t>
            </w:r>
          </w:p>
        </w:tc>
        <w:tc>
          <w:tcPr>
            <w:tcW w:w="1800" w:type="dxa"/>
            <w:gridSpan w:val="2"/>
          </w:tcPr>
          <w:p w:rsidR="00305C75" w:rsidRDefault="00305C75" w:rsidP="003F4A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3F4A7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0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140659,0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BB1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61,5</w:t>
            </w:r>
          </w:p>
        </w:tc>
        <w:tc>
          <w:tcPr>
            <w:tcW w:w="1800" w:type="dxa"/>
            <w:gridSpan w:val="2"/>
          </w:tcPr>
          <w:p w:rsidR="00305C75" w:rsidRDefault="00305C75" w:rsidP="00BB1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BB1ED6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B2CA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7280,0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BB1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61,5</w:t>
            </w:r>
          </w:p>
        </w:tc>
        <w:tc>
          <w:tcPr>
            <w:tcW w:w="1800" w:type="dxa"/>
            <w:gridSpan w:val="2"/>
          </w:tcPr>
          <w:p w:rsidR="00305C75" w:rsidRDefault="00305C75" w:rsidP="00BB1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BB1ED6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4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Минеев А.А.</w:t>
            </w: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Pr="00004C34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004C3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439227,86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004C3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004C3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6F2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60,3</w:t>
            </w:r>
          </w:p>
          <w:p w:rsidR="00305C75" w:rsidRDefault="00305C75" w:rsidP="006F210E">
            <w:pPr>
              <w:jc w:val="center"/>
              <w:rPr>
                <w:color w:val="000000"/>
              </w:rPr>
            </w:pPr>
          </w:p>
          <w:p w:rsidR="00305C75" w:rsidRDefault="00305C75" w:rsidP="006F210E">
            <w:pPr>
              <w:jc w:val="center"/>
              <w:rPr>
                <w:color w:val="000000"/>
              </w:rPr>
            </w:pPr>
          </w:p>
          <w:p w:rsidR="00305C75" w:rsidRPr="00004C34" w:rsidRDefault="00305C75" w:rsidP="006F210E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6F2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6F210E">
            <w:pPr>
              <w:jc w:val="center"/>
              <w:rPr>
                <w:color w:val="000000"/>
              </w:rPr>
            </w:pPr>
          </w:p>
          <w:p w:rsidR="00305C75" w:rsidRDefault="00305C75" w:rsidP="006F210E">
            <w:pPr>
              <w:jc w:val="center"/>
              <w:rPr>
                <w:color w:val="000000"/>
              </w:rPr>
            </w:pPr>
          </w:p>
          <w:p w:rsidR="00305C75" w:rsidRPr="00004C34" w:rsidRDefault="00305C75" w:rsidP="006F210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004C3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Хендэ Элантра (индивидуальная)</w:t>
            </w:r>
          </w:p>
        </w:tc>
      </w:tr>
      <w:tr w:rsidR="00305C75" w:rsidRPr="00607B10">
        <w:trPr>
          <w:trHeight w:val="28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342763,16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6F2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60,3</w:t>
            </w:r>
          </w:p>
        </w:tc>
        <w:tc>
          <w:tcPr>
            <w:tcW w:w="1800" w:type="dxa"/>
            <w:gridSpan w:val="2"/>
          </w:tcPr>
          <w:p w:rsidR="00305C75" w:rsidRDefault="00305C75" w:rsidP="006F2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5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Музычкин М.И.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1467599,99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6F2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800" w:type="dxa"/>
            <w:gridSpan w:val="2"/>
          </w:tcPr>
          <w:p w:rsidR="00305C75" w:rsidRDefault="00305C75" w:rsidP="006F2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ВАЗ21213 (индивидуальная)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4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6F2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58,9</w:t>
            </w:r>
          </w:p>
        </w:tc>
        <w:tc>
          <w:tcPr>
            <w:tcW w:w="1800" w:type="dxa"/>
            <w:gridSpan w:val="2"/>
          </w:tcPr>
          <w:p w:rsidR="00305C75" w:rsidRDefault="00305C75" w:rsidP="006F2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9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6F2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800" w:type="dxa"/>
            <w:gridSpan w:val="2"/>
          </w:tcPr>
          <w:p w:rsidR="00305C75" w:rsidRDefault="00305C75" w:rsidP="006F2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Мототранспортное средство – ИМЗ-8.103-10 (индивидуальная)</w:t>
            </w: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266297,27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125C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800" w:type="dxa"/>
            <w:gridSpan w:val="2"/>
          </w:tcPr>
          <w:p w:rsidR="00305C75" w:rsidRDefault="00305C75" w:rsidP="00521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6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125C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57,5</w:t>
            </w:r>
          </w:p>
        </w:tc>
        <w:tc>
          <w:tcPr>
            <w:tcW w:w="1800" w:type="dxa"/>
            <w:gridSpan w:val="2"/>
          </w:tcPr>
          <w:p w:rsidR="00305C75" w:rsidRDefault="00305C75" w:rsidP="00125C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125C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58,9</w:t>
            </w:r>
          </w:p>
        </w:tc>
        <w:tc>
          <w:tcPr>
            <w:tcW w:w="1800" w:type="dxa"/>
            <w:gridSpan w:val="2"/>
          </w:tcPr>
          <w:p w:rsidR="00305C75" w:rsidRDefault="00305C75" w:rsidP="00125C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11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7B71E0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Мурзин А.Ю.</w:t>
            </w:r>
          </w:p>
        </w:tc>
        <w:tc>
          <w:tcPr>
            <w:tcW w:w="2109" w:type="dxa"/>
            <w:gridSpan w:val="2"/>
          </w:tcPr>
          <w:p w:rsidR="00305C75" w:rsidRPr="007B71E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</w:tcPr>
          <w:p w:rsidR="00305C75" w:rsidRPr="007B71E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634364,69</w:t>
            </w:r>
          </w:p>
        </w:tc>
        <w:tc>
          <w:tcPr>
            <w:tcW w:w="2880" w:type="dxa"/>
            <w:gridSpan w:val="3"/>
          </w:tcPr>
          <w:p w:rsidR="00305C75" w:rsidRPr="007B71E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(общая долевая)</w:t>
            </w:r>
          </w:p>
        </w:tc>
        <w:tc>
          <w:tcPr>
            <w:tcW w:w="1080" w:type="dxa"/>
          </w:tcPr>
          <w:p w:rsidR="00305C75" w:rsidRPr="007B71E0" w:rsidRDefault="00305C75" w:rsidP="006F2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29,3</w:t>
            </w:r>
          </w:p>
        </w:tc>
        <w:tc>
          <w:tcPr>
            <w:tcW w:w="1800" w:type="dxa"/>
            <w:gridSpan w:val="2"/>
          </w:tcPr>
          <w:p w:rsidR="00305C75" w:rsidRPr="007B71E0" w:rsidRDefault="00305C75" w:rsidP="006F2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7B71E0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21093 (индивидуальная)</w:t>
            </w:r>
          </w:p>
        </w:tc>
      </w:tr>
      <w:tr w:rsidR="00305C75" w:rsidRPr="00607B10">
        <w:trPr>
          <w:trHeight w:val="17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216058,0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6F2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29,5</w:t>
            </w:r>
          </w:p>
        </w:tc>
        <w:tc>
          <w:tcPr>
            <w:tcW w:w="1800" w:type="dxa"/>
            <w:gridSpan w:val="2"/>
          </w:tcPr>
          <w:p w:rsidR="00305C75" w:rsidRDefault="00305C75" w:rsidP="006F2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4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6F2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29,5</w:t>
            </w:r>
          </w:p>
        </w:tc>
        <w:tc>
          <w:tcPr>
            <w:tcW w:w="1800" w:type="dxa"/>
            <w:gridSpan w:val="2"/>
          </w:tcPr>
          <w:p w:rsidR="00305C75" w:rsidRDefault="00305C75" w:rsidP="006F2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F2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29,3</w:t>
            </w:r>
          </w:p>
        </w:tc>
        <w:tc>
          <w:tcPr>
            <w:tcW w:w="1800" w:type="dxa"/>
            <w:gridSpan w:val="2"/>
          </w:tcPr>
          <w:p w:rsidR="00305C75" w:rsidRDefault="00305C75" w:rsidP="006F2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2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Мякушкин В.И.</w:t>
            </w: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577398,80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6F2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800" w:type="dxa"/>
            <w:gridSpan w:val="2"/>
          </w:tcPr>
          <w:p w:rsidR="00305C75" w:rsidRDefault="00305C75" w:rsidP="006F2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ЗАЗ 698М (индивидуальная)</w:t>
            </w:r>
          </w:p>
        </w:tc>
      </w:tr>
      <w:tr w:rsidR="00305C75" w:rsidRPr="00607B10">
        <w:trPr>
          <w:trHeight w:val="107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F2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800" w:type="dxa"/>
            <w:gridSpan w:val="2"/>
          </w:tcPr>
          <w:p w:rsidR="00305C75" w:rsidRDefault="00305C75" w:rsidP="006F2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B017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800" w:type="dxa"/>
            <w:gridSpan w:val="2"/>
          </w:tcPr>
          <w:p w:rsidR="00305C75" w:rsidRDefault="00305C75" w:rsidP="00B017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B017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800" w:type="dxa"/>
            <w:gridSpan w:val="2"/>
          </w:tcPr>
          <w:p w:rsidR="00305C75" w:rsidRDefault="00305C75" w:rsidP="00B017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8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040C4E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Нечаев В.А.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040C4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  <w:vMerge w:val="restart"/>
          </w:tcPr>
          <w:p w:rsidR="00305C75" w:rsidRPr="00040C4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616420,47</w:t>
            </w:r>
          </w:p>
        </w:tc>
        <w:tc>
          <w:tcPr>
            <w:tcW w:w="2880" w:type="dxa"/>
            <w:gridSpan w:val="3"/>
          </w:tcPr>
          <w:p w:rsidR="00305C75" w:rsidRPr="00040C4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040C4E" w:rsidRDefault="00305C75" w:rsidP="006F2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55,4</w:t>
            </w:r>
          </w:p>
        </w:tc>
        <w:tc>
          <w:tcPr>
            <w:tcW w:w="1800" w:type="dxa"/>
            <w:gridSpan w:val="2"/>
          </w:tcPr>
          <w:p w:rsidR="00305C75" w:rsidRDefault="00305C75" w:rsidP="006F2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040C4E" w:rsidRDefault="00305C75" w:rsidP="006F210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040C4E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F2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44,0</w:t>
            </w:r>
          </w:p>
        </w:tc>
        <w:tc>
          <w:tcPr>
            <w:tcW w:w="1800" w:type="dxa"/>
            <w:gridSpan w:val="2"/>
          </w:tcPr>
          <w:p w:rsidR="00305C75" w:rsidRDefault="00305C75" w:rsidP="006F2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6F210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Pr="00040C4E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7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293200,00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6F2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29,4</w:t>
            </w:r>
          </w:p>
        </w:tc>
        <w:tc>
          <w:tcPr>
            <w:tcW w:w="1800" w:type="dxa"/>
            <w:gridSpan w:val="2"/>
          </w:tcPr>
          <w:p w:rsidR="00305C75" w:rsidRDefault="00305C75" w:rsidP="006F2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Форд Фокус (индивидуальная)</w:t>
            </w:r>
          </w:p>
          <w:p w:rsidR="00305C75" w:rsidRPr="00040C4E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9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616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55,4</w:t>
            </w:r>
          </w:p>
        </w:tc>
        <w:tc>
          <w:tcPr>
            <w:tcW w:w="1800" w:type="dxa"/>
            <w:gridSpan w:val="2"/>
          </w:tcPr>
          <w:p w:rsidR="00305C75" w:rsidRDefault="00305C75" w:rsidP="00A616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A61633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F2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55,4</w:t>
            </w:r>
          </w:p>
        </w:tc>
        <w:tc>
          <w:tcPr>
            <w:tcW w:w="1800" w:type="dxa"/>
            <w:gridSpan w:val="2"/>
          </w:tcPr>
          <w:p w:rsidR="00305C75" w:rsidRDefault="00305C75" w:rsidP="006F2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040C4E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F2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55,4</w:t>
            </w:r>
          </w:p>
        </w:tc>
        <w:tc>
          <w:tcPr>
            <w:tcW w:w="1800" w:type="dxa"/>
            <w:gridSpan w:val="2"/>
          </w:tcPr>
          <w:p w:rsidR="00305C75" w:rsidRDefault="00305C75" w:rsidP="006F21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040C4E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2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592EAC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Паньков И.А.</w:t>
            </w:r>
          </w:p>
        </w:tc>
        <w:tc>
          <w:tcPr>
            <w:tcW w:w="2109" w:type="dxa"/>
            <w:gridSpan w:val="2"/>
          </w:tcPr>
          <w:p w:rsidR="00305C75" w:rsidRPr="00592EA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</w:tcPr>
          <w:p w:rsidR="00305C75" w:rsidRPr="00592EA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436733,68</w:t>
            </w:r>
          </w:p>
        </w:tc>
        <w:tc>
          <w:tcPr>
            <w:tcW w:w="2880" w:type="dxa"/>
            <w:gridSpan w:val="3"/>
          </w:tcPr>
          <w:p w:rsidR="00305C75" w:rsidRPr="00592EA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Pr="00592EAC" w:rsidRDefault="00305C75" w:rsidP="00734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52,3</w:t>
            </w:r>
          </w:p>
        </w:tc>
        <w:tc>
          <w:tcPr>
            <w:tcW w:w="1800" w:type="dxa"/>
            <w:gridSpan w:val="2"/>
          </w:tcPr>
          <w:p w:rsidR="00305C75" w:rsidRDefault="00305C75" w:rsidP="00734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592EAC" w:rsidRDefault="00305C75" w:rsidP="0073400C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592EA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386808,81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Default="00305C75" w:rsidP="00734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52,3</w:t>
            </w:r>
          </w:p>
        </w:tc>
        <w:tc>
          <w:tcPr>
            <w:tcW w:w="1800" w:type="dxa"/>
            <w:gridSpan w:val="2"/>
          </w:tcPr>
          <w:p w:rsidR="00305C75" w:rsidRDefault="00305C75" w:rsidP="0073400C">
            <w:pPr>
              <w:jc w:val="center"/>
              <w:rPr>
                <w:color w:val="000000"/>
              </w:rPr>
            </w:pPr>
          </w:p>
          <w:p w:rsidR="00305C75" w:rsidRDefault="00305C75" w:rsidP="00734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92EA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8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Default="00305C75" w:rsidP="00734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52,3</w:t>
            </w:r>
          </w:p>
        </w:tc>
        <w:tc>
          <w:tcPr>
            <w:tcW w:w="1800" w:type="dxa"/>
            <w:gridSpan w:val="2"/>
          </w:tcPr>
          <w:p w:rsidR="00305C75" w:rsidRDefault="00305C75" w:rsidP="00734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92EA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85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Пильников В.А.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422078,66</w:t>
            </w: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  <w:vMerge w:val="restart"/>
          </w:tcPr>
          <w:p w:rsidR="00305C75" w:rsidRDefault="00305C75" w:rsidP="00734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734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92EA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ЛУАЗ  (индивидуальная)</w:t>
            </w:r>
          </w:p>
        </w:tc>
      </w:tr>
      <w:tr w:rsidR="00305C75" w:rsidRPr="00607B10">
        <w:trPr>
          <w:trHeight w:val="89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73400C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73400C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2123 (индивидуальная)</w:t>
            </w:r>
          </w:p>
        </w:tc>
      </w:tr>
      <w:tr w:rsidR="00305C75" w:rsidRPr="00607B10">
        <w:trPr>
          <w:trHeight w:val="50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734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800" w:type="dxa"/>
            <w:gridSpan w:val="2"/>
          </w:tcPr>
          <w:p w:rsidR="00305C75" w:rsidRDefault="00305C75" w:rsidP="00734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64438,50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800" w:type="dxa"/>
            <w:gridSpan w:val="2"/>
          </w:tcPr>
          <w:p w:rsidR="00305C75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Форд Фокус (индивидуальная)</w:t>
            </w:r>
          </w:p>
        </w:tc>
      </w:tr>
      <w:tr w:rsidR="00305C75" w:rsidRPr="00607B10">
        <w:trPr>
          <w:trHeight w:val="61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Пирогов И.А.</w:t>
            </w: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750961,30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734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29,4</w:t>
            </w:r>
          </w:p>
        </w:tc>
        <w:tc>
          <w:tcPr>
            <w:tcW w:w="1800" w:type="dxa"/>
            <w:gridSpan w:val="2"/>
          </w:tcPr>
          <w:p w:rsidR="00305C75" w:rsidRDefault="00305C75" w:rsidP="00734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Pr="00592EAC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31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в служебном помещении (договор найма)</w:t>
            </w:r>
          </w:p>
        </w:tc>
        <w:tc>
          <w:tcPr>
            <w:tcW w:w="1080" w:type="dxa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56,7</w:t>
            </w:r>
          </w:p>
          <w:p w:rsidR="00305C75" w:rsidRDefault="00305C75" w:rsidP="0073400C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73400C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84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143569,89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734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29,4</w:t>
            </w:r>
          </w:p>
        </w:tc>
        <w:tc>
          <w:tcPr>
            <w:tcW w:w="1800" w:type="dxa"/>
            <w:gridSpan w:val="2"/>
          </w:tcPr>
          <w:p w:rsidR="00305C75" w:rsidRDefault="00305C75" w:rsidP="007340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6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29,4</w:t>
            </w:r>
          </w:p>
        </w:tc>
        <w:tc>
          <w:tcPr>
            <w:tcW w:w="1800" w:type="dxa"/>
            <w:gridSpan w:val="2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92EA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15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29,4</w:t>
            </w:r>
          </w:p>
        </w:tc>
        <w:tc>
          <w:tcPr>
            <w:tcW w:w="1800" w:type="dxa"/>
            <w:gridSpan w:val="2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92EA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14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14D6" w:rsidRDefault="00305C75" w:rsidP="00105438">
            <w:pPr>
              <w:rPr>
                <w:color w:val="000000"/>
              </w:rPr>
            </w:pPr>
            <w:r>
              <w:rPr>
                <w:color w:val="000000"/>
              </w:rPr>
              <w:t>Попов Л.А.</w:t>
            </w:r>
          </w:p>
        </w:tc>
        <w:tc>
          <w:tcPr>
            <w:tcW w:w="2109" w:type="dxa"/>
            <w:gridSpan w:val="2"/>
          </w:tcPr>
          <w:p w:rsidR="00305C75" w:rsidRPr="00D114D6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</w:tcPr>
          <w:p w:rsidR="00305C75" w:rsidRPr="00D114D6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293024,94</w:t>
            </w:r>
          </w:p>
        </w:tc>
        <w:tc>
          <w:tcPr>
            <w:tcW w:w="2880" w:type="dxa"/>
            <w:gridSpan w:val="3"/>
          </w:tcPr>
          <w:p w:rsidR="00305C75" w:rsidRPr="00D114D6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D114D6" w:rsidRDefault="00305C75" w:rsidP="001054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800" w:type="dxa"/>
            <w:gridSpan w:val="2"/>
          </w:tcPr>
          <w:p w:rsidR="00305C75" w:rsidRPr="00D114D6" w:rsidRDefault="00305C75" w:rsidP="001054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D114D6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Тойота Камри (индивидулаьная)</w:t>
            </w:r>
          </w:p>
        </w:tc>
      </w:tr>
      <w:tr w:rsidR="00305C75" w:rsidRPr="00607B10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105438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22644,90</w:t>
            </w:r>
          </w:p>
        </w:tc>
        <w:tc>
          <w:tcPr>
            <w:tcW w:w="2880" w:type="dxa"/>
            <w:gridSpan w:val="3"/>
          </w:tcPr>
          <w:p w:rsidR="00305C75" w:rsidRPr="00D114D6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D114D6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800" w:type="dxa"/>
            <w:gridSpan w:val="2"/>
          </w:tcPr>
          <w:p w:rsidR="00305C75" w:rsidRPr="00D114D6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193807" w:rsidRDefault="00305C75" w:rsidP="00A05B9A">
            <w:pPr>
              <w:rPr>
                <w:color w:val="000000"/>
              </w:rPr>
            </w:pPr>
            <w:r w:rsidRPr="00193807">
              <w:rPr>
                <w:color w:val="000000"/>
              </w:rPr>
              <w:t>Поскребышев С.В.</w:t>
            </w:r>
          </w:p>
        </w:tc>
        <w:tc>
          <w:tcPr>
            <w:tcW w:w="2109" w:type="dxa"/>
            <w:gridSpan w:val="2"/>
          </w:tcPr>
          <w:p w:rsidR="00305C75" w:rsidRPr="00193807" w:rsidRDefault="00305C75" w:rsidP="0055180C">
            <w:pPr>
              <w:jc w:val="center"/>
              <w:rPr>
                <w:color w:val="000000"/>
              </w:rPr>
            </w:pPr>
            <w:r w:rsidRPr="00193807"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</w:tcPr>
          <w:p w:rsidR="00305C75" w:rsidRPr="0019380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472213,84</w:t>
            </w:r>
          </w:p>
        </w:tc>
        <w:tc>
          <w:tcPr>
            <w:tcW w:w="2880" w:type="dxa"/>
            <w:gridSpan w:val="3"/>
          </w:tcPr>
          <w:p w:rsidR="00305C75" w:rsidRPr="0019380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Служебная квартира (найм)</w:t>
            </w:r>
          </w:p>
        </w:tc>
        <w:tc>
          <w:tcPr>
            <w:tcW w:w="1080" w:type="dxa"/>
          </w:tcPr>
          <w:p w:rsidR="00305C75" w:rsidRPr="00193807" w:rsidRDefault="00305C75" w:rsidP="00A05B9A">
            <w:pPr>
              <w:jc w:val="center"/>
              <w:rPr>
                <w:color w:val="000000"/>
              </w:rPr>
            </w:pPr>
            <w:r w:rsidRPr="00193807">
              <w:rPr>
                <w:color w:val="000000"/>
              </w:rPr>
              <w:t>40,8</w:t>
            </w:r>
          </w:p>
        </w:tc>
        <w:tc>
          <w:tcPr>
            <w:tcW w:w="1800" w:type="dxa"/>
            <w:gridSpan w:val="2"/>
          </w:tcPr>
          <w:p w:rsidR="00305C75" w:rsidRPr="00193807" w:rsidRDefault="00305C75" w:rsidP="00A05B9A">
            <w:pPr>
              <w:jc w:val="center"/>
              <w:rPr>
                <w:color w:val="000000"/>
              </w:rPr>
            </w:pPr>
            <w:r w:rsidRPr="0019380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93807" w:rsidRDefault="00305C75" w:rsidP="00C16817">
            <w:pPr>
              <w:jc w:val="center"/>
              <w:rPr>
                <w:color w:val="000000"/>
              </w:rPr>
            </w:pPr>
            <w:r w:rsidRPr="00193807">
              <w:rPr>
                <w:color w:val="000000"/>
              </w:rPr>
              <w:t>Автомобиль легковой-</w:t>
            </w:r>
          </w:p>
          <w:p w:rsidR="00305C75" w:rsidRPr="00193807" w:rsidRDefault="00305C75" w:rsidP="00C16817">
            <w:pPr>
              <w:jc w:val="center"/>
              <w:rPr>
                <w:color w:val="000000"/>
              </w:rPr>
            </w:pPr>
            <w:r w:rsidRPr="00193807">
              <w:rPr>
                <w:color w:val="000000"/>
              </w:rPr>
              <w:t>М</w:t>
            </w:r>
            <w:r w:rsidRPr="00193807">
              <w:rPr>
                <w:color w:val="000000"/>
                <w:lang w:val="en-US"/>
              </w:rPr>
              <w:t>itsubishi</w:t>
            </w:r>
            <w:r w:rsidRPr="00193807">
              <w:rPr>
                <w:color w:val="000000"/>
              </w:rPr>
              <w:t xml:space="preserve"> </w:t>
            </w:r>
            <w:r w:rsidRPr="00193807">
              <w:rPr>
                <w:color w:val="000000"/>
                <w:lang w:val="en-US"/>
              </w:rPr>
              <w:t>Airtrek</w:t>
            </w:r>
            <w:r w:rsidRPr="00193807">
              <w:rPr>
                <w:color w:val="000000"/>
              </w:rPr>
              <w:t xml:space="preserve">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193807" w:rsidRDefault="00305C75" w:rsidP="00A05B9A">
            <w:pPr>
              <w:rPr>
                <w:color w:val="000000"/>
              </w:rPr>
            </w:pPr>
            <w:r w:rsidRPr="00193807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19380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19380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245157,82</w:t>
            </w:r>
          </w:p>
        </w:tc>
        <w:tc>
          <w:tcPr>
            <w:tcW w:w="2880" w:type="dxa"/>
            <w:gridSpan w:val="3"/>
          </w:tcPr>
          <w:p w:rsidR="00305C75" w:rsidRPr="00193807" w:rsidRDefault="00305C75" w:rsidP="0055180C">
            <w:pPr>
              <w:jc w:val="center"/>
              <w:rPr>
                <w:color w:val="000000"/>
              </w:rPr>
            </w:pPr>
            <w:r w:rsidRPr="00193807">
              <w:rPr>
                <w:color w:val="000000"/>
              </w:rPr>
              <w:t>Квартира</w:t>
            </w:r>
          </w:p>
          <w:p w:rsidR="00305C75" w:rsidRPr="00193807" w:rsidRDefault="00305C75" w:rsidP="0055180C">
            <w:pPr>
              <w:jc w:val="center"/>
              <w:rPr>
                <w:color w:val="000000"/>
              </w:rPr>
            </w:pPr>
            <w:r w:rsidRPr="00193807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193807" w:rsidRDefault="00305C75" w:rsidP="00A05B9A">
            <w:pPr>
              <w:tabs>
                <w:tab w:val="center" w:pos="342"/>
              </w:tabs>
              <w:rPr>
                <w:color w:val="000000"/>
              </w:rPr>
            </w:pPr>
            <w:r w:rsidRPr="00193807">
              <w:rPr>
                <w:color w:val="000000"/>
              </w:rPr>
              <w:tab/>
            </w:r>
            <w:r>
              <w:rPr>
                <w:color w:val="000000"/>
              </w:rPr>
              <w:t>57,8</w:t>
            </w:r>
          </w:p>
        </w:tc>
        <w:tc>
          <w:tcPr>
            <w:tcW w:w="1800" w:type="dxa"/>
            <w:gridSpan w:val="2"/>
          </w:tcPr>
          <w:p w:rsidR="00305C75" w:rsidRPr="00193807" w:rsidRDefault="00305C75" w:rsidP="00A05B9A">
            <w:pPr>
              <w:jc w:val="center"/>
              <w:rPr>
                <w:color w:val="000000"/>
              </w:rPr>
            </w:pPr>
            <w:r w:rsidRPr="0019380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193807" w:rsidRDefault="00305C75" w:rsidP="00C16817">
            <w:pPr>
              <w:jc w:val="center"/>
              <w:rPr>
                <w:color w:val="000000"/>
              </w:rPr>
            </w:pPr>
            <w:r w:rsidRPr="00193807">
              <w:rPr>
                <w:color w:val="000000"/>
              </w:rPr>
              <w:t>Автомобиль легковой-</w:t>
            </w:r>
          </w:p>
          <w:p w:rsidR="00305C75" w:rsidRPr="00193807" w:rsidRDefault="00305C75" w:rsidP="00C16817">
            <w:pPr>
              <w:jc w:val="center"/>
              <w:rPr>
                <w:color w:val="000000"/>
              </w:rPr>
            </w:pPr>
            <w:r w:rsidRPr="00193807">
              <w:rPr>
                <w:color w:val="000000"/>
                <w:lang w:val="en-US"/>
              </w:rPr>
              <w:t>Nissan</w:t>
            </w:r>
            <w:r w:rsidRPr="00193807">
              <w:rPr>
                <w:color w:val="000000"/>
              </w:rPr>
              <w:t xml:space="preserve"> </w:t>
            </w:r>
            <w:r w:rsidRPr="00193807">
              <w:rPr>
                <w:color w:val="000000"/>
                <w:lang w:val="en-US"/>
              </w:rPr>
              <w:t>Cub</w:t>
            </w:r>
            <w:r w:rsidRPr="00193807">
              <w:rPr>
                <w:color w:val="000000"/>
              </w:rPr>
              <w:t xml:space="preserve">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193807" w:rsidRDefault="00305C75" w:rsidP="00A05B9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193807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193807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19380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Служебная квартира (фактическое предоста</w:t>
            </w:r>
            <w:r w:rsidRPr="00193807">
              <w:rPr>
                <w:color w:val="000000"/>
              </w:rPr>
              <w:t>вление)</w:t>
            </w:r>
          </w:p>
        </w:tc>
        <w:tc>
          <w:tcPr>
            <w:tcW w:w="1080" w:type="dxa"/>
          </w:tcPr>
          <w:p w:rsidR="00305C75" w:rsidRPr="00193807" w:rsidRDefault="00305C75" w:rsidP="00A05B9A">
            <w:pPr>
              <w:jc w:val="center"/>
              <w:rPr>
                <w:color w:val="000000"/>
              </w:rPr>
            </w:pPr>
            <w:r w:rsidRPr="00193807">
              <w:rPr>
                <w:color w:val="000000"/>
              </w:rPr>
              <w:t>40,8</w:t>
            </w:r>
          </w:p>
        </w:tc>
        <w:tc>
          <w:tcPr>
            <w:tcW w:w="1800" w:type="dxa"/>
            <w:gridSpan w:val="2"/>
          </w:tcPr>
          <w:p w:rsidR="00305C75" w:rsidRPr="00193807" w:rsidRDefault="00305C75" w:rsidP="00A05B9A">
            <w:pPr>
              <w:jc w:val="center"/>
              <w:rPr>
                <w:color w:val="000000"/>
              </w:rPr>
            </w:pPr>
            <w:r w:rsidRPr="0019380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193807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5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193807" w:rsidRDefault="00305C75" w:rsidP="00A05B9A">
            <w:pPr>
              <w:rPr>
                <w:color w:val="000000"/>
              </w:rPr>
            </w:pPr>
            <w:r w:rsidRPr="00193807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19380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19380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193807" w:rsidRDefault="00305C75" w:rsidP="0055180C">
            <w:pPr>
              <w:jc w:val="center"/>
              <w:rPr>
                <w:color w:val="000000"/>
              </w:rPr>
            </w:pPr>
            <w:r w:rsidRPr="00193807">
              <w:rPr>
                <w:color w:val="000000"/>
              </w:rPr>
              <w:t>Квартира</w:t>
            </w:r>
          </w:p>
          <w:p w:rsidR="00305C75" w:rsidRPr="00193807" w:rsidRDefault="00305C75" w:rsidP="0055180C">
            <w:pPr>
              <w:jc w:val="center"/>
              <w:rPr>
                <w:color w:val="000000"/>
              </w:rPr>
            </w:pPr>
            <w:r w:rsidRPr="00193807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193807" w:rsidRDefault="00305C75" w:rsidP="00A05B9A">
            <w:pPr>
              <w:tabs>
                <w:tab w:val="center" w:pos="342"/>
              </w:tabs>
              <w:rPr>
                <w:color w:val="000000"/>
              </w:rPr>
            </w:pPr>
            <w:r w:rsidRPr="00193807">
              <w:rPr>
                <w:color w:val="000000"/>
              </w:rPr>
              <w:tab/>
            </w:r>
            <w:r>
              <w:rPr>
                <w:color w:val="000000"/>
              </w:rPr>
              <w:t>57,8</w:t>
            </w:r>
          </w:p>
        </w:tc>
        <w:tc>
          <w:tcPr>
            <w:tcW w:w="1800" w:type="dxa"/>
            <w:gridSpan w:val="2"/>
          </w:tcPr>
          <w:p w:rsidR="00305C75" w:rsidRPr="00193807" w:rsidRDefault="00305C75" w:rsidP="00A05B9A">
            <w:pPr>
              <w:jc w:val="center"/>
              <w:rPr>
                <w:color w:val="000000"/>
              </w:rPr>
            </w:pPr>
            <w:r w:rsidRPr="0019380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193807" w:rsidRDefault="00305C75" w:rsidP="00C16817">
            <w:pPr>
              <w:jc w:val="center"/>
              <w:rPr>
                <w:color w:val="000000"/>
              </w:rPr>
            </w:pPr>
            <w:r w:rsidRPr="00193807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4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193807" w:rsidRDefault="00305C75" w:rsidP="00A05B9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19380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Служебная квартира (фактическое предоста</w:t>
            </w:r>
            <w:r w:rsidRPr="00193807">
              <w:rPr>
                <w:color w:val="000000"/>
              </w:rPr>
              <w:t>вление)</w:t>
            </w:r>
          </w:p>
        </w:tc>
        <w:tc>
          <w:tcPr>
            <w:tcW w:w="1080" w:type="dxa"/>
          </w:tcPr>
          <w:p w:rsidR="00305C75" w:rsidRPr="00193807" w:rsidRDefault="00305C75" w:rsidP="00040C4E">
            <w:pPr>
              <w:jc w:val="center"/>
              <w:rPr>
                <w:color w:val="000000"/>
              </w:rPr>
            </w:pPr>
            <w:r w:rsidRPr="00193807">
              <w:rPr>
                <w:color w:val="000000"/>
              </w:rPr>
              <w:t>40,8</w:t>
            </w:r>
          </w:p>
        </w:tc>
        <w:tc>
          <w:tcPr>
            <w:tcW w:w="1800" w:type="dxa"/>
            <w:gridSpan w:val="2"/>
          </w:tcPr>
          <w:p w:rsidR="00305C75" w:rsidRPr="00193807" w:rsidRDefault="00305C75" w:rsidP="00040C4E">
            <w:pPr>
              <w:jc w:val="center"/>
              <w:rPr>
                <w:color w:val="000000"/>
              </w:rPr>
            </w:pPr>
            <w:r w:rsidRPr="0019380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193807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4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193807" w:rsidRDefault="00305C75" w:rsidP="00A05B9A">
            <w:pPr>
              <w:rPr>
                <w:color w:val="000000"/>
              </w:rPr>
            </w:pPr>
            <w:r>
              <w:rPr>
                <w:color w:val="000000"/>
              </w:rPr>
              <w:t>Приемщиков Ю.П.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404047,80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193807" w:rsidRDefault="00305C75" w:rsidP="00040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800" w:type="dxa"/>
            <w:gridSpan w:val="2"/>
          </w:tcPr>
          <w:p w:rsidR="00305C75" w:rsidRDefault="00305C75" w:rsidP="00040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193807" w:rsidRDefault="00305C75" w:rsidP="00040C4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193807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9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05B9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040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50,6</w:t>
            </w:r>
          </w:p>
        </w:tc>
        <w:tc>
          <w:tcPr>
            <w:tcW w:w="1800" w:type="dxa"/>
            <w:gridSpan w:val="2"/>
          </w:tcPr>
          <w:p w:rsidR="00305C75" w:rsidRDefault="00305C75" w:rsidP="00040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040C4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Pr="00193807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4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05B9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040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800" w:type="dxa"/>
            <w:gridSpan w:val="2"/>
          </w:tcPr>
          <w:p w:rsidR="00305C75" w:rsidRDefault="00305C75" w:rsidP="00040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040C4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Pr="00193807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05B9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040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800" w:type="dxa"/>
            <w:gridSpan w:val="2"/>
          </w:tcPr>
          <w:p w:rsidR="00305C75" w:rsidRDefault="00305C75" w:rsidP="00040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193807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70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A05B9A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326416,67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040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800" w:type="dxa"/>
            <w:gridSpan w:val="2"/>
          </w:tcPr>
          <w:p w:rsidR="00305C75" w:rsidRDefault="00305C75" w:rsidP="00040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040C4E">
            <w:pPr>
              <w:jc w:val="center"/>
              <w:rPr>
                <w:color w:val="000000"/>
              </w:rPr>
            </w:pPr>
          </w:p>
          <w:p w:rsidR="00305C75" w:rsidRDefault="00305C75" w:rsidP="00040C4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193807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8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05B9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800" w:type="dxa"/>
            <w:gridSpan w:val="2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193807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A05B9A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800" w:type="dxa"/>
            <w:gridSpan w:val="2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193807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9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05B9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800" w:type="dxa"/>
            <w:gridSpan w:val="2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193807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8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A05B9A">
            <w:pPr>
              <w:rPr>
                <w:color w:val="000000"/>
              </w:rPr>
            </w:pPr>
            <w:r>
              <w:rPr>
                <w:color w:val="000000"/>
              </w:rPr>
              <w:t>Путилов Е.Н.</w:t>
            </w:r>
          </w:p>
          <w:p w:rsidR="00305C75" w:rsidRDefault="00305C75" w:rsidP="00A05B9A">
            <w:pPr>
              <w:rPr>
                <w:color w:val="000000"/>
              </w:rPr>
            </w:pPr>
          </w:p>
          <w:p w:rsidR="00305C75" w:rsidRDefault="00305C75" w:rsidP="00A05B9A">
            <w:pPr>
              <w:rPr>
                <w:color w:val="000000"/>
              </w:rPr>
            </w:pPr>
          </w:p>
          <w:p w:rsidR="00305C75" w:rsidRDefault="00305C75" w:rsidP="00A05B9A">
            <w:pPr>
              <w:rPr>
                <w:color w:val="000000"/>
              </w:rPr>
            </w:pPr>
          </w:p>
          <w:p w:rsidR="00305C75" w:rsidRDefault="00305C75" w:rsidP="00A05B9A">
            <w:pPr>
              <w:rPr>
                <w:color w:val="000000"/>
              </w:rPr>
            </w:pPr>
          </w:p>
          <w:p w:rsidR="00305C75" w:rsidRDefault="00305C75" w:rsidP="00A05B9A">
            <w:pPr>
              <w:rPr>
                <w:color w:val="000000"/>
              </w:rPr>
            </w:pPr>
          </w:p>
          <w:p w:rsidR="00305C75" w:rsidRDefault="00305C75" w:rsidP="00A05B9A">
            <w:pPr>
              <w:rPr>
                <w:color w:val="000000"/>
              </w:rPr>
            </w:pPr>
          </w:p>
          <w:p w:rsidR="00305C75" w:rsidRDefault="00305C75" w:rsidP="00A05B9A">
            <w:pPr>
              <w:rPr>
                <w:color w:val="000000"/>
              </w:rPr>
            </w:pPr>
          </w:p>
          <w:p w:rsidR="00305C75" w:rsidRDefault="00305C75" w:rsidP="00A05B9A">
            <w:pPr>
              <w:rPr>
                <w:color w:val="000000"/>
              </w:rPr>
            </w:pPr>
          </w:p>
          <w:p w:rsidR="00305C75" w:rsidRDefault="00305C75" w:rsidP="00A05B9A">
            <w:pPr>
              <w:rPr>
                <w:color w:val="000000"/>
              </w:rPr>
            </w:pPr>
          </w:p>
          <w:p w:rsidR="00305C75" w:rsidRDefault="00305C75" w:rsidP="00A05B9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517828,44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1337</w:t>
            </w:r>
          </w:p>
        </w:tc>
        <w:tc>
          <w:tcPr>
            <w:tcW w:w="1800" w:type="dxa"/>
            <w:gridSpan w:val="2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28756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193807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Рено Меган 2 (индивидуальная)</w:t>
            </w: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05B9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47,7</w:t>
            </w:r>
          </w:p>
        </w:tc>
        <w:tc>
          <w:tcPr>
            <w:tcW w:w="1800" w:type="dxa"/>
            <w:gridSpan w:val="2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193807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05B9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 w:val="restart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59,2</w:t>
            </w:r>
          </w:p>
          <w:p w:rsidR="00305C75" w:rsidRDefault="00305C75" w:rsidP="00287565">
            <w:pPr>
              <w:jc w:val="center"/>
              <w:rPr>
                <w:color w:val="000000"/>
              </w:rPr>
            </w:pPr>
          </w:p>
          <w:p w:rsidR="00305C75" w:rsidRDefault="00305C75" w:rsidP="00287565">
            <w:pPr>
              <w:jc w:val="center"/>
              <w:rPr>
                <w:color w:val="000000"/>
              </w:rPr>
            </w:pPr>
          </w:p>
          <w:p w:rsidR="00305C75" w:rsidRDefault="00305C75" w:rsidP="00287565">
            <w:pPr>
              <w:jc w:val="center"/>
              <w:rPr>
                <w:color w:val="000000"/>
              </w:rPr>
            </w:pPr>
          </w:p>
          <w:p w:rsidR="00305C75" w:rsidRDefault="00305C75" w:rsidP="00287565">
            <w:pPr>
              <w:jc w:val="center"/>
              <w:rPr>
                <w:color w:val="000000"/>
              </w:rPr>
            </w:pPr>
          </w:p>
          <w:p w:rsidR="00305C75" w:rsidRDefault="00305C75" w:rsidP="00287565">
            <w:pPr>
              <w:jc w:val="center"/>
              <w:rPr>
                <w:color w:val="000000"/>
              </w:rPr>
            </w:pPr>
          </w:p>
          <w:p w:rsidR="00305C75" w:rsidRDefault="00305C75" w:rsidP="00287565">
            <w:pPr>
              <w:jc w:val="center"/>
              <w:rPr>
                <w:color w:val="000000"/>
              </w:rPr>
            </w:pPr>
          </w:p>
          <w:p w:rsidR="00305C75" w:rsidRDefault="00305C75" w:rsidP="00287565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287565">
            <w:pPr>
              <w:jc w:val="center"/>
              <w:rPr>
                <w:color w:val="000000"/>
              </w:rPr>
            </w:pPr>
          </w:p>
          <w:p w:rsidR="00305C75" w:rsidRDefault="00305C75" w:rsidP="00287565">
            <w:pPr>
              <w:jc w:val="center"/>
              <w:rPr>
                <w:color w:val="000000"/>
              </w:rPr>
            </w:pPr>
          </w:p>
          <w:p w:rsidR="00305C75" w:rsidRDefault="00305C75" w:rsidP="00287565">
            <w:pPr>
              <w:jc w:val="center"/>
              <w:rPr>
                <w:color w:val="000000"/>
              </w:rPr>
            </w:pPr>
          </w:p>
          <w:p w:rsidR="00305C75" w:rsidRDefault="00305C75" w:rsidP="00287565">
            <w:pPr>
              <w:jc w:val="center"/>
              <w:rPr>
                <w:color w:val="000000"/>
              </w:rPr>
            </w:pPr>
          </w:p>
          <w:p w:rsidR="00305C75" w:rsidRDefault="00305C75" w:rsidP="00287565">
            <w:pPr>
              <w:jc w:val="center"/>
              <w:rPr>
                <w:color w:val="000000"/>
              </w:rPr>
            </w:pPr>
          </w:p>
          <w:p w:rsidR="00305C75" w:rsidRDefault="00305C75" w:rsidP="0028756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Pr="00193807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15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05B9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287565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28756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193807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Грузовой автомобиль УАЗ 452 (индивидуальная)</w:t>
            </w:r>
          </w:p>
        </w:tc>
      </w:tr>
      <w:tr w:rsidR="00305C75" w:rsidRPr="00607B10">
        <w:trPr>
          <w:trHeight w:val="14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05B9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287565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28756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Мототранспортное средство – мотороллер ТМЗ-5-402-03 (индивидуальная)</w:t>
            </w:r>
          </w:p>
        </w:tc>
      </w:tr>
      <w:tr w:rsidR="00305C75" w:rsidRPr="00607B10">
        <w:trPr>
          <w:trHeight w:val="14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05B9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287565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28756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Мототранспортное средство – мотороллер ТМЗ-5-952 (индивидуальная)</w:t>
            </w:r>
          </w:p>
        </w:tc>
      </w:tr>
      <w:tr w:rsidR="00305C75" w:rsidRPr="00607B10">
        <w:trPr>
          <w:trHeight w:val="54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A05B9A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443496,83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gridSpan w:val="2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28756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05B9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59,2</w:t>
            </w:r>
          </w:p>
        </w:tc>
        <w:tc>
          <w:tcPr>
            <w:tcW w:w="1800" w:type="dxa"/>
            <w:gridSpan w:val="2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6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05B9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42,0</w:t>
            </w:r>
          </w:p>
        </w:tc>
        <w:tc>
          <w:tcPr>
            <w:tcW w:w="1800" w:type="dxa"/>
            <w:gridSpan w:val="2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2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05B9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Гаражный бокс (индивидуальная)</w:t>
            </w:r>
          </w:p>
        </w:tc>
        <w:tc>
          <w:tcPr>
            <w:tcW w:w="1080" w:type="dxa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16,0</w:t>
            </w:r>
          </w:p>
        </w:tc>
        <w:tc>
          <w:tcPr>
            <w:tcW w:w="1800" w:type="dxa"/>
            <w:gridSpan w:val="2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6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A05B9A">
            <w:pPr>
              <w:rPr>
                <w:color w:val="000000"/>
              </w:rPr>
            </w:pPr>
            <w:r>
              <w:rPr>
                <w:color w:val="000000"/>
              </w:rPr>
              <w:t>Рыжков А.Н.</w:t>
            </w:r>
          </w:p>
          <w:p w:rsidR="00305C75" w:rsidRDefault="00305C75" w:rsidP="00A05B9A">
            <w:pPr>
              <w:rPr>
                <w:color w:val="000000"/>
              </w:rPr>
            </w:pPr>
          </w:p>
          <w:p w:rsidR="00305C75" w:rsidRDefault="00305C75" w:rsidP="00A05B9A">
            <w:pPr>
              <w:rPr>
                <w:color w:val="000000"/>
              </w:rPr>
            </w:pPr>
          </w:p>
          <w:p w:rsidR="00305C75" w:rsidRDefault="00305C75" w:rsidP="00A05B9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471260,28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1530</w:t>
            </w:r>
          </w:p>
        </w:tc>
        <w:tc>
          <w:tcPr>
            <w:tcW w:w="1800" w:type="dxa"/>
            <w:gridSpan w:val="2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193807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нисан Примера (индивидуальная)</w:t>
            </w:r>
          </w:p>
        </w:tc>
      </w:tr>
      <w:tr w:rsidR="00305C75" w:rsidRPr="00607B10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05B9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(индивидуальное)</w:t>
            </w:r>
          </w:p>
        </w:tc>
        <w:tc>
          <w:tcPr>
            <w:tcW w:w="1080" w:type="dxa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60,5</w:t>
            </w:r>
          </w:p>
        </w:tc>
        <w:tc>
          <w:tcPr>
            <w:tcW w:w="1800" w:type="dxa"/>
            <w:gridSpan w:val="2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193807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8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A05B9A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217013,72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60,5</w:t>
            </w:r>
          </w:p>
        </w:tc>
        <w:tc>
          <w:tcPr>
            <w:tcW w:w="1800" w:type="dxa"/>
            <w:gridSpan w:val="2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Pr="00193807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7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A05B9A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EE67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60,5</w:t>
            </w:r>
          </w:p>
        </w:tc>
        <w:tc>
          <w:tcPr>
            <w:tcW w:w="1800" w:type="dxa"/>
            <w:gridSpan w:val="2"/>
          </w:tcPr>
          <w:p w:rsidR="00305C75" w:rsidRDefault="00305C75" w:rsidP="00EE67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A05B9A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EE67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60,5</w:t>
            </w:r>
          </w:p>
        </w:tc>
        <w:tc>
          <w:tcPr>
            <w:tcW w:w="1800" w:type="dxa"/>
            <w:gridSpan w:val="2"/>
          </w:tcPr>
          <w:p w:rsidR="00305C75" w:rsidRDefault="00305C75" w:rsidP="00EE67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40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A05B9A">
            <w:pPr>
              <w:rPr>
                <w:color w:val="000000"/>
              </w:rPr>
            </w:pPr>
            <w:r>
              <w:rPr>
                <w:color w:val="000000"/>
              </w:rPr>
              <w:t>Сазыкин С.В.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394143,19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8394B">
            <w:pPr>
              <w:tabs>
                <w:tab w:val="center" w:pos="34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41,6</w:t>
            </w:r>
          </w:p>
        </w:tc>
        <w:tc>
          <w:tcPr>
            <w:tcW w:w="1800" w:type="dxa"/>
            <w:gridSpan w:val="2"/>
          </w:tcPr>
          <w:p w:rsidR="00305C75" w:rsidRDefault="00305C75" w:rsidP="002839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ВАЗ21074 (индивидуальная)</w:t>
            </w:r>
          </w:p>
        </w:tc>
      </w:tr>
      <w:tr w:rsidR="00305C75" w:rsidRPr="00607B10">
        <w:trPr>
          <w:trHeight w:val="67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1D6CDD" w:rsidRDefault="00305C75" w:rsidP="00A05B9A">
            <w:pPr>
              <w:rPr>
                <w:color w:val="000000"/>
              </w:rPr>
            </w:pPr>
            <w:r w:rsidRPr="001D6CDD">
              <w:rPr>
                <w:color w:val="000000"/>
              </w:rPr>
              <w:t>Сафин Р.Ф.</w:t>
            </w:r>
          </w:p>
          <w:p w:rsidR="00305C75" w:rsidRPr="001D6CDD" w:rsidRDefault="00305C75" w:rsidP="00A05B9A">
            <w:pPr>
              <w:rPr>
                <w:color w:val="000000"/>
              </w:rPr>
            </w:pPr>
          </w:p>
          <w:p w:rsidR="00305C75" w:rsidRPr="001D6CDD" w:rsidRDefault="00305C75" w:rsidP="00A05B9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Pr="001D6CD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  <w:vMerge w:val="restart"/>
          </w:tcPr>
          <w:p w:rsidR="00305C75" w:rsidRPr="001D6CD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742269,70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долевая)</w:t>
            </w:r>
          </w:p>
          <w:p w:rsidR="00305C75" w:rsidRPr="001D6CD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1D6CDD" w:rsidRDefault="00305C75" w:rsidP="001D6CDD">
            <w:pPr>
              <w:tabs>
                <w:tab w:val="center" w:pos="34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800" w:type="dxa"/>
            <w:gridSpan w:val="2"/>
          </w:tcPr>
          <w:p w:rsidR="00305C75" w:rsidRPr="001D6CDD" w:rsidRDefault="00305C75" w:rsidP="00A05B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ФОРД ФОКУС-2</w:t>
            </w:r>
          </w:p>
          <w:p w:rsidR="00305C75" w:rsidRPr="001D6CD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1D6CDD" w:rsidRDefault="00305C75" w:rsidP="00A05B9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1D6CDD">
            <w:pPr>
              <w:tabs>
                <w:tab w:val="center" w:pos="34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800" w:type="dxa"/>
            <w:gridSpan w:val="2"/>
          </w:tcPr>
          <w:p w:rsidR="00305C75" w:rsidRDefault="00305C75" w:rsidP="00A05B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1D6CD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7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1D6CDD" w:rsidRDefault="00305C75" w:rsidP="00A05B9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1D6CDD" w:rsidRDefault="00305C75" w:rsidP="0055180C">
            <w:pPr>
              <w:jc w:val="center"/>
            </w:pPr>
            <w:r w:rsidRPr="001D6CDD">
              <w:t>Садовый участок</w:t>
            </w:r>
          </w:p>
          <w:p w:rsidR="00305C75" w:rsidRPr="001D6CDD" w:rsidRDefault="00305C75" w:rsidP="0055180C">
            <w:pPr>
              <w:jc w:val="center"/>
              <w:rPr>
                <w:color w:val="99CC00"/>
              </w:rPr>
            </w:pPr>
            <w:r w:rsidRPr="001D6CDD">
              <w:t>(фактическое предоставление)</w:t>
            </w:r>
          </w:p>
        </w:tc>
        <w:tc>
          <w:tcPr>
            <w:tcW w:w="1080" w:type="dxa"/>
          </w:tcPr>
          <w:p w:rsidR="00305C75" w:rsidRPr="005D26CB" w:rsidRDefault="00305C75" w:rsidP="005D26CB">
            <w:pPr>
              <w:tabs>
                <w:tab w:val="center" w:pos="342"/>
              </w:tabs>
              <w:jc w:val="center"/>
              <w:rPr>
                <w:color w:val="000000"/>
              </w:rPr>
            </w:pPr>
            <w:r w:rsidRPr="005D26CB">
              <w:rPr>
                <w:color w:val="000000"/>
              </w:rPr>
              <w:t>860</w:t>
            </w:r>
          </w:p>
        </w:tc>
        <w:tc>
          <w:tcPr>
            <w:tcW w:w="1800" w:type="dxa"/>
            <w:gridSpan w:val="2"/>
          </w:tcPr>
          <w:p w:rsidR="00305C75" w:rsidRPr="001D6CDD" w:rsidRDefault="00305C75" w:rsidP="00A05B9A">
            <w:pPr>
              <w:jc w:val="center"/>
            </w:pPr>
            <w:r w:rsidRPr="001D6CDD"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1D6CD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6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1D6CDD" w:rsidRDefault="00305C75" w:rsidP="00A05B9A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  <w:p w:rsidR="00305C75" w:rsidRPr="001D6CDD" w:rsidRDefault="00305C75" w:rsidP="00A05B9A">
            <w:pPr>
              <w:rPr>
                <w:color w:val="000000"/>
              </w:rPr>
            </w:pPr>
          </w:p>
          <w:p w:rsidR="00305C75" w:rsidRPr="001D6CDD" w:rsidRDefault="00305C75" w:rsidP="00A05B9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Pr="001D6CD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1D6CD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85411,10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Садовый участок</w:t>
            </w:r>
          </w:p>
          <w:p w:rsidR="00305C75" w:rsidRPr="001D6CD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5D26CB" w:rsidRDefault="00305C75" w:rsidP="005D26CB">
            <w:pPr>
              <w:tabs>
                <w:tab w:val="center" w:pos="342"/>
              </w:tabs>
              <w:jc w:val="center"/>
              <w:rPr>
                <w:color w:val="000000"/>
              </w:rPr>
            </w:pPr>
            <w:r w:rsidRPr="005D26CB">
              <w:rPr>
                <w:color w:val="000000"/>
              </w:rPr>
              <w:t>860</w:t>
            </w:r>
          </w:p>
        </w:tc>
        <w:tc>
          <w:tcPr>
            <w:tcW w:w="1800" w:type="dxa"/>
            <w:gridSpan w:val="2"/>
          </w:tcPr>
          <w:p w:rsidR="00305C75" w:rsidRPr="001D6CDD" w:rsidRDefault="00305C75" w:rsidP="00A05B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1D6CD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0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05B9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5D26CB" w:rsidRDefault="00305C75" w:rsidP="005D26CB">
            <w:pPr>
              <w:tabs>
                <w:tab w:val="center" w:pos="342"/>
              </w:tabs>
              <w:jc w:val="center"/>
              <w:rPr>
                <w:color w:val="000000"/>
              </w:rPr>
            </w:pPr>
            <w:r w:rsidRPr="005D26CB">
              <w:rPr>
                <w:color w:val="000000"/>
              </w:rPr>
              <w:t>57</w:t>
            </w:r>
          </w:p>
        </w:tc>
        <w:tc>
          <w:tcPr>
            <w:tcW w:w="1800" w:type="dxa"/>
            <w:gridSpan w:val="2"/>
          </w:tcPr>
          <w:p w:rsidR="00305C75" w:rsidRDefault="00305C75" w:rsidP="00A05B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1D6CD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70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1D6CDD" w:rsidRDefault="00305C75" w:rsidP="00A05B9A">
            <w:pPr>
              <w:rPr>
                <w:color w:val="000000"/>
              </w:rPr>
            </w:pPr>
          </w:p>
          <w:p w:rsidR="00305C75" w:rsidRPr="001D6CDD" w:rsidRDefault="00305C75" w:rsidP="00A05B9A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  <w:p w:rsidR="00305C75" w:rsidRPr="001D6CDD" w:rsidRDefault="00305C75" w:rsidP="00A05B9A">
            <w:pPr>
              <w:rPr>
                <w:color w:val="000000"/>
              </w:rPr>
            </w:pPr>
          </w:p>
          <w:p w:rsidR="00305C75" w:rsidRPr="001D6CDD" w:rsidRDefault="00305C75" w:rsidP="00A05B9A">
            <w:pPr>
              <w:rPr>
                <w:color w:val="000000"/>
              </w:rPr>
            </w:pPr>
          </w:p>
          <w:p w:rsidR="00305C75" w:rsidRPr="001D6CDD" w:rsidRDefault="00305C75" w:rsidP="00A05B9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Pr="001D6CD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1D6CD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1D6CD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5D26CB" w:rsidRDefault="00305C75" w:rsidP="005D26CB">
            <w:pPr>
              <w:tabs>
                <w:tab w:val="center" w:pos="342"/>
              </w:tabs>
              <w:jc w:val="center"/>
              <w:rPr>
                <w:color w:val="000000"/>
              </w:rPr>
            </w:pPr>
            <w:r w:rsidRPr="005D26CB">
              <w:rPr>
                <w:color w:val="000000"/>
              </w:rPr>
              <w:t>57</w:t>
            </w:r>
          </w:p>
        </w:tc>
        <w:tc>
          <w:tcPr>
            <w:tcW w:w="1800" w:type="dxa"/>
            <w:gridSpan w:val="2"/>
          </w:tcPr>
          <w:p w:rsidR="00305C75" w:rsidRPr="001D6CDD" w:rsidRDefault="00305C75" w:rsidP="00A05B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1D6CD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6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1D6CDD" w:rsidRDefault="00305C75" w:rsidP="00A05B9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1D6CDD" w:rsidRDefault="00305C75" w:rsidP="0055180C">
            <w:pPr>
              <w:jc w:val="center"/>
            </w:pPr>
            <w:r w:rsidRPr="001D6CDD">
              <w:t>Садовый участок</w:t>
            </w:r>
          </w:p>
          <w:p w:rsidR="00305C75" w:rsidRPr="001D6CDD" w:rsidRDefault="00305C75" w:rsidP="0055180C">
            <w:pPr>
              <w:jc w:val="center"/>
              <w:rPr>
                <w:color w:val="99CC00"/>
              </w:rPr>
            </w:pPr>
            <w:r w:rsidRPr="001D6CDD">
              <w:t>(фактическое предоставление)</w:t>
            </w:r>
          </w:p>
        </w:tc>
        <w:tc>
          <w:tcPr>
            <w:tcW w:w="1080" w:type="dxa"/>
          </w:tcPr>
          <w:p w:rsidR="00305C75" w:rsidRPr="005D26CB" w:rsidRDefault="00305C75" w:rsidP="005D26CB">
            <w:pPr>
              <w:tabs>
                <w:tab w:val="center" w:pos="342"/>
              </w:tabs>
              <w:jc w:val="center"/>
              <w:rPr>
                <w:color w:val="000000"/>
              </w:rPr>
            </w:pPr>
            <w:r w:rsidRPr="005D26CB">
              <w:rPr>
                <w:color w:val="000000"/>
              </w:rPr>
              <w:t>860</w:t>
            </w:r>
          </w:p>
        </w:tc>
        <w:tc>
          <w:tcPr>
            <w:tcW w:w="1800" w:type="dxa"/>
            <w:gridSpan w:val="2"/>
          </w:tcPr>
          <w:p w:rsidR="00305C75" w:rsidRPr="001D6CDD" w:rsidRDefault="00305C75" w:rsidP="00AB37C4">
            <w:pPr>
              <w:jc w:val="center"/>
            </w:pPr>
            <w:r w:rsidRPr="001D6CDD"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1D6CD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5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840CE8" w:rsidRDefault="00305C75" w:rsidP="00623B43">
            <w:pPr>
              <w:rPr>
                <w:color w:val="000000"/>
              </w:rPr>
            </w:pPr>
            <w:r w:rsidRPr="00840CE8">
              <w:rPr>
                <w:color w:val="000000"/>
              </w:rPr>
              <w:t>Стариков Е.В.</w:t>
            </w:r>
          </w:p>
        </w:tc>
        <w:tc>
          <w:tcPr>
            <w:tcW w:w="2109" w:type="dxa"/>
            <w:gridSpan w:val="2"/>
          </w:tcPr>
          <w:p w:rsidR="00305C75" w:rsidRPr="00840CE8" w:rsidRDefault="00305C75" w:rsidP="0055180C">
            <w:pPr>
              <w:jc w:val="center"/>
              <w:rPr>
                <w:color w:val="000000"/>
              </w:rPr>
            </w:pPr>
            <w:r w:rsidRPr="00840CE8"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</w:tcPr>
          <w:p w:rsidR="00305C75" w:rsidRPr="00840CE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471776</w:t>
            </w:r>
            <w:r w:rsidRPr="00840CE8">
              <w:rPr>
                <w:color w:val="000000"/>
              </w:rPr>
              <w:t>,13</w:t>
            </w:r>
          </w:p>
        </w:tc>
        <w:tc>
          <w:tcPr>
            <w:tcW w:w="2880" w:type="dxa"/>
            <w:gridSpan w:val="3"/>
          </w:tcPr>
          <w:p w:rsidR="00305C75" w:rsidRPr="00840CE8" w:rsidRDefault="00305C75" w:rsidP="0055180C">
            <w:pPr>
              <w:jc w:val="center"/>
              <w:rPr>
                <w:color w:val="000000"/>
              </w:rPr>
            </w:pPr>
            <w:r w:rsidRPr="00840CE8">
              <w:rPr>
                <w:color w:val="000000"/>
              </w:rPr>
              <w:t>Квартира</w:t>
            </w:r>
          </w:p>
          <w:p w:rsidR="00305C75" w:rsidRPr="00840CE8" w:rsidRDefault="00305C75" w:rsidP="0055180C">
            <w:pPr>
              <w:jc w:val="center"/>
              <w:rPr>
                <w:color w:val="000000"/>
              </w:rPr>
            </w:pPr>
            <w:r w:rsidRPr="00840CE8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840CE8" w:rsidRDefault="00305C75" w:rsidP="00623B43">
            <w:pPr>
              <w:jc w:val="center"/>
              <w:rPr>
                <w:color w:val="000000"/>
              </w:rPr>
            </w:pPr>
            <w:r w:rsidRPr="00840CE8">
              <w:rPr>
                <w:color w:val="000000"/>
              </w:rPr>
              <w:t>53</w:t>
            </w:r>
          </w:p>
        </w:tc>
        <w:tc>
          <w:tcPr>
            <w:tcW w:w="1800" w:type="dxa"/>
            <w:gridSpan w:val="2"/>
          </w:tcPr>
          <w:p w:rsidR="00305C75" w:rsidRPr="00840CE8" w:rsidRDefault="00305C75" w:rsidP="00623B43">
            <w:pPr>
              <w:jc w:val="center"/>
              <w:rPr>
                <w:color w:val="000000"/>
              </w:rPr>
            </w:pPr>
            <w:r w:rsidRPr="00840CE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31260" w:rsidRDefault="00305C75" w:rsidP="00C16817">
            <w:pPr>
              <w:jc w:val="center"/>
              <w:rPr>
                <w:color w:val="000000"/>
              </w:rPr>
            </w:pPr>
            <w:r w:rsidRPr="00531260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840CE8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840CE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840CE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489457,59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840CE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840CE8" w:rsidRDefault="00305C75" w:rsidP="0062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800" w:type="dxa"/>
            <w:gridSpan w:val="2"/>
          </w:tcPr>
          <w:p w:rsidR="00305C75" w:rsidRPr="00840CE8" w:rsidRDefault="00305C75" w:rsidP="0062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531260" w:rsidRDefault="00305C75" w:rsidP="00C16817">
            <w:pPr>
              <w:jc w:val="center"/>
              <w:rPr>
                <w:color w:val="000000"/>
              </w:rPr>
            </w:pPr>
            <w:r w:rsidRPr="00531260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7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62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800" w:type="dxa"/>
            <w:gridSpan w:val="2"/>
          </w:tcPr>
          <w:p w:rsidR="00305C75" w:rsidRDefault="00305C75" w:rsidP="0062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531260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84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840CE8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840CE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840CE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7B365A" w:rsidRDefault="00305C75" w:rsidP="0055180C">
            <w:pPr>
              <w:jc w:val="center"/>
              <w:rPr>
                <w:color w:val="000000"/>
              </w:rPr>
            </w:pPr>
            <w:r w:rsidRPr="007B365A">
              <w:rPr>
                <w:color w:val="000000"/>
              </w:rPr>
              <w:t>Квартира</w:t>
            </w:r>
          </w:p>
          <w:p w:rsidR="00305C75" w:rsidRPr="007B365A" w:rsidRDefault="00305C75" w:rsidP="0055180C">
            <w:pPr>
              <w:jc w:val="center"/>
              <w:rPr>
                <w:color w:val="000000"/>
              </w:rPr>
            </w:pPr>
            <w:r w:rsidRPr="007B365A">
              <w:rPr>
                <w:color w:val="000000"/>
              </w:rPr>
              <w:t>(фактическое предоставление)</w:t>
            </w:r>
          </w:p>
          <w:p w:rsidR="00305C75" w:rsidRPr="007B365A" w:rsidRDefault="00305C75" w:rsidP="0055180C">
            <w:pPr>
              <w:jc w:val="center"/>
              <w:rPr>
                <w:color w:val="000000"/>
              </w:rPr>
            </w:pPr>
          </w:p>
          <w:p w:rsidR="00305C75" w:rsidRPr="007B365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7B365A" w:rsidRDefault="00305C75" w:rsidP="0062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800" w:type="dxa"/>
            <w:gridSpan w:val="2"/>
          </w:tcPr>
          <w:p w:rsidR="00305C75" w:rsidRPr="007B365A" w:rsidRDefault="00305C75" w:rsidP="00623B43">
            <w:pPr>
              <w:jc w:val="center"/>
              <w:rPr>
                <w:color w:val="000000"/>
              </w:rPr>
            </w:pPr>
            <w:r w:rsidRPr="007B365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31260" w:rsidRDefault="00305C75" w:rsidP="00C16817">
            <w:pPr>
              <w:jc w:val="center"/>
              <w:rPr>
                <w:color w:val="000000"/>
              </w:rPr>
            </w:pPr>
            <w:r w:rsidRPr="00531260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6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3F4164" w:rsidRDefault="00305C75" w:rsidP="00623B43">
            <w:pPr>
              <w:rPr>
                <w:color w:val="000000"/>
              </w:rPr>
            </w:pPr>
            <w:r w:rsidRPr="003F4164">
              <w:rPr>
                <w:color w:val="000000"/>
              </w:rPr>
              <w:t>Скрипин В.Н.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3F4164" w:rsidRDefault="00305C75" w:rsidP="0055180C">
            <w:pPr>
              <w:jc w:val="center"/>
              <w:rPr>
                <w:color w:val="000000"/>
              </w:rPr>
            </w:pPr>
            <w:r w:rsidRPr="003F4164"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  <w:vMerge w:val="restart"/>
          </w:tcPr>
          <w:p w:rsidR="00305C75" w:rsidRPr="003F416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496767,64</w:t>
            </w:r>
          </w:p>
        </w:tc>
        <w:tc>
          <w:tcPr>
            <w:tcW w:w="2880" w:type="dxa"/>
            <w:gridSpan w:val="3"/>
          </w:tcPr>
          <w:p w:rsidR="00305C75" w:rsidRPr="003F4164" w:rsidRDefault="00305C75" w:rsidP="0055180C">
            <w:pPr>
              <w:jc w:val="center"/>
              <w:rPr>
                <w:color w:val="000000"/>
              </w:rPr>
            </w:pPr>
            <w:r w:rsidRPr="003F4164">
              <w:rPr>
                <w:color w:val="000000"/>
              </w:rPr>
              <w:t>Квартира</w:t>
            </w:r>
          </w:p>
          <w:p w:rsidR="00305C75" w:rsidRPr="003F4164" w:rsidRDefault="00305C75" w:rsidP="0055180C">
            <w:pPr>
              <w:jc w:val="center"/>
              <w:rPr>
                <w:color w:val="000000"/>
              </w:rPr>
            </w:pPr>
            <w:r w:rsidRPr="003F4164">
              <w:rPr>
                <w:color w:val="000000"/>
              </w:rPr>
              <w:t>(</w:t>
            </w:r>
            <w:r>
              <w:rPr>
                <w:color w:val="000000"/>
              </w:rPr>
              <w:t>совместная</w:t>
            </w:r>
            <w:r w:rsidRPr="003F4164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3F4164" w:rsidRDefault="00305C75" w:rsidP="00623B43">
            <w:pPr>
              <w:jc w:val="center"/>
              <w:rPr>
                <w:color w:val="000000"/>
              </w:rPr>
            </w:pPr>
            <w:r w:rsidRPr="003F4164">
              <w:rPr>
                <w:color w:val="000000"/>
              </w:rPr>
              <w:t>35,7</w:t>
            </w:r>
          </w:p>
        </w:tc>
        <w:tc>
          <w:tcPr>
            <w:tcW w:w="1800" w:type="dxa"/>
            <w:gridSpan w:val="2"/>
          </w:tcPr>
          <w:p w:rsidR="00305C75" w:rsidRPr="003F4164" w:rsidRDefault="00305C75" w:rsidP="00623B43">
            <w:pPr>
              <w:jc w:val="center"/>
              <w:rPr>
                <w:color w:val="000000"/>
              </w:rPr>
            </w:pPr>
            <w:r w:rsidRPr="003F416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3F4164" w:rsidRDefault="00305C75" w:rsidP="00C16817">
            <w:pPr>
              <w:jc w:val="center"/>
              <w:rPr>
                <w:color w:val="000000"/>
              </w:rPr>
            </w:pPr>
            <w:r w:rsidRPr="003F4164">
              <w:rPr>
                <w:color w:val="000000"/>
              </w:rPr>
              <w:t>Автомобиль легковой-</w:t>
            </w:r>
          </w:p>
          <w:p w:rsidR="00305C75" w:rsidRPr="003F4164" w:rsidRDefault="00305C75" w:rsidP="00C16817">
            <w:pPr>
              <w:jc w:val="center"/>
              <w:rPr>
                <w:color w:val="000000"/>
              </w:rPr>
            </w:pPr>
            <w:r w:rsidRPr="003F4164">
              <w:rPr>
                <w:color w:val="000000"/>
              </w:rPr>
              <w:t>ВАЗ 21213 (индивидуальная)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3F4164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3F416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3F416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3F4164" w:rsidRDefault="00305C75" w:rsidP="0062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63,0</w:t>
            </w:r>
          </w:p>
        </w:tc>
        <w:tc>
          <w:tcPr>
            <w:tcW w:w="1800" w:type="dxa"/>
            <w:gridSpan w:val="2"/>
          </w:tcPr>
          <w:p w:rsidR="00305C75" w:rsidRPr="003F4164" w:rsidRDefault="00305C75" w:rsidP="0062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F4164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72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3F4164" w:rsidRDefault="00305C75" w:rsidP="00623B43">
            <w:pPr>
              <w:rPr>
                <w:color w:val="000000"/>
              </w:rPr>
            </w:pPr>
            <w:r w:rsidRPr="003F4164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3F416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3F416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304389,45</w:t>
            </w:r>
          </w:p>
        </w:tc>
        <w:tc>
          <w:tcPr>
            <w:tcW w:w="2880" w:type="dxa"/>
            <w:gridSpan w:val="3"/>
          </w:tcPr>
          <w:p w:rsidR="00305C75" w:rsidRPr="003F4164" w:rsidRDefault="00305C75" w:rsidP="0055180C">
            <w:pPr>
              <w:jc w:val="center"/>
              <w:rPr>
                <w:color w:val="000000"/>
              </w:rPr>
            </w:pPr>
            <w:r w:rsidRPr="003F4164">
              <w:rPr>
                <w:color w:val="000000"/>
              </w:rPr>
              <w:t>Квартира</w:t>
            </w:r>
          </w:p>
          <w:p w:rsidR="00305C75" w:rsidRPr="003F4164" w:rsidRDefault="00305C75" w:rsidP="0055180C">
            <w:pPr>
              <w:jc w:val="center"/>
              <w:rPr>
                <w:color w:val="000000"/>
              </w:rPr>
            </w:pPr>
            <w:r w:rsidRPr="003F4164">
              <w:rPr>
                <w:color w:val="000000"/>
              </w:rPr>
              <w:t>(</w:t>
            </w:r>
            <w:r>
              <w:rPr>
                <w:color w:val="000000"/>
              </w:rPr>
              <w:t>совместная</w:t>
            </w:r>
            <w:r w:rsidRPr="003F4164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3F4164" w:rsidRDefault="00305C75" w:rsidP="0062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37,4</w:t>
            </w:r>
          </w:p>
        </w:tc>
        <w:tc>
          <w:tcPr>
            <w:tcW w:w="1800" w:type="dxa"/>
            <w:gridSpan w:val="2"/>
          </w:tcPr>
          <w:p w:rsidR="00305C75" w:rsidRPr="003F4164" w:rsidRDefault="00305C75" w:rsidP="00623B43">
            <w:pPr>
              <w:jc w:val="center"/>
              <w:rPr>
                <w:color w:val="000000"/>
              </w:rPr>
            </w:pPr>
            <w:r w:rsidRPr="003F416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3F4164" w:rsidRDefault="00305C75" w:rsidP="00C16817">
            <w:pPr>
              <w:jc w:val="center"/>
              <w:rPr>
                <w:color w:val="000000"/>
              </w:rPr>
            </w:pPr>
            <w:r w:rsidRPr="003F4164">
              <w:rPr>
                <w:color w:val="000000"/>
              </w:rPr>
              <w:t>Автомобиль легковой-</w:t>
            </w:r>
          </w:p>
          <w:p w:rsidR="00305C75" w:rsidRPr="003F4164" w:rsidRDefault="00305C75" w:rsidP="00C16817">
            <w:pPr>
              <w:jc w:val="center"/>
              <w:rPr>
                <w:color w:val="000000"/>
              </w:rPr>
            </w:pPr>
            <w:r w:rsidRPr="003F4164">
              <w:rPr>
                <w:color w:val="000000"/>
              </w:rPr>
              <w:t>Тойота Авенсис (индивидуальная)</w:t>
            </w: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3F4164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3F416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3F416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3F4164" w:rsidRDefault="00305C75" w:rsidP="007B3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63,0</w:t>
            </w:r>
          </w:p>
        </w:tc>
        <w:tc>
          <w:tcPr>
            <w:tcW w:w="1800" w:type="dxa"/>
            <w:gridSpan w:val="2"/>
          </w:tcPr>
          <w:p w:rsidR="00305C75" w:rsidRPr="003F4164" w:rsidRDefault="00305C75" w:rsidP="007B3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F4164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14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3F4164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Суковатицын М.Н.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3F416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556935,81</w:t>
            </w: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(найм)</w:t>
            </w:r>
          </w:p>
        </w:tc>
        <w:tc>
          <w:tcPr>
            <w:tcW w:w="1080" w:type="dxa"/>
            <w:vMerge w:val="restart"/>
          </w:tcPr>
          <w:p w:rsidR="00305C75" w:rsidRDefault="00305C75" w:rsidP="007B3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68,0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7B3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F416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Шевроле Нива (индивидуальная)</w:t>
            </w:r>
          </w:p>
        </w:tc>
      </w:tr>
      <w:tr w:rsidR="00305C75" w:rsidRPr="00607B10">
        <w:trPr>
          <w:trHeight w:val="108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7B365A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7B365A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Мототранспортное средство – Урал М72 (индивидуальная)</w:t>
            </w:r>
          </w:p>
        </w:tc>
      </w:tr>
      <w:tr w:rsidR="00305C75" w:rsidRPr="00607B10">
        <w:trPr>
          <w:trHeight w:val="57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129600,0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(найм)</w:t>
            </w:r>
          </w:p>
        </w:tc>
        <w:tc>
          <w:tcPr>
            <w:tcW w:w="1080" w:type="dxa"/>
          </w:tcPr>
          <w:p w:rsidR="00305C75" w:rsidRDefault="00305C75" w:rsidP="00A616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68,0</w:t>
            </w:r>
          </w:p>
        </w:tc>
        <w:tc>
          <w:tcPr>
            <w:tcW w:w="1800" w:type="dxa"/>
            <w:gridSpan w:val="2"/>
          </w:tcPr>
          <w:p w:rsidR="00305C75" w:rsidRDefault="00305C75" w:rsidP="00A616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2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Торопов Д.С.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446845,29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616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800" w:type="dxa"/>
            <w:gridSpan w:val="2"/>
          </w:tcPr>
          <w:p w:rsidR="00305C75" w:rsidRDefault="00305C75" w:rsidP="00A616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17518,78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Default="00305C75" w:rsidP="00A616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800" w:type="dxa"/>
            <w:gridSpan w:val="2"/>
          </w:tcPr>
          <w:p w:rsidR="00305C75" w:rsidRDefault="00305C75" w:rsidP="00A616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Хундай акцент (индивидуальная)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796E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800" w:type="dxa"/>
            <w:gridSpan w:val="2"/>
          </w:tcPr>
          <w:p w:rsidR="00305C75" w:rsidRDefault="00305C75" w:rsidP="00796E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796E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800" w:type="dxa"/>
            <w:gridSpan w:val="2"/>
          </w:tcPr>
          <w:p w:rsidR="00305C75" w:rsidRDefault="00305C75" w:rsidP="00796E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11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3F4164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Тычкин С.В.</w:t>
            </w:r>
          </w:p>
        </w:tc>
        <w:tc>
          <w:tcPr>
            <w:tcW w:w="2109" w:type="dxa"/>
            <w:gridSpan w:val="2"/>
          </w:tcPr>
          <w:p w:rsidR="00305C75" w:rsidRPr="003F416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356962,37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1342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81,2</w:t>
            </w:r>
          </w:p>
        </w:tc>
        <w:tc>
          <w:tcPr>
            <w:tcW w:w="1800" w:type="dxa"/>
            <w:gridSpan w:val="2"/>
          </w:tcPr>
          <w:p w:rsidR="00305C75" w:rsidRDefault="00305C75" w:rsidP="001342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F416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Киа Рио (индивидуальная)</w:t>
            </w: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324132,47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7B3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81,2</w:t>
            </w:r>
          </w:p>
        </w:tc>
        <w:tc>
          <w:tcPr>
            <w:tcW w:w="1800" w:type="dxa"/>
            <w:gridSpan w:val="2"/>
          </w:tcPr>
          <w:p w:rsidR="00305C75" w:rsidRDefault="00305C75" w:rsidP="007B3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7B3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81,2</w:t>
            </w:r>
          </w:p>
        </w:tc>
        <w:tc>
          <w:tcPr>
            <w:tcW w:w="1800" w:type="dxa"/>
            <w:gridSpan w:val="2"/>
          </w:tcPr>
          <w:p w:rsidR="00305C75" w:rsidRDefault="00305C75" w:rsidP="007B3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24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Унесихин А.Л.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291493,58</w:t>
            </w: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  <w:vMerge w:val="restart"/>
          </w:tcPr>
          <w:p w:rsidR="00305C75" w:rsidRDefault="00305C75" w:rsidP="007B3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7B3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Рено Меган 2 (индивидуальная)</w:t>
            </w:r>
          </w:p>
        </w:tc>
      </w:tr>
      <w:tr w:rsidR="00305C75" w:rsidRPr="00607B10">
        <w:trPr>
          <w:trHeight w:val="107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7B365A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7B365A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Нисан Альмира (индивидуальная)</w:t>
            </w:r>
          </w:p>
        </w:tc>
      </w:tr>
      <w:tr w:rsidR="00305C75" w:rsidRPr="00607B10">
        <w:trPr>
          <w:trHeight w:val="58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7B3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800" w:type="dxa"/>
            <w:gridSpan w:val="2"/>
          </w:tcPr>
          <w:p w:rsidR="00305C75" w:rsidRDefault="00305C75" w:rsidP="007B3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07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Ушенин А.Л.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430000,72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839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800" w:type="dxa"/>
            <w:gridSpan w:val="2"/>
          </w:tcPr>
          <w:p w:rsidR="00305C75" w:rsidRDefault="00305C75" w:rsidP="002839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Хундай Туксон (индивидуальная)</w:t>
            </w:r>
          </w:p>
        </w:tc>
      </w:tr>
      <w:tr w:rsidR="00305C75" w:rsidRPr="00607B1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45461,32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2839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800" w:type="dxa"/>
            <w:gridSpan w:val="2"/>
          </w:tcPr>
          <w:p w:rsidR="00305C75" w:rsidRDefault="00305C75" w:rsidP="002839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3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839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800" w:type="dxa"/>
            <w:gridSpan w:val="2"/>
          </w:tcPr>
          <w:p w:rsidR="00305C75" w:rsidRDefault="00305C75" w:rsidP="002839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0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839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800" w:type="dxa"/>
            <w:gridSpan w:val="2"/>
          </w:tcPr>
          <w:p w:rsidR="00305C75" w:rsidRDefault="00305C75" w:rsidP="002839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08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8149D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Федяков А.П.</w:t>
            </w:r>
          </w:p>
        </w:tc>
        <w:tc>
          <w:tcPr>
            <w:tcW w:w="2109" w:type="dxa"/>
            <w:gridSpan w:val="2"/>
          </w:tcPr>
          <w:p w:rsidR="00305C75" w:rsidRPr="0028149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</w:tcPr>
          <w:p w:rsidR="00305C75" w:rsidRPr="0028149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433179,30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Default="00305C75" w:rsidP="002839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800" w:type="dxa"/>
            <w:gridSpan w:val="2"/>
          </w:tcPr>
          <w:p w:rsidR="00305C75" w:rsidRDefault="00305C75" w:rsidP="002839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28149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– ВАЗ 2112 (индивидуальная)</w:t>
            </w:r>
          </w:p>
        </w:tc>
      </w:tr>
      <w:tr w:rsidR="00305C75" w:rsidRPr="00607B10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458000,00</w:t>
            </w:r>
          </w:p>
        </w:tc>
        <w:tc>
          <w:tcPr>
            <w:tcW w:w="2880" w:type="dxa"/>
            <w:gridSpan w:val="3"/>
          </w:tcPr>
          <w:p w:rsidR="00305C75" w:rsidRPr="0028149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Pr="0028149D" w:rsidRDefault="00305C75" w:rsidP="00A02A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800" w:type="dxa"/>
            <w:gridSpan w:val="2"/>
          </w:tcPr>
          <w:p w:rsidR="00305C75" w:rsidRPr="0028149D" w:rsidRDefault="00305C75" w:rsidP="00A02A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– Пежо308 (индивидуальная)</w:t>
            </w:r>
          </w:p>
        </w:tc>
      </w:tr>
      <w:tr w:rsidR="00305C75" w:rsidRPr="00607B10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3F4164" w:rsidRDefault="00305C75" w:rsidP="0055180C">
            <w:pPr>
              <w:jc w:val="center"/>
              <w:rPr>
                <w:color w:val="000000"/>
              </w:rPr>
            </w:pPr>
            <w:r w:rsidRPr="003F4164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3F4164" w:rsidRDefault="00305C75" w:rsidP="00623B43">
            <w:pPr>
              <w:jc w:val="center"/>
              <w:rPr>
                <w:color w:val="000000"/>
              </w:rPr>
            </w:pPr>
            <w:r w:rsidRPr="003F4164">
              <w:rPr>
                <w:color w:val="000000"/>
              </w:rPr>
              <w:t>44</w:t>
            </w:r>
          </w:p>
        </w:tc>
        <w:tc>
          <w:tcPr>
            <w:tcW w:w="1800" w:type="dxa"/>
            <w:gridSpan w:val="2"/>
          </w:tcPr>
          <w:p w:rsidR="00305C75" w:rsidRPr="003F4164" w:rsidRDefault="00305C75" w:rsidP="00623B43">
            <w:pPr>
              <w:jc w:val="center"/>
              <w:rPr>
                <w:color w:val="000000"/>
              </w:rPr>
            </w:pPr>
            <w:r w:rsidRPr="003F416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9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Фрицко А.А.</w:t>
            </w:r>
          </w:p>
          <w:p w:rsidR="00305C75" w:rsidRDefault="00305C75" w:rsidP="00623B43">
            <w:pPr>
              <w:rPr>
                <w:color w:val="000000"/>
              </w:rPr>
            </w:pPr>
          </w:p>
          <w:p w:rsidR="00305C75" w:rsidRDefault="00305C75" w:rsidP="00623B43">
            <w:pPr>
              <w:rPr>
                <w:color w:val="000000"/>
              </w:rPr>
            </w:pPr>
          </w:p>
          <w:p w:rsidR="00305C75" w:rsidRDefault="00305C75" w:rsidP="00623B43">
            <w:pPr>
              <w:rPr>
                <w:color w:val="000000"/>
              </w:rPr>
            </w:pPr>
          </w:p>
          <w:p w:rsidR="00305C75" w:rsidRDefault="00305C75" w:rsidP="00623B43">
            <w:pPr>
              <w:rPr>
                <w:color w:val="000000"/>
              </w:rPr>
            </w:pPr>
          </w:p>
          <w:p w:rsidR="00305C75" w:rsidRDefault="00305C75" w:rsidP="00623B43">
            <w:pPr>
              <w:rPr>
                <w:color w:val="000000"/>
              </w:rPr>
            </w:pPr>
          </w:p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531753,73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3F416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3F4164" w:rsidRDefault="00305C75" w:rsidP="0062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61,3</w:t>
            </w:r>
          </w:p>
        </w:tc>
        <w:tc>
          <w:tcPr>
            <w:tcW w:w="1800" w:type="dxa"/>
            <w:gridSpan w:val="2"/>
          </w:tcPr>
          <w:p w:rsidR="00305C75" w:rsidRPr="003F4164" w:rsidRDefault="00305C75" w:rsidP="0062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21213 (индивидуальная)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Гаражный бокс (фактическое предоставление)</w:t>
            </w:r>
          </w:p>
        </w:tc>
        <w:tc>
          <w:tcPr>
            <w:tcW w:w="1080" w:type="dxa"/>
            <w:vMerge w:val="restart"/>
          </w:tcPr>
          <w:p w:rsidR="00305C75" w:rsidRDefault="00305C75" w:rsidP="0062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  <w:p w:rsidR="00305C75" w:rsidRDefault="00305C75" w:rsidP="00623B43">
            <w:pPr>
              <w:jc w:val="center"/>
              <w:rPr>
                <w:color w:val="000000"/>
              </w:rPr>
            </w:pPr>
          </w:p>
          <w:p w:rsidR="00305C75" w:rsidRDefault="00305C75" w:rsidP="00623B43">
            <w:pPr>
              <w:jc w:val="center"/>
              <w:rPr>
                <w:color w:val="000000"/>
              </w:rPr>
            </w:pPr>
          </w:p>
          <w:p w:rsidR="00305C75" w:rsidRDefault="00305C75" w:rsidP="00623B43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62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623B43">
            <w:pPr>
              <w:jc w:val="center"/>
              <w:rPr>
                <w:color w:val="000000"/>
              </w:rPr>
            </w:pPr>
          </w:p>
          <w:p w:rsidR="00305C75" w:rsidRDefault="00305C75" w:rsidP="00623B43">
            <w:pPr>
              <w:jc w:val="center"/>
              <w:rPr>
                <w:color w:val="000000"/>
              </w:rPr>
            </w:pPr>
          </w:p>
          <w:p w:rsidR="00305C75" w:rsidRDefault="00305C75" w:rsidP="00623B43">
            <w:pPr>
              <w:jc w:val="center"/>
              <w:rPr>
                <w:color w:val="000000"/>
              </w:rPr>
            </w:pPr>
          </w:p>
          <w:p w:rsidR="00305C75" w:rsidRDefault="00305C75" w:rsidP="00623B43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27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623B43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623B43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Шевроле Авео (индивидуальная)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78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623B43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623B43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Автоприцеп ММЗ 81021 (индивидуальная)</w:t>
            </w:r>
          </w:p>
        </w:tc>
      </w:tr>
      <w:tr w:rsidR="00305C75" w:rsidRPr="00607B10">
        <w:trPr>
          <w:trHeight w:val="70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  <w:p w:rsidR="00305C75" w:rsidRDefault="00305C75" w:rsidP="00623B43">
            <w:pPr>
              <w:rPr>
                <w:color w:val="000000"/>
              </w:rPr>
            </w:pPr>
          </w:p>
          <w:p w:rsidR="00305C75" w:rsidRDefault="00305C75" w:rsidP="00623B43">
            <w:pPr>
              <w:rPr>
                <w:color w:val="000000"/>
              </w:rPr>
            </w:pPr>
          </w:p>
          <w:p w:rsidR="00305C75" w:rsidRDefault="00305C75" w:rsidP="00623B43">
            <w:pPr>
              <w:rPr>
                <w:color w:val="000000"/>
              </w:rPr>
            </w:pPr>
          </w:p>
          <w:p w:rsidR="00305C75" w:rsidRDefault="00305C75" w:rsidP="00623B43">
            <w:pPr>
              <w:rPr>
                <w:color w:val="000000"/>
              </w:rPr>
            </w:pPr>
          </w:p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531965,63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561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504</w:t>
            </w:r>
          </w:p>
        </w:tc>
        <w:tc>
          <w:tcPr>
            <w:tcW w:w="1800" w:type="dxa"/>
            <w:gridSpan w:val="2"/>
          </w:tcPr>
          <w:p w:rsidR="00305C75" w:rsidRDefault="00305C75" w:rsidP="0062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623B43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561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42,7</w:t>
            </w:r>
          </w:p>
        </w:tc>
        <w:tc>
          <w:tcPr>
            <w:tcW w:w="1800" w:type="dxa"/>
            <w:gridSpan w:val="2"/>
          </w:tcPr>
          <w:p w:rsidR="00305C75" w:rsidRDefault="00305C75" w:rsidP="00561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2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61,3</w:t>
            </w:r>
          </w:p>
        </w:tc>
        <w:tc>
          <w:tcPr>
            <w:tcW w:w="1800" w:type="dxa"/>
            <w:gridSpan w:val="2"/>
          </w:tcPr>
          <w:p w:rsidR="00305C75" w:rsidRDefault="00305C75" w:rsidP="0062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9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561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61,3</w:t>
            </w:r>
          </w:p>
        </w:tc>
        <w:tc>
          <w:tcPr>
            <w:tcW w:w="1800" w:type="dxa"/>
            <w:gridSpan w:val="2"/>
          </w:tcPr>
          <w:p w:rsidR="00305C75" w:rsidRDefault="00305C75" w:rsidP="00561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E04D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42,7</w:t>
            </w:r>
          </w:p>
        </w:tc>
        <w:tc>
          <w:tcPr>
            <w:tcW w:w="1800" w:type="dxa"/>
            <w:gridSpan w:val="2"/>
          </w:tcPr>
          <w:p w:rsidR="00305C75" w:rsidRDefault="00305C75" w:rsidP="00E04D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8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E04D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61,3</w:t>
            </w:r>
          </w:p>
        </w:tc>
        <w:tc>
          <w:tcPr>
            <w:tcW w:w="1800" w:type="dxa"/>
            <w:gridSpan w:val="2"/>
          </w:tcPr>
          <w:p w:rsidR="00305C75" w:rsidRDefault="00305C75" w:rsidP="00E04D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15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Харасов А.М.</w:t>
            </w:r>
          </w:p>
          <w:p w:rsidR="00305C75" w:rsidRDefault="00305C75" w:rsidP="00623B43">
            <w:pPr>
              <w:rPr>
                <w:color w:val="000000"/>
              </w:rPr>
            </w:pPr>
          </w:p>
          <w:p w:rsidR="00305C75" w:rsidRDefault="00305C75" w:rsidP="00623B43">
            <w:pPr>
              <w:rPr>
                <w:color w:val="000000"/>
              </w:rPr>
            </w:pPr>
          </w:p>
          <w:p w:rsidR="00305C75" w:rsidRDefault="00305C75" w:rsidP="00623B43">
            <w:pPr>
              <w:rPr>
                <w:color w:val="000000"/>
              </w:rPr>
            </w:pPr>
          </w:p>
          <w:p w:rsidR="00305C75" w:rsidRDefault="00305C75" w:rsidP="00623B43">
            <w:pPr>
              <w:rPr>
                <w:color w:val="000000"/>
              </w:rPr>
            </w:pPr>
          </w:p>
          <w:p w:rsidR="00305C75" w:rsidRDefault="00305C75" w:rsidP="00623B43">
            <w:pPr>
              <w:rPr>
                <w:color w:val="000000"/>
              </w:rPr>
            </w:pPr>
          </w:p>
          <w:p w:rsidR="00305C75" w:rsidRDefault="00305C75" w:rsidP="00623B43">
            <w:pPr>
              <w:rPr>
                <w:color w:val="000000"/>
              </w:rPr>
            </w:pPr>
          </w:p>
          <w:p w:rsidR="00305C75" w:rsidRDefault="00305C75" w:rsidP="00623B43">
            <w:pPr>
              <w:rPr>
                <w:color w:val="000000"/>
              </w:rPr>
            </w:pPr>
          </w:p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368902,54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3F416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 w:val="restart"/>
          </w:tcPr>
          <w:p w:rsidR="00305C75" w:rsidRDefault="00305C75" w:rsidP="0062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26,8</w:t>
            </w:r>
          </w:p>
          <w:p w:rsidR="00305C75" w:rsidRDefault="00305C75" w:rsidP="00623B43">
            <w:pPr>
              <w:jc w:val="center"/>
              <w:rPr>
                <w:color w:val="000000"/>
              </w:rPr>
            </w:pPr>
          </w:p>
          <w:p w:rsidR="00305C75" w:rsidRDefault="00305C75" w:rsidP="00623B43">
            <w:pPr>
              <w:jc w:val="center"/>
              <w:rPr>
                <w:color w:val="000000"/>
              </w:rPr>
            </w:pPr>
          </w:p>
          <w:p w:rsidR="00305C75" w:rsidRDefault="00305C75" w:rsidP="00623B43">
            <w:pPr>
              <w:jc w:val="center"/>
              <w:rPr>
                <w:color w:val="000000"/>
              </w:rPr>
            </w:pPr>
          </w:p>
          <w:p w:rsidR="00305C75" w:rsidRDefault="00305C75" w:rsidP="00623B43">
            <w:pPr>
              <w:jc w:val="center"/>
              <w:rPr>
                <w:color w:val="000000"/>
              </w:rPr>
            </w:pPr>
          </w:p>
          <w:p w:rsidR="00305C75" w:rsidRDefault="00305C75" w:rsidP="00623B43">
            <w:pPr>
              <w:jc w:val="center"/>
              <w:rPr>
                <w:color w:val="000000"/>
              </w:rPr>
            </w:pPr>
          </w:p>
          <w:p w:rsidR="00305C75" w:rsidRDefault="00305C75" w:rsidP="00623B43">
            <w:pPr>
              <w:jc w:val="center"/>
              <w:rPr>
                <w:color w:val="000000"/>
              </w:rPr>
            </w:pPr>
          </w:p>
          <w:p w:rsidR="00305C75" w:rsidRDefault="00305C75" w:rsidP="00623B43">
            <w:pPr>
              <w:jc w:val="center"/>
              <w:rPr>
                <w:color w:val="000000"/>
              </w:rPr>
            </w:pPr>
          </w:p>
          <w:p w:rsidR="00305C75" w:rsidRPr="003F4164" w:rsidRDefault="00305C75" w:rsidP="00623B43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62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623B43">
            <w:pPr>
              <w:jc w:val="center"/>
              <w:rPr>
                <w:color w:val="000000"/>
              </w:rPr>
            </w:pPr>
          </w:p>
          <w:p w:rsidR="00305C75" w:rsidRDefault="00305C75" w:rsidP="00623B43">
            <w:pPr>
              <w:jc w:val="center"/>
              <w:rPr>
                <w:color w:val="000000"/>
              </w:rPr>
            </w:pPr>
          </w:p>
          <w:p w:rsidR="00305C75" w:rsidRDefault="00305C75" w:rsidP="00623B43">
            <w:pPr>
              <w:jc w:val="center"/>
              <w:rPr>
                <w:color w:val="000000"/>
              </w:rPr>
            </w:pPr>
          </w:p>
          <w:p w:rsidR="00305C75" w:rsidRDefault="00305C75" w:rsidP="00623B43">
            <w:pPr>
              <w:jc w:val="center"/>
              <w:rPr>
                <w:color w:val="000000"/>
              </w:rPr>
            </w:pPr>
          </w:p>
          <w:p w:rsidR="00305C75" w:rsidRDefault="00305C75" w:rsidP="00623B43">
            <w:pPr>
              <w:jc w:val="center"/>
              <w:rPr>
                <w:color w:val="000000"/>
              </w:rPr>
            </w:pPr>
          </w:p>
          <w:p w:rsidR="00305C75" w:rsidRDefault="00305C75" w:rsidP="00623B43">
            <w:pPr>
              <w:jc w:val="center"/>
              <w:rPr>
                <w:color w:val="000000"/>
              </w:rPr>
            </w:pPr>
          </w:p>
          <w:p w:rsidR="00305C75" w:rsidRDefault="00305C75" w:rsidP="00623B43">
            <w:pPr>
              <w:jc w:val="center"/>
              <w:rPr>
                <w:color w:val="000000"/>
              </w:rPr>
            </w:pPr>
          </w:p>
          <w:p w:rsidR="00305C75" w:rsidRPr="003F4164" w:rsidRDefault="00305C75" w:rsidP="00623B43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Хундай Акцент (индивидуальная)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Pr="003F416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Pr="003F4164" w:rsidRDefault="00305C75" w:rsidP="00623B43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Pr="003F4164" w:rsidRDefault="00305C75" w:rsidP="00623B43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Автоприцеп – КМ 38184 (индивидуальная)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7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298930</w:t>
            </w:r>
          </w:p>
        </w:tc>
        <w:tc>
          <w:tcPr>
            <w:tcW w:w="2880" w:type="dxa"/>
            <w:gridSpan w:val="3"/>
          </w:tcPr>
          <w:p w:rsidR="00305C75" w:rsidRPr="003F416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3F4164" w:rsidRDefault="00305C75" w:rsidP="0062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582</w:t>
            </w:r>
          </w:p>
        </w:tc>
        <w:tc>
          <w:tcPr>
            <w:tcW w:w="1800" w:type="dxa"/>
            <w:gridSpan w:val="2"/>
          </w:tcPr>
          <w:p w:rsidR="00305C75" w:rsidRPr="003F4164" w:rsidRDefault="00305C75" w:rsidP="0062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 w:rsidP="0062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26,8</w:t>
            </w:r>
          </w:p>
        </w:tc>
        <w:tc>
          <w:tcPr>
            <w:tcW w:w="1800" w:type="dxa"/>
            <w:gridSpan w:val="2"/>
          </w:tcPr>
          <w:p w:rsidR="00305C75" w:rsidRDefault="00305C75" w:rsidP="0062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623B43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3F416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Pr="003F4164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26,8</w:t>
            </w:r>
          </w:p>
        </w:tc>
        <w:tc>
          <w:tcPr>
            <w:tcW w:w="1800" w:type="dxa"/>
            <w:gridSpan w:val="2"/>
          </w:tcPr>
          <w:p w:rsidR="00305C75" w:rsidRPr="003F4164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9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3F416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Pr="003F4164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26,8</w:t>
            </w:r>
          </w:p>
        </w:tc>
        <w:tc>
          <w:tcPr>
            <w:tcW w:w="1800" w:type="dxa"/>
            <w:gridSpan w:val="2"/>
          </w:tcPr>
          <w:p w:rsidR="00305C75" w:rsidRPr="003F4164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7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8D1654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Хахалев О.В.</w:t>
            </w:r>
          </w:p>
        </w:tc>
        <w:tc>
          <w:tcPr>
            <w:tcW w:w="2109" w:type="dxa"/>
            <w:gridSpan w:val="2"/>
          </w:tcPr>
          <w:p w:rsidR="00305C75" w:rsidRPr="008D165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</w:tcPr>
          <w:p w:rsidR="00305C75" w:rsidRPr="008D165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545638,88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8D165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8D1654" w:rsidRDefault="00305C75" w:rsidP="0062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800" w:type="dxa"/>
            <w:gridSpan w:val="2"/>
          </w:tcPr>
          <w:p w:rsidR="00305C75" w:rsidRPr="008D1654" w:rsidRDefault="00305C75" w:rsidP="0062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8D165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1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308949,08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Default="00305C75" w:rsidP="0062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800" w:type="dxa"/>
            <w:gridSpan w:val="2"/>
          </w:tcPr>
          <w:p w:rsidR="00305C75" w:rsidRDefault="00305C75" w:rsidP="0062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– Митсубиси Лансер</w:t>
            </w:r>
          </w:p>
          <w:p w:rsidR="00305C75" w:rsidRPr="008D165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72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2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800" w:type="dxa"/>
            <w:gridSpan w:val="2"/>
          </w:tcPr>
          <w:p w:rsidR="00305C75" w:rsidRDefault="00305C75" w:rsidP="00623B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522C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800" w:type="dxa"/>
            <w:gridSpan w:val="2"/>
          </w:tcPr>
          <w:p w:rsidR="00305C75" w:rsidRDefault="00305C75" w:rsidP="00522C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9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Хныкин А.А.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390940,04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522C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800" w:type="dxa"/>
            <w:gridSpan w:val="2"/>
          </w:tcPr>
          <w:p w:rsidR="00305C75" w:rsidRDefault="00305C75" w:rsidP="00522C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522C3D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0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522C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800" w:type="dxa"/>
            <w:gridSpan w:val="2"/>
          </w:tcPr>
          <w:p w:rsidR="00305C75" w:rsidRDefault="00305C75" w:rsidP="00522C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7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522C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800" w:type="dxa"/>
            <w:gridSpan w:val="2"/>
          </w:tcPr>
          <w:p w:rsidR="00305C75" w:rsidRDefault="00305C75" w:rsidP="00522C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9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522C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42,7</w:t>
            </w:r>
          </w:p>
        </w:tc>
        <w:tc>
          <w:tcPr>
            <w:tcW w:w="1800" w:type="dxa"/>
            <w:gridSpan w:val="2"/>
          </w:tcPr>
          <w:p w:rsidR="00305C75" w:rsidRDefault="00305C75" w:rsidP="00522C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522C3D">
            <w:pPr>
              <w:jc w:val="center"/>
              <w:rPr>
                <w:color w:val="000000"/>
              </w:rPr>
            </w:pPr>
          </w:p>
          <w:p w:rsidR="00305C75" w:rsidRDefault="00305C75" w:rsidP="00522C3D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9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0B1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800" w:type="dxa"/>
            <w:gridSpan w:val="2"/>
          </w:tcPr>
          <w:p w:rsidR="00305C75" w:rsidRDefault="00305C75" w:rsidP="000B1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6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Черепанов А.Н.</w:t>
            </w:r>
          </w:p>
          <w:p w:rsidR="00305C75" w:rsidRDefault="00305C75" w:rsidP="00623B43">
            <w:pPr>
              <w:rPr>
                <w:color w:val="000000"/>
              </w:rPr>
            </w:pPr>
          </w:p>
          <w:p w:rsidR="00305C75" w:rsidRDefault="00305C75" w:rsidP="00623B43">
            <w:pPr>
              <w:rPr>
                <w:color w:val="000000"/>
              </w:rPr>
            </w:pPr>
          </w:p>
          <w:p w:rsidR="00305C75" w:rsidRDefault="00305C75" w:rsidP="00623B43">
            <w:pPr>
              <w:rPr>
                <w:color w:val="000000"/>
              </w:rPr>
            </w:pPr>
          </w:p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433945,36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0B1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29,4</w:t>
            </w:r>
          </w:p>
        </w:tc>
        <w:tc>
          <w:tcPr>
            <w:tcW w:w="1800" w:type="dxa"/>
            <w:gridSpan w:val="2"/>
          </w:tcPr>
          <w:p w:rsidR="00305C75" w:rsidRDefault="00305C75" w:rsidP="000B1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0B1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800" w:type="dxa"/>
            <w:gridSpan w:val="2"/>
          </w:tcPr>
          <w:p w:rsidR="00305C75" w:rsidRDefault="00305C75" w:rsidP="000B1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7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82812,85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C56B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29,4</w:t>
            </w:r>
          </w:p>
        </w:tc>
        <w:tc>
          <w:tcPr>
            <w:tcW w:w="1800" w:type="dxa"/>
            <w:gridSpan w:val="2"/>
          </w:tcPr>
          <w:p w:rsidR="00305C75" w:rsidRDefault="00305C75" w:rsidP="00C56B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Тойота (индивидуальная)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56B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800" w:type="dxa"/>
            <w:gridSpan w:val="2"/>
          </w:tcPr>
          <w:p w:rsidR="00305C75" w:rsidRDefault="00305C75" w:rsidP="00C56B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56B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800" w:type="dxa"/>
            <w:gridSpan w:val="2"/>
          </w:tcPr>
          <w:p w:rsidR="00305C75" w:rsidRDefault="00305C75" w:rsidP="00C56B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3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Шайдуллин Р.Н.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386605,99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522C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00" w:type="dxa"/>
            <w:gridSpan w:val="2"/>
          </w:tcPr>
          <w:p w:rsidR="00305C75" w:rsidRDefault="00305C75" w:rsidP="00522C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522C3D">
            <w:pPr>
              <w:jc w:val="center"/>
              <w:rPr>
                <w:color w:val="000000"/>
              </w:rPr>
            </w:pPr>
          </w:p>
          <w:p w:rsidR="00305C75" w:rsidRDefault="00305C75" w:rsidP="00522C3D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ДЭУ Леганза (индивидуальная)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3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  <w:vMerge w:val="restart"/>
          </w:tcPr>
          <w:p w:rsidR="00305C75" w:rsidRDefault="00305C75" w:rsidP="00522C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522C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522C3D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522C3D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Форд Фокус (индивидуальная)</w:t>
            </w:r>
          </w:p>
        </w:tc>
      </w:tr>
      <w:tr w:rsidR="00305C75" w:rsidRPr="00607B10">
        <w:trPr>
          <w:trHeight w:val="2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522C3D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522C3D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АЗАК М2140 (индивидуальная)</w:t>
            </w:r>
          </w:p>
        </w:tc>
      </w:tr>
      <w:tr w:rsidR="00305C75" w:rsidRPr="00607B10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522C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800" w:type="dxa"/>
            <w:gridSpan w:val="2"/>
          </w:tcPr>
          <w:p w:rsidR="00305C75" w:rsidRDefault="00305C75" w:rsidP="00522C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5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95617,28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A616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800" w:type="dxa"/>
            <w:gridSpan w:val="2"/>
          </w:tcPr>
          <w:p w:rsidR="00305C75" w:rsidRDefault="00305C75" w:rsidP="00A616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92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Шеффер А.В.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496231,45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A616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54,1</w:t>
            </w:r>
          </w:p>
        </w:tc>
        <w:tc>
          <w:tcPr>
            <w:tcW w:w="1800" w:type="dxa"/>
            <w:gridSpan w:val="2"/>
          </w:tcPr>
          <w:p w:rsidR="00305C75" w:rsidRDefault="00305C75" w:rsidP="00A616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Хонда Стрим (индивидуальная)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21085,77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54,1</w:t>
            </w:r>
          </w:p>
        </w:tc>
        <w:tc>
          <w:tcPr>
            <w:tcW w:w="1800" w:type="dxa"/>
            <w:gridSpan w:val="2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9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54,1</w:t>
            </w:r>
          </w:p>
        </w:tc>
        <w:tc>
          <w:tcPr>
            <w:tcW w:w="1800" w:type="dxa"/>
            <w:gridSpan w:val="2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2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54,1</w:t>
            </w:r>
          </w:p>
        </w:tc>
        <w:tc>
          <w:tcPr>
            <w:tcW w:w="1800" w:type="dxa"/>
            <w:gridSpan w:val="2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3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Шилков А.И.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403426,05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800" w:type="dxa"/>
            <w:gridSpan w:val="2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Шевроле Клан (индивидуальная)</w:t>
            </w:r>
          </w:p>
        </w:tc>
      </w:tr>
      <w:tr w:rsidR="00305C75" w:rsidRPr="00607B10">
        <w:trPr>
          <w:trHeight w:val="54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91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48,5</w:t>
            </w:r>
          </w:p>
        </w:tc>
        <w:tc>
          <w:tcPr>
            <w:tcW w:w="1800" w:type="dxa"/>
            <w:gridSpan w:val="2"/>
          </w:tcPr>
          <w:p w:rsidR="00305C75" w:rsidRDefault="00305C75" w:rsidP="00C91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224910,24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C91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48,5</w:t>
            </w:r>
          </w:p>
        </w:tc>
        <w:tc>
          <w:tcPr>
            <w:tcW w:w="1800" w:type="dxa"/>
            <w:gridSpan w:val="2"/>
          </w:tcPr>
          <w:p w:rsidR="00305C75" w:rsidRDefault="00305C75" w:rsidP="00C91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C91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48,5</w:t>
            </w:r>
          </w:p>
        </w:tc>
        <w:tc>
          <w:tcPr>
            <w:tcW w:w="1800" w:type="dxa"/>
            <w:gridSpan w:val="2"/>
          </w:tcPr>
          <w:p w:rsidR="00305C75" w:rsidRDefault="00305C75" w:rsidP="00C91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C91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48,5</w:t>
            </w:r>
          </w:p>
        </w:tc>
        <w:tc>
          <w:tcPr>
            <w:tcW w:w="1800" w:type="dxa"/>
            <w:gridSpan w:val="2"/>
          </w:tcPr>
          <w:p w:rsidR="00305C75" w:rsidRDefault="00305C75" w:rsidP="00C91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Шишканов А.В.</w:t>
            </w:r>
          </w:p>
          <w:p w:rsidR="00305C75" w:rsidRDefault="00305C75" w:rsidP="00623B43">
            <w:pPr>
              <w:rPr>
                <w:color w:val="000000"/>
              </w:rPr>
            </w:pPr>
          </w:p>
          <w:p w:rsidR="00305C75" w:rsidRDefault="00305C75" w:rsidP="00623B43">
            <w:pPr>
              <w:rPr>
                <w:color w:val="000000"/>
              </w:rPr>
            </w:pPr>
          </w:p>
          <w:p w:rsidR="00305C75" w:rsidRDefault="00305C75" w:rsidP="00623B43">
            <w:pPr>
              <w:rPr>
                <w:color w:val="000000"/>
              </w:rPr>
            </w:pPr>
          </w:p>
          <w:p w:rsidR="00305C75" w:rsidRDefault="00305C75" w:rsidP="00623B43">
            <w:pPr>
              <w:rPr>
                <w:color w:val="000000"/>
              </w:rPr>
            </w:pPr>
          </w:p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466223,27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Гаражный бокс (индивидуальная)</w:t>
            </w:r>
          </w:p>
        </w:tc>
        <w:tc>
          <w:tcPr>
            <w:tcW w:w="1080" w:type="dxa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800" w:type="dxa"/>
            <w:gridSpan w:val="2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-Тойота Королла (индивидуальная)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8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D02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45,5</w:t>
            </w:r>
          </w:p>
        </w:tc>
        <w:tc>
          <w:tcPr>
            <w:tcW w:w="1800" w:type="dxa"/>
            <w:gridSpan w:val="2"/>
          </w:tcPr>
          <w:p w:rsidR="00305C75" w:rsidRDefault="00305C75" w:rsidP="003D02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3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250000,00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800" w:type="dxa"/>
            <w:gridSpan w:val="2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7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D02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45,5</w:t>
            </w:r>
          </w:p>
        </w:tc>
        <w:tc>
          <w:tcPr>
            <w:tcW w:w="1800" w:type="dxa"/>
            <w:gridSpan w:val="2"/>
          </w:tcPr>
          <w:p w:rsidR="00305C75" w:rsidRDefault="00305C75" w:rsidP="003D02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2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Шмидт Э.Е.</w:t>
            </w:r>
          </w:p>
          <w:p w:rsidR="00305C75" w:rsidRDefault="00305C75" w:rsidP="00623B43">
            <w:pPr>
              <w:rPr>
                <w:color w:val="000000"/>
              </w:rPr>
            </w:pPr>
          </w:p>
          <w:p w:rsidR="00305C75" w:rsidRDefault="00305C75" w:rsidP="00623B43">
            <w:pPr>
              <w:rPr>
                <w:color w:val="000000"/>
              </w:rPr>
            </w:pPr>
          </w:p>
          <w:p w:rsidR="00305C75" w:rsidRDefault="00305C75" w:rsidP="00623B43">
            <w:pPr>
              <w:rPr>
                <w:color w:val="000000"/>
              </w:rPr>
            </w:pPr>
          </w:p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318213,66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  <w:p w:rsidR="00305C75" w:rsidRDefault="00305C75" w:rsidP="00407689">
            <w:pPr>
              <w:jc w:val="center"/>
              <w:rPr>
                <w:color w:val="000000"/>
              </w:rPr>
            </w:pPr>
          </w:p>
          <w:p w:rsidR="00305C75" w:rsidRDefault="00305C75" w:rsidP="00407689">
            <w:pPr>
              <w:jc w:val="center"/>
              <w:rPr>
                <w:color w:val="000000"/>
              </w:rPr>
            </w:pPr>
          </w:p>
          <w:p w:rsidR="00305C75" w:rsidRDefault="00305C75" w:rsidP="00407689">
            <w:pPr>
              <w:jc w:val="center"/>
              <w:rPr>
                <w:color w:val="000000"/>
              </w:rPr>
            </w:pPr>
          </w:p>
          <w:p w:rsidR="00305C75" w:rsidRDefault="00305C75" w:rsidP="0040768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407689">
            <w:pPr>
              <w:jc w:val="center"/>
              <w:rPr>
                <w:color w:val="000000"/>
              </w:rPr>
            </w:pPr>
          </w:p>
          <w:p w:rsidR="00305C75" w:rsidRDefault="00305C75" w:rsidP="00407689">
            <w:pPr>
              <w:jc w:val="center"/>
              <w:rPr>
                <w:color w:val="000000"/>
              </w:rPr>
            </w:pPr>
          </w:p>
          <w:p w:rsidR="00305C75" w:rsidRDefault="00305C75" w:rsidP="00407689">
            <w:pPr>
              <w:jc w:val="center"/>
              <w:rPr>
                <w:color w:val="000000"/>
              </w:rPr>
            </w:pPr>
          </w:p>
          <w:p w:rsidR="00305C75" w:rsidRDefault="00305C75" w:rsidP="0040768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2121 (индивидуальная)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7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220395,62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42,2</w:t>
            </w:r>
          </w:p>
        </w:tc>
        <w:tc>
          <w:tcPr>
            <w:tcW w:w="1800" w:type="dxa"/>
            <w:gridSpan w:val="2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атвомобиль – Черри Амулет (индивидуальная)</w:t>
            </w:r>
          </w:p>
        </w:tc>
      </w:tr>
      <w:tr w:rsidR="00305C75" w:rsidRPr="00607B10">
        <w:trPr>
          <w:trHeight w:val="1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Дача (индивидуальная)</w:t>
            </w:r>
          </w:p>
        </w:tc>
        <w:tc>
          <w:tcPr>
            <w:tcW w:w="1080" w:type="dxa"/>
          </w:tcPr>
          <w:p w:rsidR="00305C75" w:rsidRPr="00FA73C6" w:rsidRDefault="00305C75" w:rsidP="00407689">
            <w:pPr>
              <w:jc w:val="center"/>
              <w:rPr>
                <w:color w:val="000000"/>
              </w:rPr>
            </w:pPr>
            <w:r w:rsidRPr="00FA73C6">
              <w:rPr>
                <w:color w:val="000000"/>
              </w:rPr>
              <w:t>400</w:t>
            </w:r>
          </w:p>
        </w:tc>
        <w:tc>
          <w:tcPr>
            <w:tcW w:w="1800" w:type="dxa"/>
            <w:gridSpan w:val="2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6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800" w:type="dxa"/>
            <w:gridSpan w:val="2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атвомобиль – Дэу Нексия (индивидуальная)</w:t>
            </w:r>
          </w:p>
        </w:tc>
      </w:tr>
      <w:tr w:rsidR="00305C75" w:rsidRPr="00607B10">
        <w:trPr>
          <w:trHeight w:val="62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800" w:type="dxa"/>
            <w:gridSpan w:val="2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72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Шпилько В.А.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472879,27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522C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00" w:type="dxa"/>
            <w:gridSpan w:val="2"/>
          </w:tcPr>
          <w:p w:rsidR="00305C75" w:rsidRDefault="00305C75" w:rsidP="00522C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522C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800" w:type="dxa"/>
            <w:gridSpan w:val="2"/>
          </w:tcPr>
          <w:p w:rsidR="00305C75" w:rsidRDefault="00305C75" w:rsidP="00522C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7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Алексеев Е.В.</w:t>
            </w:r>
          </w:p>
          <w:p w:rsidR="00305C75" w:rsidRDefault="00305C75" w:rsidP="00623B43">
            <w:pPr>
              <w:rPr>
                <w:color w:val="000000"/>
              </w:rPr>
            </w:pPr>
          </w:p>
          <w:p w:rsidR="00305C75" w:rsidRDefault="00305C75" w:rsidP="00623B43">
            <w:pPr>
              <w:rPr>
                <w:color w:val="000000"/>
              </w:rPr>
            </w:pPr>
          </w:p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585801,84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522C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47,2</w:t>
            </w:r>
          </w:p>
        </w:tc>
        <w:tc>
          <w:tcPr>
            <w:tcW w:w="1800" w:type="dxa"/>
            <w:gridSpan w:val="2"/>
          </w:tcPr>
          <w:p w:rsidR="00305C75" w:rsidRDefault="00305C75" w:rsidP="00B170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111840 (индивидуальная)</w:t>
            </w:r>
          </w:p>
        </w:tc>
      </w:tr>
      <w:tr w:rsidR="00305C75" w:rsidRPr="00607B10">
        <w:trPr>
          <w:trHeight w:val="36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23B4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522C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21,6</w:t>
            </w:r>
          </w:p>
        </w:tc>
        <w:tc>
          <w:tcPr>
            <w:tcW w:w="1800" w:type="dxa"/>
            <w:gridSpan w:val="2"/>
          </w:tcPr>
          <w:p w:rsidR="00305C75" w:rsidRDefault="00305C75" w:rsidP="00522C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522C3D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6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23B43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191912,31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522C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47,2</w:t>
            </w:r>
          </w:p>
        </w:tc>
        <w:tc>
          <w:tcPr>
            <w:tcW w:w="1800" w:type="dxa"/>
            <w:gridSpan w:val="2"/>
          </w:tcPr>
          <w:p w:rsidR="00305C75" w:rsidRDefault="00305C75" w:rsidP="00522C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1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600669" w:rsidRDefault="00305C75" w:rsidP="00A15DDA">
            <w:pPr>
              <w:rPr>
                <w:color w:val="000000"/>
              </w:rPr>
            </w:pPr>
            <w:r>
              <w:rPr>
                <w:color w:val="000000"/>
              </w:rPr>
              <w:t>Банных А.Н.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60066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Pr="0060066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425157,0</w:t>
            </w:r>
          </w:p>
        </w:tc>
        <w:tc>
          <w:tcPr>
            <w:tcW w:w="2880" w:type="dxa"/>
            <w:gridSpan w:val="3"/>
          </w:tcPr>
          <w:p w:rsidR="00305C75" w:rsidRPr="0060066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600669" w:rsidRDefault="00305C75" w:rsidP="00A15D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00" w:type="dxa"/>
            <w:gridSpan w:val="2"/>
          </w:tcPr>
          <w:p w:rsidR="00305C75" w:rsidRDefault="00305C75" w:rsidP="00A15D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600669" w:rsidRDefault="00305C75" w:rsidP="00A15DDA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автомобиль- Дэу Нексия (индивидуальная)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Pr="0060066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0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15DD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A15D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800" w:type="dxa"/>
            <w:gridSpan w:val="2"/>
          </w:tcPr>
          <w:p w:rsidR="00305C75" w:rsidRDefault="00305C75" w:rsidP="00A15D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60066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8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15DD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15D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800" w:type="dxa"/>
            <w:gridSpan w:val="2"/>
          </w:tcPr>
          <w:p w:rsidR="00305C75" w:rsidRDefault="00305C75" w:rsidP="00A15D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A15DDA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Pr="0060066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6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A15DDA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480500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A15D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800" w:type="dxa"/>
            <w:gridSpan w:val="2"/>
          </w:tcPr>
          <w:p w:rsidR="00305C75" w:rsidRDefault="00305C75" w:rsidP="00A15D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60066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5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15DD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56B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800" w:type="dxa"/>
            <w:gridSpan w:val="2"/>
          </w:tcPr>
          <w:p w:rsidR="00305C75" w:rsidRDefault="00305C75" w:rsidP="00C56B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C56B5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Pr="0060066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A15DDA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56B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800" w:type="dxa"/>
            <w:gridSpan w:val="2"/>
          </w:tcPr>
          <w:p w:rsidR="00305C75" w:rsidRDefault="00305C75" w:rsidP="00C56B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C56B5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60066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275CA5">
        <w:trPr>
          <w:trHeight w:val="62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  <w:vMerge w:val="restart"/>
          </w:tcPr>
          <w:p w:rsidR="00305C75" w:rsidRPr="00275CA5" w:rsidRDefault="00305C75" w:rsidP="00A15DDA">
            <w:pPr>
              <w:rPr>
                <w:color w:val="000000"/>
              </w:rPr>
            </w:pPr>
            <w:r>
              <w:rPr>
                <w:color w:val="000000"/>
              </w:rPr>
              <w:t>Барановских А.В.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275CA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Pr="00275CA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457683,83</w:t>
            </w:r>
          </w:p>
        </w:tc>
        <w:tc>
          <w:tcPr>
            <w:tcW w:w="2880" w:type="dxa"/>
            <w:gridSpan w:val="3"/>
          </w:tcPr>
          <w:p w:rsidR="00305C75" w:rsidRPr="00275CA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Pr="00275CA5" w:rsidRDefault="00305C75" w:rsidP="00A15D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59,8</w:t>
            </w:r>
          </w:p>
        </w:tc>
        <w:tc>
          <w:tcPr>
            <w:tcW w:w="1800" w:type="dxa"/>
            <w:gridSpan w:val="2"/>
          </w:tcPr>
          <w:p w:rsidR="00305C75" w:rsidRPr="00275CA5" w:rsidRDefault="00305C75" w:rsidP="00A15D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275CA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ССАНГ ЙОНГ КАЙРОН (индивидуальная)</w:t>
            </w:r>
          </w:p>
        </w:tc>
      </w:tr>
      <w:tr w:rsidR="00305C75" w:rsidRPr="00275CA5">
        <w:trPr>
          <w:trHeight w:val="70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  <w:vMerge/>
          </w:tcPr>
          <w:p w:rsidR="00305C75" w:rsidRDefault="00305C75" w:rsidP="00A15DD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15D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00" w:type="dxa"/>
            <w:gridSpan w:val="2"/>
          </w:tcPr>
          <w:p w:rsidR="00305C75" w:rsidRDefault="00305C75" w:rsidP="00A15D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275CA5">
        <w:trPr>
          <w:trHeight w:val="28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  <w:vMerge w:val="restart"/>
          </w:tcPr>
          <w:p w:rsidR="00305C75" w:rsidRDefault="00305C75" w:rsidP="00A15DDA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241362,97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Default="00305C75" w:rsidP="00A15D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59,8</w:t>
            </w:r>
          </w:p>
        </w:tc>
        <w:tc>
          <w:tcPr>
            <w:tcW w:w="1800" w:type="dxa"/>
            <w:gridSpan w:val="2"/>
          </w:tcPr>
          <w:p w:rsidR="00305C75" w:rsidRDefault="00305C75" w:rsidP="00A15D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275CA5">
        <w:trPr>
          <w:trHeight w:val="70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  <w:vMerge/>
          </w:tcPr>
          <w:p w:rsidR="00305C75" w:rsidRDefault="00305C75" w:rsidP="00A15DD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A15D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38,7</w:t>
            </w:r>
          </w:p>
        </w:tc>
        <w:tc>
          <w:tcPr>
            <w:tcW w:w="1800" w:type="dxa"/>
            <w:gridSpan w:val="2"/>
          </w:tcPr>
          <w:p w:rsidR="00305C75" w:rsidRDefault="00305C75" w:rsidP="00A15D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275CA5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  <w:vMerge/>
          </w:tcPr>
          <w:p w:rsidR="00305C75" w:rsidRDefault="00305C75" w:rsidP="00A15DD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15D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00" w:type="dxa"/>
            <w:gridSpan w:val="2"/>
          </w:tcPr>
          <w:p w:rsidR="00305C75" w:rsidRDefault="00305C75" w:rsidP="00A15D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275CA5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  <w:vMerge w:val="restart"/>
          </w:tcPr>
          <w:p w:rsidR="00305C75" w:rsidRDefault="00305C75" w:rsidP="00A15DDA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  <w:p w:rsidR="00305C75" w:rsidRDefault="00305C75" w:rsidP="00A15DDA">
            <w:pPr>
              <w:rPr>
                <w:color w:val="000000"/>
              </w:rPr>
            </w:pPr>
          </w:p>
          <w:p w:rsidR="00305C75" w:rsidRDefault="00305C75" w:rsidP="00A15DD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15D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00" w:type="dxa"/>
            <w:gridSpan w:val="2"/>
          </w:tcPr>
          <w:p w:rsidR="00305C75" w:rsidRDefault="00305C75" w:rsidP="00A15D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275CA5">
        <w:trPr>
          <w:trHeight w:val="129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  <w:vMerge/>
          </w:tcPr>
          <w:p w:rsidR="00305C75" w:rsidRDefault="00305C75" w:rsidP="00A15DD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15D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59,8</w:t>
            </w:r>
          </w:p>
        </w:tc>
        <w:tc>
          <w:tcPr>
            <w:tcW w:w="1800" w:type="dxa"/>
            <w:gridSpan w:val="2"/>
          </w:tcPr>
          <w:p w:rsidR="00305C75" w:rsidRDefault="00305C75" w:rsidP="00A15D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275CA5">
        <w:trPr>
          <w:trHeight w:val="28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  <w:vMerge w:val="restart"/>
          </w:tcPr>
          <w:p w:rsidR="00305C75" w:rsidRDefault="00305C75" w:rsidP="00A15DDA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00" w:type="dxa"/>
            <w:gridSpan w:val="2"/>
          </w:tcPr>
          <w:p w:rsidR="00305C75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275CA5">
        <w:trPr>
          <w:trHeight w:val="53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  <w:vMerge/>
          </w:tcPr>
          <w:p w:rsidR="00305C75" w:rsidRDefault="00305C75" w:rsidP="00A15DD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59,8</w:t>
            </w:r>
          </w:p>
        </w:tc>
        <w:tc>
          <w:tcPr>
            <w:tcW w:w="1800" w:type="dxa"/>
            <w:gridSpan w:val="2"/>
          </w:tcPr>
          <w:p w:rsidR="00305C75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4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64E2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Борисевич А.Д.</w:t>
            </w:r>
          </w:p>
        </w:tc>
        <w:tc>
          <w:tcPr>
            <w:tcW w:w="2109" w:type="dxa"/>
            <w:gridSpan w:val="2"/>
          </w:tcPr>
          <w:p w:rsidR="00305C75" w:rsidRPr="00664E2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Pr="00664E2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427303,76</w:t>
            </w:r>
          </w:p>
        </w:tc>
        <w:tc>
          <w:tcPr>
            <w:tcW w:w="2880" w:type="dxa"/>
            <w:gridSpan w:val="3"/>
          </w:tcPr>
          <w:p w:rsidR="00305C75" w:rsidRPr="00664E2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664E2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800" w:type="dxa"/>
            <w:gridSpan w:val="2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664E25" w:rsidRDefault="00305C75" w:rsidP="00720764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664E2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174470,0</w:t>
            </w:r>
          </w:p>
        </w:tc>
        <w:tc>
          <w:tcPr>
            <w:tcW w:w="2880" w:type="dxa"/>
            <w:gridSpan w:val="3"/>
          </w:tcPr>
          <w:p w:rsidR="00305C75" w:rsidRPr="00664E2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664E25" w:rsidRDefault="00305C75" w:rsidP="00A01E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800" w:type="dxa"/>
            <w:gridSpan w:val="2"/>
          </w:tcPr>
          <w:p w:rsidR="00305C75" w:rsidRDefault="00305C75" w:rsidP="00A01E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664E25" w:rsidRDefault="00305C75" w:rsidP="00A01E9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664E2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7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Борщевский К.М.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401142,24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A01E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20,5</w:t>
            </w:r>
          </w:p>
        </w:tc>
        <w:tc>
          <w:tcPr>
            <w:tcW w:w="1800" w:type="dxa"/>
            <w:gridSpan w:val="2"/>
          </w:tcPr>
          <w:p w:rsidR="00305C75" w:rsidRDefault="00305C75" w:rsidP="00A01E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664E2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Тойота (индивидуальная)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72076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31,9</w:t>
            </w:r>
          </w:p>
        </w:tc>
        <w:tc>
          <w:tcPr>
            <w:tcW w:w="1800" w:type="dxa"/>
            <w:gridSpan w:val="2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Pr="00664E2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72076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61,0</w:t>
            </w:r>
          </w:p>
        </w:tc>
        <w:tc>
          <w:tcPr>
            <w:tcW w:w="1800" w:type="dxa"/>
            <w:gridSpan w:val="2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664E2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7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61,0</w:t>
            </w:r>
          </w:p>
        </w:tc>
        <w:tc>
          <w:tcPr>
            <w:tcW w:w="1800" w:type="dxa"/>
            <w:gridSpan w:val="2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664E2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3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72076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800" w:type="dxa"/>
            <w:gridSpan w:val="2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664E2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7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Брагин А.Л.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1501266,24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66,9</w:t>
            </w:r>
          </w:p>
        </w:tc>
        <w:tc>
          <w:tcPr>
            <w:tcW w:w="1800" w:type="dxa"/>
            <w:gridSpan w:val="2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664E2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2112 (индивидуальная)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72076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58,0</w:t>
            </w:r>
          </w:p>
        </w:tc>
        <w:tc>
          <w:tcPr>
            <w:tcW w:w="1800" w:type="dxa"/>
            <w:gridSpan w:val="2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C4568D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3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431883,99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58,0</w:t>
            </w:r>
          </w:p>
        </w:tc>
        <w:tc>
          <w:tcPr>
            <w:tcW w:w="1800" w:type="dxa"/>
            <w:gridSpan w:val="2"/>
          </w:tcPr>
          <w:p w:rsidR="00305C75" w:rsidRDefault="00305C75" w:rsidP="007D24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9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6C3EE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6C3EEF" w:rsidRDefault="00305C75" w:rsidP="007D24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58,0</w:t>
            </w:r>
          </w:p>
        </w:tc>
        <w:tc>
          <w:tcPr>
            <w:tcW w:w="1800" w:type="dxa"/>
            <w:gridSpan w:val="2"/>
          </w:tcPr>
          <w:p w:rsidR="00305C75" w:rsidRPr="006C3EEF" w:rsidRDefault="00305C75" w:rsidP="007D24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3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6C3EE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6C3EEF" w:rsidRDefault="00305C75" w:rsidP="007D24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58,0</w:t>
            </w:r>
          </w:p>
        </w:tc>
        <w:tc>
          <w:tcPr>
            <w:tcW w:w="1800" w:type="dxa"/>
            <w:gridSpan w:val="2"/>
          </w:tcPr>
          <w:p w:rsidR="00305C75" w:rsidRPr="006C3EEF" w:rsidRDefault="00305C75" w:rsidP="007D24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16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Бронников А.А.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410763,16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7D24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800" w:type="dxa"/>
            <w:gridSpan w:val="2"/>
          </w:tcPr>
          <w:p w:rsidR="00305C75" w:rsidRDefault="00305C75" w:rsidP="007D24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21310 (индивидуальная)</w:t>
            </w: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226926,80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7D24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550</w:t>
            </w:r>
          </w:p>
        </w:tc>
        <w:tc>
          <w:tcPr>
            <w:tcW w:w="1800" w:type="dxa"/>
            <w:gridSpan w:val="2"/>
          </w:tcPr>
          <w:p w:rsidR="00305C75" w:rsidRDefault="00305C75" w:rsidP="007D24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72076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251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800" w:type="dxa"/>
            <w:gridSpan w:val="2"/>
          </w:tcPr>
          <w:p w:rsidR="00305C75" w:rsidRDefault="00305C75" w:rsidP="00A251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251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800" w:type="dxa"/>
            <w:gridSpan w:val="2"/>
          </w:tcPr>
          <w:p w:rsidR="00305C75" w:rsidRDefault="00305C75" w:rsidP="00A251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9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251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800" w:type="dxa"/>
            <w:gridSpan w:val="2"/>
          </w:tcPr>
          <w:p w:rsidR="00305C75" w:rsidRDefault="00305C75" w:rsidP="00A251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07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  <w:r>
              <w:t>ж</w:t>
            </w: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Бронников С.В.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358523,74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7D24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64,20</w:t>
            </w:r>
          </w:p>
        </w:tc>
        <w:tc>
          <w:tcPr>
            <w:tcW w:w="1800" w:type="dxa"/>
            <w:gridSpan w:val="2"/>
          </w:tcPr>
          <w:p w:rsidR="00305C75" w:rsidRDefault="00305C75" w:rsidP="007D24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21124 (индивидуальная)</w:t>
            </w:r>
          </w:p>
        </w:tc>
      </w:tr>
      <w:tr w:rsidR="00305C75" w:rsidRPr="00607B1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155241,81</w:t>
            </w:r>
          </w:p>
        </w:tc>
        <w:tc>
          <w:tcPr>
            <w:tcW w:w="2880" w:type="dxa"/>
            <w:gridSpan w:val="3"/>
          </w:tcPr>
          <w:p w:rsidR="00305C75" w:rsidRPr="006C3EE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6C3EEF" w:rsidRDefault="00305C75" w:rsidP="009A5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64,2</w:t>
            </w:r>
          </w:p>
        </w:tc>
        <w:tc>
          <w:tcPr>
            <w:tcW w:w="1800" w:type="dxa"/>
            <w:gridSpan w:val="2"/>
          </w:tcPr>
          <w:p w:rsidR="00305C75" w:rsidRPr="006C3EEF" w:rsidRDefault="00305C75" w:rsidP="009A5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4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6C3EE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6C3EEF" w:rsidRDefault="00305C75" w:rsidP="00CA00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64,2</w:t>
            </w:r>
          </w:p>
        </w:tc>
        <w:tc>
          <w:tcPr>
            <w:tcW w:w="1800" w:type="dxa"/>
            <w:gridSpan w:val="2"/>
          </w:tcPr>
          <w:p w:rsidR="00305C75" w:rsidRPr="006C3EEF" w:rsidRDefault="00305C75" w:rsidP="00CA00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6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C3EEF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Бузагина М.Н.</w:t>
            </w:r>
          </w:p>
        </w:tc>
        <w:tc>
          <w:tcPr>
            <w:tcW w:w="2109" w:type="dxa"/>
            <w:gridSpan w:val="2"/>
          </w:tcPr>
          <w:p w:rsidR="00305C75" w:rsidRPr="006C3EE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Pr="006C3EE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361072,68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  <w:p w:rsidR="00305C75" w:rsidRPr="006C3EE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6C3EEF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800" w:type="dxa"/>
            <w:gridSpan w:val="2"/>
          </w:tcPr>
          <w:p w:rsidR="00305C75" w:rsidRPr="006C3EEF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C3EE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800" w:type="dxa"/>
            <w:gridSpan w:val="2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6C3EE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8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72076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 (общая долевая)</w:t>
            </w:r>
          </w:p>
        </w:tc>
        <w:tc>
          <w:tcPr>
            <w:tcW w:w="1080" w:type="dxa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45,2</w:t>
            </w:r>
          </w:p>
        </w:tc>
        <w:tc>
          <w:tcPr>
            <w:tcW w:w="1800" w:type="dxa"/>
            <w:gridSpan w:val="2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6C3EE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6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Бухарова И.Л.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364781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42,8</w:t>
            </w:r>
          </w:p>
        </w:tc>
        <w:tc>
          <w:tcPr>
            <w:tcW w:w="1800" w:type="dxa"/>
            <w:gridSpan w:val="2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720764">
            <w:pPr>
              <w:jc w:val="center"/>
              <w:rPr>
                <w:color w:val="000000"/>
              </w:rPr>
            </w:pPr>
          </w:p>
          <w:p w:rsidR="00305C75" w:rsidRDefault="00305C75" w:rsidP="00720764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6C3EE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5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72076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  <w:p w:rsidR="00305C75" w:rsidRPr="006C3EE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6C3EEF" w:rsidRDefault="00305C75" w:rsidP="001972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46,6</w:t>
            </w:r>
          </w:p>
        </w:tc>
        <w:tc>
          <w:tcPr>
            <w:tcW w:w="1800" w:type="dxa"/>
            <w:gridSpan w:val="2"/>
          </w:tcPr>
          <w:p w:rsidR="00305C75" w:rsidRPr="006C3EEF" w:rsidRDefault="00305C75" w:rsidP="001972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6C3EE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5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Васильев А.Р.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379481,86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27,4</w:t>
            </w:r>
          </w:p>
        </w:tc>
        <w:tc>
          <w:tcPr>
            <w:tcW w:w="1800" w:type="dxa"/>
            <w:gridSpan w:val="2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C3EE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ГАЗ 3110 (индивидуальная)</w:t>
            </w:r>
          </w:p>
        </w:tc>
      </w:tr>
      <w:tr w:rsidR="00305C75" w:rsidRPr="00607B10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98613,24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D429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43,7</w:t>
            </w:r>
          </w:p>
        </w:tc>
        <w:tc>
          <w:tcPr>
            <w:tcW w:w="1800" w:type="dxa"/>
            <w:gridSpan w:val="2"/>
          </w:tcPr>
          <w:p w:rsidR="00305C75" w:rsidRDefault="00305C75" w:rsidP="00D429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6C3EE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72076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429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27,4</w:t>
            </w:r>
          </w:p>
        </w:tc>
        <w:tc>
          <w:tcPr>
            <w:tcW w:w="1800" w:type="dxa"/>
            <w:gridSpan w:val="2"/>
          </w:tcPr>
          <w:p w:rsidR="00305C75" w:rsidRDefault="00305C75" w:rsidP="00D429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6C3EE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1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E607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27,4</w:t>
            </w:r>
          </w:p>
        </w:tc>
        <w:tc>
          <w:tcPr>
            <w:tcW w:w="1800" w:type="dxa"/>
            <w:gridSpan w:val="2"/>
          </w:tcPr>
          <w:p w:rsidR="00305C75" w:rsidRDefault="00305C75" w:rsidP="00E607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C3EE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14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Васильченко Е.С.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514588,34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00" w:type="dxa"/>
            <w:gridSpan w:val="2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C3EE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21150 (индивидуальная)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00" w:type="dxa"/>
            <w:gridSpan w:val="2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00" w:type="dxa"/>
            <w:gridSpan w:val="2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8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00" w:type="dxa"/>
            <w:gridSpan w:val="2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08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Веретенников Д.А.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415785,98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871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800" w:type="dxa"/>
            <w:gridSpan w:val="2"/>
          </w:tcPr>
          <w:p w:rsidR="00305C75" w:rsidRDefault="00305C75" w:rsidP="00871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Шевроле Клан (индивидуальная)</w:t>
            </w: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584881,79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871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800" w:type="dxa"/>
            <w:gridSpan w:val="2"/>
          </w:tcPr>
          <w:p w:rsidR="00305C75" w:rsidRDefault="00305C75" w:rsidP="008716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2839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800" w:type="dxa"/>
            <w:gridSpan w:val="2"/>
          </w:tcPr>
          <w:p w:rsidR="00305C75" w:rsidRDefault="00305C75" w:rsidP="002839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839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800" w:type="dxa"/>
            <w:gridSpan w:val="2"/>
          </w:tcPr>
          <w:p w:rsidR="00305C75" w:rsidRDefault="00305C75" w:rsidP="002839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8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Водовозов А.Н.</w:t>
            </w:r>
          </w:p>
          <w:p w:rsidR="00305C75" w:rsidRDefault="00305C75" w:rsidP="00720764">
            <w:pPr>
              <w:rPr>
                <w:color w:val="000000"/>
              </w:rPr>
            </w:pPr>
          </w:p>
          <w:p w:rsidR="00305C75" w:rsidRDefault="00305C75" w:rsidP="00720764">
            <w:pPr>
              <w:rPr>
                <w:color w:val="000000"/>
              </w:rPr>
            </w:pPr>
          </w:p>
          <w:p w:rsidR="00305C75" w:rsidRDefault="00305C75" w:rsidP="0072076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395520,30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  <w:p w:rsidR="00305C75" w:rsidRDefault="00305C75" w:rsidP="00720764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720764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2106 (индивидуальная)</w:t>
            </w:r>
          </w:p>
          <w:p w:rsidR="00305C75" w:rsidRPr="006C3EE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88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72076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  <w:vMerge w:val="restart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56,6</w:t>
            </w:r>
          </w:p>
          <w:p w:rsidR="00305C75" w:rsidRDefault="00305C75" w:rsidP="00720764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720764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24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72076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720764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720764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ВАЗ-21703 (индивидуальная)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60675,54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56,6</w:t>
            </w:r>
          </w:p>
        </w:tc>
        <w:tc>
          <w:tcPr>
            <w:tcW w:w="1800" w:type="dxa"/>
            <w:gridSpan w:val="2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56,6</w:t>
            </w:r>
          </w:p>
          <w:p w:rsidR="00305C75" w:rsidRDefault="00305C75" w:rsidP="00CC1F20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CC1F20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7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56,6</w:t>
            </w:r>
          </w:p>
          <w:p w:rsidR="00305C75" w:rsidRDefault="00305C75" w:rsidP="00CC1F20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CC1F20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2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Воробьев А.Н.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358611,66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800" w:type="dxa"/>
            <w:gridSpan w:val="2"/>
          </w:tcPr>
          <w:p w:rsidR="00305C75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Тойота Авенсис (индивидуальная)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72076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13,5</w:t>
            </w:r>
          </w:p>
          <w:p w:rsidR="00305C75" w:rsidRDefault="00305C75" w:rsidP="00287565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28756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2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  <w:p w:rsidR="00305C75" w:rsidRDefault="00305C75" w:rsidP="00287565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28756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  <w:p w:rsidR="00305C75" w:rsidRDefault="00305C75" w:rsidP="00287565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28756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3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Воробьев В.В.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395000,00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800" w:type="dxa"/>
            <w:gridSpan w:val="2"/>
          </w:tcPr>
          <w:p w:rsidR="00305C75" w:rsidRDefault="00305C75" w:rsidP="00CC1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–Фольксваген Пассат</w:t>
            </w:r>
          </w:p>
          <w:p w:rsidR="00305C75" w:rsidRPr="006C3EE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440000,00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76,4</w:t>
            </w:r>
          </w:p>
        </w:tc>
        <w:tc>
          <w:tcPr>
            <w:tcW w:w="1800" w:type="dxa"/>
            <w:gridSpan w:val="2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C3EE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0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76,4</w:t>
            </w:r>
          </w:p>
        </w:tc>
        <w:tc>
          <w:tcPr>
            <w:tcW w:w="1800" w:type="dxa"/>
            <w:gridSpan w:val="2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C3EE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7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Горбунов А.И.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516134,24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1051</w:t>
            </w:r>
          </w:p>
        </w:tc>
        <w:tc>
          <w:tcPr>
            <w:tcW w:w="1800" w:type="dxa"/>
            <w:gridSpan w:val="2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6B61AE">
            <w:pPr>
              <w:jc w:val="center"/>
              <w:rPr>
                <w:color w:val="000000"/>
              </w:rPr>
            </w:pPr>
          </w:p>
          <w:p w:rsidR="00305C75" w:rsidRDefault="00305C75" w:rsidP="006B61A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6C3EE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2107 (индивидуальная)</w:t>
            </w:r>
          </w:p>
        </w:tc>
      </w:tr>
      <w:tr w:rsidR="00305C75" w:rsidRPr="00607B10">
        <w:trPr>
          <w:trHeight w:val="2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72076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  <w:vMerge w:val="restart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67,3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6C3EE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6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72076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6B61AE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6B61A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6C3EE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Автоприцеп КМЗ 8136 (индивидуальная)</w:t>
            </w: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72076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(договор аренды)</w:t>
            </w:r>
          </w:p>
        </w:tc>
        <w:tc>
          <w:tcPr>
            <w:tcW w:w="1080" w:type="dxa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504</w:t>
            </w:r>
          </w:p>
        </w:tc>
        <w:tc>
          <w:tcPr>
            <w:tcW w:w="1800" w:type="dxa"/>
            <w:gridSpan w:val="2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480000,00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E739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67,3</w:t>
            </w:r>
          </w:p>
        </w:tc>
        <w:tc>
          <w:tcPr>
            <w:tcW w:w="1800" w:type="dxa"/>
            <w:gridSpan w:val="2"/>
          </w:tcPr>
          <w:p w:rsidR="00305C75" w:rsidRDefault="00305C75" w:rsidP="00E739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2112 (индивидуальная)</w:t>
            </w:r>
          </w:p>
        </w:tc>
      </w:tr>
      <w:tr w:rsidR="00305C75" w:rsidRPr="00607B10">
        <w:trPr>
          <w:trHeight w:val="14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E739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67,3</w:t>
            </w:r>
          </w:p>
        </w:tc>
        <w:tc>
          <w:tcPr>
            <w:tcW w:w="1800" w:type="dxa"/>
            <w:gridSpan w:val="2"/>
          </w:tcPr>
          <w:p w:rsidR="00305C75" w:rsidRDefault="00305C75" w:rsidP="00E739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9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E739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67,3</w:t>
            </w:r>
          </w:p>
        </w:tc>
        <w:tc>
          <w:tcPr>
            <w:tcW w:w="1800" w:type="dxa"/>
            <w:gridSpan w:val="2"/>
          </w:tcPr>
          <w:p w:rsidR="00305C75" w:rsidRDefault="00305C75" w:rsidP="00E739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07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Горелов А.Б.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430522,85</w:t>
            </w: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  <w:vMerge w:val="restart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C3EE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Дэу Нексия (индивидуальная)</w:t>
            </w:r>
          </w:p>
        </w:tc>
      </w:tr>
      <w:tr w:rsidR="00305C75" w:rsidRPr="00607B1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72076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6B61AE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6B61A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Мототранспортное средство – ИЖ Юпитер 5 (индивидуальная)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Горохов А.Б.</w:t>
            </w:r>
          </w:p>
          <w:p w:rsidR="00305C75" w:rsidRDefault="00305C75" w:rsidP="00720764">
            <w:pPr>
              <w:rPr>
                <w:color w:val="000000"/>
              </w:rPr>
            </w:pPr>
          </w:p>
          <w:p w:rsidR="00305C75" w:rsidRDefault="00305C75" w:rsidP="00720764">
            <w:pPr>
              <w:rPr>
                <w:color w:val="000000"/>
              </w:rPr>
            </w:pPr>
          </w:p>
          <w:p w:rsidR="00305C75" w:rsidRDefault="00305C75" w:rsidP="00720764">
            <w:pPr>
              <w:rPr>
                <w:color w:val="000000"/>
              </w:rPr>
            </w:pPr>
          </w:p>
          <w:p w:rsidR="00305C75" w:rsidRDefault="00305C75" w:rsidP="0072076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474383,19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(общая долевая)</w:t>
            </w:r>
          </w:p>
        </w:tc>
        <w:tc>
          <w:tcPr>
            <w:tcW w:w="1080" w:type="dxa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2141,95</w:t>
            </w:r>
          </w:p>
        </w:tc>
        <w:tc>
          <w:tcPr>
            <w:tcW w:w="1800" w:type="dxa"/>
            <w:gridSpan w:val="2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6B61A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6C3EEF" w:rsidRDefault="00305C75" w:rsidP="00B170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тойота ярис (индивидуальная)</w:t>
            </w:r>
          </w:p>
        </w:tc>
      </w:tr>
      <w:tr w:rsidR="00305C75" w:rsidRPr="00607B10">
        <w:trPr>
          <w:trHeight w:val="28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72076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(общая долевая)</w:t>
            </w:r>
          </w:p>
        </w:tc>
        <w:tc>
          <w:tcPr>
            <w:tcW w:w="1080" w:type="dxa"/>
          </w:tcPr>
          <w:p w:rsidR="00305C75" w:rsidRDefault="00305C75" w:rsidP="00581C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18,5</w:t>
            </w:r>
          </w:p>
        </w:tc>
        <w:tc>
          <w:tcPr>
            <w:tcW w:w="1800" w:type="dxa"/>
            <w:gridSpan w:val="2"/>
          </w:tcPr>
          <w:p w:rsidR="00305C75" w:rsidRDefault="00305C75" w:rsidP="00581C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1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72076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581C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55,7</w:t>
            </w:r>
          </w:p>
        </w:tc>
        <w:tc>
          <w:tcPr>
            <w:tcW w:w="1800" w:type="dxa"/>
            <w:gridSpan w:val="2"/>
          </w:tcPr>
          <w:p w:rsidR="00305C75" w:rsidRDefault="00305C75" w:rsidP="00581C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6C3EE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6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145542,04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(общая долевая)</w:t>
            </w:r>
          </w:p>
        </w:tc>
        <w:tc>
          <w:tcPr>
            <w:tcW w:w="1080" w:type="dxa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2141,95</w:t>
            </w:r>
          </w:p>
        </w:tc>
        <w:tc>
          <w:tcPr>
            <w:tcW w:w="1800" w:type="dxa"/>
            <w:gridSpan w:val="2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6B61AE">
            <w:pPr>
              <w:jc w:val="center"/>
              <w:rPr>
                <w:color w:val="000000"/>
              </w:rPr>
            </w:pPr>
          </w:p>
          <w:p w:rsidR="00305C75" w:rsidRDefault="00305C75" w:rsidP="006B61A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6C3EE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2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72076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(общая долевая)</w:t>
            </w:r>
          </w:p>
        </w:tc>
        <w:tc>
          <w:tcPr>
            <w:tcW w:w="1080" w:type="dxa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18,5</w:t>
            </w:r>
          </w:p>
        </w:tc>
        <w:tc>
          <w:tcPr>
            <w:tcW w:w="1800" w:type="dxa"/>
            <w:gridSpan w:val="2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6B61AE">
            <w:pPr>
              <w:jc w:val="center"/>
              <w:rPr>
                <w:color w:val="000000"/>
              </w:rPr>
            </w:pPr>
          </w:p>
          <w:p w:rsidR="00305C75" w:rsidRDefault="00305C75" w:rsidP="006B61A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Pr="006C3EE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2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72076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FF41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55,7</w:t>
            </w:r>
          </w:p>
        </w:tc>
        <w:tc>
          <w:tcPr>
            <w:tcW w:w="1800" w:type="dxa"/>
            <w:gridSpan w:val="2"/>
          </w:tcPr>
          <w:p w:rsidR="00305C75" w:rsidRDefault="00305C75" w:rsidP="00FF41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6C3EE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7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FF41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55,7</w:t>
            </w:r>
          </w:p>
        </w:tc>
        <w:tc>
          <w:tcPr>
            <w:tcW w:w="1800" w:type="dxa"/>
            <w:gridSpan w:val="2"/>
          </w:tcPr>
          <w:p w:rsidR="00305C75" w:rsidRDefault="00305C75" w:rsidP="00FF41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C3EE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A338ED">
        <w:trPr>
          <w:trHeight w:val="68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  <w:vMerge w:val="restart"/>
          </w:tcPr>
          <w:p w:rsidR="00305C75" w:rsidRPr="00A338ED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Деев Д.Ю.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A338E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Pr="00A338E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379054,56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  <w:p w:rsidR="00305C75" w:rsidRPr="00A338E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A338ED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800" w:type="dxa"/>
            <w:gridSpan w:val="2"/>
          </w:tcPr>
          <w:p w:rsidR="00305C75" w:rsidRPr="00A338ED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A338E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Опель Зафира (индивидуальная)</w:t>
            </w:r>
          </w:p>
        </w:tc>
      </w:tr>
      <w:tr w:rsidR="00305C75" w:rsidRPr="00A338ED">
        <w:trPr>
          <w:trHeight w:val="19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  <w:vMerge/>
          </w:tcPr>
          <w:p w:rsidR="00305C75" w:rsidRDefault="00305C75" w:rsidP="0072076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800" w:type="dxa"/>
            <w:gridSpan w:val="2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A338E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A338ED">
        <w:trPr>
          <w:trHeight w:val="33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  <w:vMerge/>
          </w:tcPr>
          <w:p w:rsidR="00305C75" w:rsidRDefault="00305C75" w:rsidP="0072076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B170E7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800" w:type="dxa"/>
            <w:gridSpan w:val="2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A338E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A338ED">
        <w:trPr>
          <w:trHeight w:val="69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  <w:vMerge w:val="restart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201335,83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827A1F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800" w:type="dxa"/>
            <w:gridSpan w:val="2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A338E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A338ED">
        <w:trPr>
          <w:trHeight w:val="12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  <w:vMerge/>
          </w:tcPr>
          <w:p w:rsidR="00305C75" w:rsidRDefault="00305C75" w:rsidP="0072076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800" w:type="dxa"/>
            <w:gridSpan w:val="2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A338E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A338ED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Дочь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9423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800" w:type="dxa"/>
            <w:gridSpan w:val="2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338E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A338ED">
        <w:trPr>
          <w:trHeight w:val="84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9423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800" w:type="dxa"/>
            <w:gridSpan w:val="2"/>
          </w:tcPr>
          <w:p w:rsidR="00305C75" w:rsidRDefault="00305C75" w:rsidP="009423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338E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7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7F1A10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Дудник Н.С.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7F1A1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Pr="007F1A1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339642,82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7F1A1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7F1A10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44,2</w:t>
            </w:r>
          </w:p>
        </w:tc>
        <w:tc>
          <w:tcPr>
            <w:tcW w:w="1800" w:type="dxa"/>
            <w:gridSpan w:val="2"/>
          </w:tcPr>
          <w:p w:rsidR="00305C75" w:rsidRPr="007F1A10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7F1A10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7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72076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44,00</w:t>
            </w:r>
          </w:p>
        </w:tc>
        <w:tc>
          <w:tcPr>
            <w:tcW w:w="1800" w:type="dxa"/>
            <w:gridSpan w:val="2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7F1A10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384829,05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44,0</w:t>
            </w:r>
          </w:p>
        </w:tc>
        <w:tc>
          <w:tcPr>
            <w:tcW w:w="1800" w:type="dxa"/>
            <w:gridSpan w:val="2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– Митсубис Лансер 1,6</w:t>
            </w:r>
          </w:p>
          <w:p w:rsidR="00305C75" w:rsidRPr="007F1A10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114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Ефимов Д.С.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399766,05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64,9</w:t>
            </w:r>
          </w:p>
        </w:tc>
        <w:tc>
          <w:tcPr>
            <w:tcW w:w="1800" w:type="dxa"/>
            <w:gridSpan w:val="2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Нива Шевроле (индивидуальная)</w:t>
            </w:r>
          </w:p>
        </w:tc>
      </w:tr>
      <w:tr w:rsidR="00305C75" w:rsidRPr="00607B10">
        <w:trPr>
          <w:trHeight w:val="1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181479,96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A31E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64,9</w:t>
            </w:r>
          </w:p>
        </w:tc>
        <w:tc>
          <w:tcPr>
            <w:tcW w:w="1800" w:type="dxa"/>
            <w:gridSpan w:val="2"/>
          </w:tcPr>
          <w:p w:rsidR="00305C75" w:rsidRDefault="00305C75" w:rsidP="00A31E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31E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64,9</w:t>
            </w:r>
          </w:p>
        </w:tc>
        <w:tc>
          <w:tcPr>
            <w:tcW w:w="1800" w:type="dxa"/>
            <w:gridSpan w:val="2"/>
          </w:tcPr>
          <w:p w:rsidR="00305C75" w:rsidRDefault="00305C75" w:rsidP="00A31E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8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Захаров О.А.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430156,38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548</w:t>
            </w:r>
          </w:p>
        </w:tc>
        <w:tc>
          <w:tcPr>
            <w:tcW w:w="1800" w:type="dxa"/>
            <w:gridSpan w:val="2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Лада 217230 (индивидуальная)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72076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800" w:type="dxa"/>
            <w:gridSpan w:val="2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72076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  <w:vMerge w:val="restart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37,6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0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72076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720764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720764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Мототранспортное средство  - мотоцикл ИЖ 7-108-010 (индивидуальная)</w:t>
            </w:r>
          </w:p>
        </w:tc>
      </w:tr>
      <w:tr w:rsidR="00305C75" w:rsidRPr="00607B10">
        <w:trPr>
          <w:trHeight w:val="88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72076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43,7</w:t>
            </w:r>
          </w:p>
        </w:tc>
        <w:tc>
          <w:tcPr>
            <w:tcW w:w="1800" w:type="dxa"/>
            <w:gridSpan w:val="2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8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90828,43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37,6</w:t>
            </w:r>
          </w:p>
        </w:tc>
        <w:tc>
          <w:tcPr>
            <w:tcW w:w="1800" w:type="dxa"/>
            <w:gridSpan w:val="2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20764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37,6</w:t>
            </w:r>
          </w:p>
        </w:tc>
        <w:tc>
          <w:tcPr>
            <w:tcW w:w="1800" w:type="dxa"/>
            <w:gridSpan w:val="2"/>
          </w:tcPr>
          <w:p w:rsidR="00305C75" w:rsidRDefault="00305C75" w:rsidP="0072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5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C8289C" w:rsidRDefault="00305C75" w:rsidP="002664BE">
            <w:pPr>
              <w:rPr>
                <w:color w:val="000000"/>
              </w:rPr>
            </w:pPr>
            <w:r w:rsidRPr="00C8289C">
              <w:rPr>
                <w:color w:val="000000"/>
              </w:rPr>
              <w:t>Иконников С.Г.</w:t>
            </w:r>
          </w:p>
          <w:p w:rsidR="00305C75" w:rsidRPr="00C8289C" w:rsidRDefault="00305C75" w:rsidP="002664B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Pr="00C8289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Pr="00C8289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401018,08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долевая)</w:t>
            </w:r>
          </w:p>
          <w:p w:rsidR="00305C75" w:rsidRPr="00C8289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C8289C" w:rsidRDefault="00305C75" w:rsidP="002664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00" w:type="dxa"/>
            <w:gridSpan w:val="2"/>
          </w:tcPr>
          <w:p w:rsidR="00305C75" w:rsidRPr="00C8289C" w:rsidRDefault="00305C75" w:rsidP="002664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C8289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99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C8289C" w:rsidRDefault="00305C75" w:rsidP="002664B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2664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800" w:type="dxa"/>
            <w:gridSpan w:val="2"/>
          </w:tcPr>
          <w:p w:rsidR="00305C75" w:rsidRDefault="00305C75" w:rsidP="002664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C8289C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3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8289C" w:rsidRDefault="00305C75" w:rsidP="002664BE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  <w:p w:rsidR="00305C75" w:rsidRPr="00C8289C" w:rsidRDefault="00305C75" w:rsidP="002664B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</w:tcPr>
          <w:p w:rsidR="00305C75" w:rsidRPr="00C8289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C8289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4800,00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C8289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C8289C" w:rsidRDefault="00305C75" w:rsidP="002664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800" w:type="dxa"/>
            <w:gridSpan w:val="2"/>
          </w:tcPr>
          <w:p w:rsidR="00305C75" w:rsidRPr="00C8289C" w:rsidRDefault="00305C75" w:rsidP="002664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8289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9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8289C" w:rsidRDefault="00305C75" w:rsidP="002664BE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  <w:p w:rsidR="00305C75" w:rsidRPr="00C8289C" w:rsidRDefault="00305C75" w:rsidP="002664BE">
            <w:pPr>
              <w:rPr>
                <w:color w:val="000000"/>
              </w:rPr>
            </w:pPr>
          </w:p>
          <w:p w:rsidR="00305C75" w:rsidRPr="00C8289C" w:rsidRDefault="00305C75" w:rsidP="002664B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</w:tcPr>
          <w:p w:rsidR="00305C75" w:rsidRPr="00C8289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C8289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800" w:type="dxa"/>
            <w:gridSpan w:val="2"/>
          </w:tcPr>
          <w:p w:rsidR="00305C75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8289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18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8289C" w:rsidRDefault="00305C75" w:rsidP="002664BE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  <w:p w:rsidR="00305C75" w:rsidRDefault="00305C75" w:rsidP="002664BE">
            <w:pPr>
              <w:rPr>
                <w:color w:val="000000"/>
              </w:rPr>
            </w:pPr>
          </w:p>
          <w:p w:rsidR="00305C75" w:rsidRPr="00A0526B" w:rsidRDefault="00305C75" w:rsidP="00A0526B"/>
        </w:tc>
        <w:tc>
          <w:tcPr>
            <w:tcW w:w="2109" w:type="dxa"/>
            <w:gridSpan w:val="2"/>
          </w:tcPr>
          <w:p w:rsidR="00305C75" w:rsidRPr="00C8289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C8289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A0526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800" w:type="dxa"/>
            <w:gridSpan w:val="2"/>
          </w:tcPr>
          <w:p w:rsidR="00305C75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8289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9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2664BE">
            <w:pPr>
              <w:rPr>
                <w:color w:val="000000"/>
              </w:rPr>
            </w:pPr>
            <w:r>
              <w:rPr>
                <w:color w:val="000000"/>
              </w:rPr>
              <w:t>Каледаев А.А.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387608,69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555</w:t>
            </w:r>
          </w:p>
        </w:tc>
        <w:tc>
          <w:tcPr>
            <w:tcW w:w="1800" w:type="dxa"/>
            <w:gridSpan w:val="2"/>
          </w:tcPr>
          <w:p w:rsidR="00305C75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C8289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21013 (индивидуальная)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2664B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  <w:vMerge w:val="restart"/>
          </w:tcPr>
          <w:p w:rsidR="00305C75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33,4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C8289C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07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2664B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A0526B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A0526B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C8289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–Дэу Матиз (индивидуальная)</w:t>
            </w: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664BE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252831,79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E04D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33,4</w:t>
            </w:r>
          </w:p>
        </w:tc>
        <w:tc>
          <w:tcPr>
            <w:tcW w:w="1800" w:type="dxa"/>
            <w:gridSpan w:val="2"/>
          </w:tcPr>
          <w:p w:rsidR="00305C75" w:rsidRDefault="00305C75" w:rsidP="00E04D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664BE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E04D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33,4</w:t>
            </w:r>
          </w:p>
        </w:tc>
        <w:tc>
          <w:tcPr>
            <w:tcW w:w="1800" w:type="dxa"/>
            <w:gridSpan w:val="2"/>
          </w:tcPr>
          <w:p w:rsidR="00305C75" w:rsidRDefault="00305C75" w:rsidP="00E04D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664BE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E04D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33,4</w:t>
            </w:r>
          </w:p>
        </w:tc>
        <w:tc>
          <w:tcPr>
            <w:tcW w:w="1800" w:type="dxa"/>
            <w:gridSpan w:val="2"/>
          </w:tcPr>
          <w:p w:rsidR="00305C75" w:rsidRDefault="00305C75" w:rsidP="00E04D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67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486BEC">
            <w:pPr>
              <w:jc w:val="center"/>
            </w:pPr>
            <w:r w:rsidRPr="00D13AC5">
              <w:t xml:space="preserve">Калинин И.П. 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Заместитель начальника части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393598, 40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Жилой дом</w:t>
            </w:r>
          </w:p>
          <w:p w:rsidR="00305C75" w:rsidRPr="00D13AC5" w:rsidRDefault="00305C75" w:rsidP="0055180C">
            <w:pPr>
              <w:jc w:val="center"/>
            </w:pPr>
            <w:r w:rsidRPr="00D13AC5">
              <w:t>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486BEC">
            <w:pPr>
              <w:jc w:val="center"/>
            </w:pPr>
            <w:r w:rsidRPr="00D13AC5">
              <w:t xml:space="preserve">62 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486BEC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Автомобиль легковой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ВАЗ 21140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(индивидуальная)</w:t>
            </w:r>
          </w:p>
        </w:tc>
      </w:tr>
      <w:tr w:rsidR="00305C75" w:rsidRPr="00E16680">
        <w:trPr>
          <w:trHeight w:val="91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6A11A2" w:rsidRDefault="00305C75" w:rsidP="000F118D">
            <w:pPr>
              <w:rPr>
                <w:color w:val="000000"/>
              </w:rPr>
            </w:pPr>
            <w:r w:rsidRPr="006A11A2">
              <w:rPr>
                <w:color w:val="000000"/>
              </w:rPr>
              <w:t>Каюмов Ю.Н.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6A11A2" w:rsidRDefault="00305C75" w:rsidP="0055180C">
            <w:pPr>
              <w:jc w:val="center"/>
              <w:rPr>
                <w:color w:val="000000"/>
              </w:rPr>
            </w:pPr>
            <w:r w:rsidRPr="006A11A2"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Pr="006A11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412665,44</w:t>
            </w:r>
          </w:p>
        </w:tc>
        <w:tc>
          <w:tcPr>
            <w:tcW w:w="2880" w:type="dxa"/>
            <w:gridSpan w:val="3"/>
          </w:tcPr>
          <w:p w:rsidR="00305C75" w:rsidRPr="006A11A2" w:rsidRDefault="00305C75" w:rsidP="0055180C">
            <w:pPr>
              <w:jc w:val="center"/>
              <w:rPr>
                <w:color w:val="000000"/>
              </w:rPr>
            </w:pPr>
            <w:r w:rsidRPr="006A11A2">
              <w:rPr>
                <w:color w:val="000000"/>
              </w:rPr>
              <w:t>Квартира</w:t>
            </w:r>
          </w:p>
          <w:p w:rsidR="00305C75" w:rsidRPr="006A11A2" w:rsidRDefault="00305C75" w:rsidP="0055180C">
            <w:pPr>
              <w:jc w:val="center"/>
              <w:rPr>
                <w:color w:val="000000"/>
              </w:rPr>
            </w:pPr>
            <w:r w:rsidRPr="006A11A2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6A11A2" w:rsidRDefault="00305C75" w:rsidP="00E16680">
            <w:pPr>
              <w:jc w:val="center"/>
              <w:rPr>
                <w:color w:val="000000"/>
              </w:rPr>
            </w:pPr>
            <w:r w:rsidRPr="006A11A2">
              <w:rPr>
                <w:color w:val="000000"/>
              </w:rPr>
              <w:t>3</w:t>
            </w:r>
            <w:r>
              <w:rPr>
                <w:color w:val="000000"/>
              </w:rPr>
              <w:t>2</w:t>
            </w:r>
          </w:p>
        </w:tc>
        <w:tc>
          <w:tcPr>
            <w:tcW w:w="1800" w:type="dxa"/>
            <w:gridSpan w:val="2"/>
          </w:tcPr>
          <w:p w:rsidR="00305C75" w:rsidRPr="006A11A2" w:rsidRDefault="00305C75" w:rsidP="00E16680">
            <w:pPr>
              <w:jc w:val="center"/>
              <w:rPr>
                <w:color w:val="000000"/>
              </w:rPr>
            </w:pPr>
            <w:r w:rsidRPr="006A11A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6A11A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19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6A11A2" w:rsidRDefault="00305C75" w:rsidP="000F118D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6A11A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457FB8" w:rsidRDefault="00305C75" w:rsidP="0055180C">
            <w:pPr>
              <w:jc w:val="center"/>
              <w:rPr>
                <w:color w:val="000000"/>
              </w:rPr>
            </w:pPr>
            <w:r w:rsidRPr="00457FB8">
              <w:rPr>
                <w:color w:val="000000"/>
              </w:rPr>
              <w:t>Квартира</w:t>
            </w:r>
          </w:p>
          <w:p w:rsidR="00305C75" w:rsidRPr="00457FB8" w:rsidRDefault="00305C75" w:rsidP="0055180C">
            <w:pPr>
              <w:jc w:val="center"/>
              <w:rPr>
                <w:color w:val="000000"/>
              </w:rPr>
            </w:pPr>
            <w:r w:rsidRPr="00457FB8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457FB8" w:rsidRDefault="00305C75" w:rsidP="00B5719A">
            <w:pPr>
              <w:jc w:val="center"/>
              <w:rPr>
                <w:color w:val="000000"/>
              </w:rPr>
            </w:pPr>
            <w:r w:rsidRPr="00457FB8">
              <w:rPr>
                <w:color w:val="000000"/>
              </w:rPr>
              <w:t>65</w:t>
            </w:r>
          </w:p>
        </w:tc>
        <w:tc>
          <w:tcPr>
            <w:tcW w:w="1800" w:type="dxa"/>
            <w:gridSpan w:val="2"/>
          </w:tcPr>
          <w:p w:rsidR="00305C75" w:rsidRPr="00457FB8" w:rsidRDefault="00305C75" w:rsidP="00B5719A">
            <w:pPr>
              <w:jc w:val="center"/>
              <w:rPr>
                <w:color w:val="000000"/>
              </w:rPr>
            </w:pPr>
            <w:r w:rsidRPr="00457FB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6A11A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A11A2" w:rsidRDefault="00305C75" w:rsidP="000F118D">
            <w:pPr>
              <w:rPr>
                <w:color w:val="000000"/>
              </w:rPr>
            </w:pPr>
            <w:r w:rsidRPr="006A11A2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6A11A2" w:rsidRDefault="00305C75" w:rsidP="0055180C">
            <w:pPr>
              <w:jc w:val="center"/>
              <w:rPr>
                <w:color w:val="000000"/>
              </w:rPr>
            </w:pPr>
            <w:r w:rsidRPr="006A11A2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6A11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229093,00</w:t>
            </w:r>
          </w:p>
        </w:tc>
        <w:tc>
          <w:tcPr>
            <w:tcW w:w="2880" w:type="dxa"/>
            <w:gridSpan w:val="3"/>
          </w:tcPr>
          <w:p w:rsidR="00305C75" w:rsidRPr="00457FB8" w:rsidRDefault="00305C75" w:rsidP="0055180C">
            <w:pPr>
              <w:jc w:val="center"/>
              <w:rPr>
                <w:color w:val="000000"/>
              </w:rPr>
            </w:pPr>
            <w:r w:rsidRPr="00457FB8">
              <w:rPr>
                <w:color w:val="000000"/>
              </w:rPr>
              <w:t>Квартира</w:t>
            </w:r>
          </w:p>
          <w:p w:rsidR="00305C75" w:rsidRPr="00457FB8" w:rsidRDefault="00305C75" w:rsidP="0055180C">
            <w:pPr>
              <w:jc w:val="center"/>
              <w:rPr>
                <w:color w:val="000000"/>
              </w:rPr>
            </w:pPr>
            <w:r w:rsidRPr="00457FB8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457FB8" w:rsidRDefault="00305C75" w:rsidP="00E16680">
            <w:pPr>
              <w:jc w:val="center"/>
              <w:rPr>
                <w:color w:val="000000"/>
              </w:rPr>
            </w:pPr>
            <w:r w:rsidRPr="00457FB8">
              <w:rPr>
                <w:color w:val="000000"/>
              </w:rPr>
              <w:t>65</w:t>
            </w:r>
          </w:p>
        </w:tc>
        <w:tc>
          <w:tcPr>
            <w:tcW w:w="1800" w:type="dxa"/>
            <w:gridSpan w:val="2"/>
          </w:tcPr>
          <w:p w:rsidR="00305C75" w:rsidRPr="00457FB8" w:rsidRDefault="00305C75" w:rsidP="00E16680">
            <w:pPr>
              <w:jc w:val="center"/>
              <w:rPr>
                <w:color w:val="000000"/>
              </w:rPr>
            </w:pPr>
            <w:r w:rsidRPr="00457FB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A11A2" w:rsidRDefault="00305C75" w:rsidP="00C16817">
            <w:pPr>
              <w:jc w:val="center"/>
              <w:rPr>
                <w:color w:val="000000"/>
              </w:rPr>
            </w:pPr>
            <w:r w:rsidRPr="006A11A2">
              <w:rPr>
                <w:color w:val="000000"/>
              </w:rPr>
              <w:t>Автомобиль легковой – ВАЗ 21140</w:t>
            </w:r>
          </w:p>
          <w:p w:rsidR="00305C75" w:rsidRPr="006A11A2" w:rsidRDefault="00305C75" w:rsidP="00C16817">
            <w:pPr>
              <w:jc w:val="center"/>
              <w:rPr>
                <w:color w:val="000000"/>
              </w:rPr>
            </w:pPr>
            <w:r w:rsidRPr="006A11A2">
              <w:rPr>
                <w:color w:val="000000"/>
              </w:rPr>
              <w:t>(индивидуальная)</w:t>
            </w:r>
          </w:p>
        </w:tc>
      </w:tr>
      <w:tr w:rsidR="00305C75" w:rsidRPr="00E1668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A11A2" w:rsidRDefault="00305C75" w:rsidP="000F118D">
            <w:pPr>
              <w:rPr>
                <w:color w:val="000000"/>
              </w:rPr>
            </w:pPr>
            <w:r w:rsidRPr="006A11A2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6A11A2" w:rsidRDefault="00305C75" w:rsidP="0055180C">
            <w:pPr>
              <w:jc w:val="center"/>
              <w:rPr>
                <w:color w:val="000000"/>
              </w:rPr>
            </w:pPr>
            <w:r w:rsidRPr="006A11A2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6A11A2" w:rsidRDefault="00305C75" w:rsidP="0055180C">
            <w:pPr>
              <w:jc w:val="center"/>
              <w:rPr>
                <w:color w:val="000000"/>
              </w:rPr>
            </w:pPr>
            <w:r w:rsidRPr="006A11A2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457FB8" w:rsidRDefault="00305C75" w:rsidP="0055180C">
            <w:pPr>
              <w:jc w:val="center"/>
              <w:rPr>
                <w:color w:val="000000"/>
              </w:rPr>
            </w:pPr>
            <w:r w:rsidRPr="00457FB8">
              <w:rPr>
                <w:color w:val="000000"/>
              </w:rPr>
              <w:t>Квартира</w:t>
            </w:r>
          </w:p>
          <w:p w:rsidR="00305C75" w:rsidRPr="00457FB8" w:rsidRDefault="00305C75" w:rsidP="0055180C">
            <w:pPr>
              <w:jc w:val="center"/>
              <w:rPr>
                <w:color w:val="000000"/>
              </w:rPr>
            </w:pPr>
            <w:r w:rsidRPr="00457FB8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457FB8" w:rsidRDefault="00305C75" w:rsidP="00E16680">
            <w:pPr>
              <w:jc w:val="center"/>
              <w:rPr>
                <w:color w:val="000000"/>
              </w:rPr>
            </w:pPr>
            <w:r w:rsidRPr="00457FB8">
              <w:rPr>
                <w:color w:val="000000"/>
              </w:rPr>
              <w:t>65</w:t>
            </w:r>
          </w:p>
        </w:tc>
        <w:tc>
          <w:tcPr>
            <w:tcW w:w="1800" w:type="dxa"/>
            <w:gridSpan w:val="2"/>
          </w:tcPr>
          <w:p w:rsidR="00305C75" w:rsidRPr="00457FB8" w:rsidRDefault="00305C75" w:rsidP="00E16680">
            <w:pPr>
              <w:jc w:val="center"/>
              <w:rPr>
                <w:color w:val="000000"/>
              </w:rPr>
            </w:pPr>
            <w:r w:rsidRPr="00457FB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A11A2" w:rsidRDefault="00305C75" w:rsidP="00C16817">
            <w:pPr>
              <w:jc w:val="center"/>
              <w:rPr>
                <w:color w:val="000000"/>
              </w:rPr>
            </w:pPr>
            <w:r w:rsidRPr="006A11A2"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77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A11A2" w:rsidRDefault="00305C75" w:rsidP="000F118D">
            <w:pPr>
              <w:rPr>
                <w:color w:val="000000"/>
              </w:rPr>
            </w:pPr>
            <w:r>
              <w:rPr>
                <w:color w:val="000000"/>
              </w:rPr>
              <w:t>Кесарев А.В.</w:t>
            </w:r>
          </w:p>
        </w:tc>
        <w:tc>
          <w:tcPr>
            <w:tcW w:w="2109" w:type="dxa"/>
            <w:gridSpan w:val="2"/>
          </w:tcPr>
          <w:p w:rsidR="00305C75" w:rsidRPr="006A11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Pr="006A11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282850,81</w:t>
            </w:r>
          </w:p>
        </w:tc>
        <w:tc>
          <w:tcPr>
            <w:tcW w:w="2880" w:type="dxa"/>
            <w:gridSpan w:val="3"/>
          </w:tcPr>
          <w:p w:rsidR="00305C75" w:rsidRPr="00457FB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457FB8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800" w:type="dxa"/>
            <w:gridSpan w:val="2"/>
          </w:tcPr>
          <w:p w:rsidR="00305C75" w:rsidRPr="00457FB8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A11A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0F118D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88604,39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45,3</w:t>
            </w:r>
          </w:p>
        </w:tc>
        <w:tc>
          <w:tcPr>
            <w:tcW w:w="1800" w:type="dxa"/>
            <w:gridSpan w:val="2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A11A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13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0F118D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45,3</w:t>
            </w:r>
          </w:p>
        </w:tc>
        <w:tc>
          <w:tcPr>
            <w:tcW w:w="1800" w:type="dxa"/>
            <w:gridSpan w:val="2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A11A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55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0F118D">
            <w:pPr>
              <w:rPr>
                <w:color w:val="000000"/>
              </w:rPr>
            </w:pPr>
            <w:r>
              <w:rPr>
                <w:color w:val="000000"/>
              </w:rPr>
              <w:t>Кисеев А.Л.</w:t>
            </w:r>
          </w:p>
          <w:p w:rsidR="00305C75" w:rsidRDefault="00305C75" w:rsidP="000F118D">
            <w:pPr>
              <w:rPr>
                <w:color w:val="000000"/>
              </w:rPr>
            </w:pPr>
          </w:p>
          <w:p w:rsidR="00305C75" w:rsidRDefault="00305C75" w:rsidP="000F118D">
            <w:pPr>
              <w:rPr>
                <w:color w:val="000000"/>
              </w:rPr>
            </w:pPr>
          </w:p>
          <w:p w:rsidR="00305C75" w:rsidRDefault="00305C75" w:rsidP="000F118D">
            <w:pPr>
              <w:rPr>
                <w:color w:val="000000"/>
              </w:rPr>
            </w:pPr>
          </w:p>
          <w:p w:rsidR="00305C75" w:rsidRDefault="00305C75" w:rsidP="000F118D">
            <w:pPr>
              <w:rPr>
                <w:color w:val="000000"/>
              </w:rPr>
            </w:pPr>
          </w:p>
          <w:p w:rsidR="00305C75" w:rsidRPr="006A11A2" w:rsidRDefault="00305C75" w:rsidP="000F118D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6A11A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411713,73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6A11A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6A11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C500CA" w:rsidRDefault="00305C75" w:rsidP="00E16680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23,3</w:t>
            </w:r>
          </w:p>
        </w:tc>
        <w:tc>
          <w:tcPr>
            <w:tcW w:w="1800" w:type="dxa"/>
            <w:gridSpan w:val="2"/>
          </w:tcPr>
          <w:p w:rsidR="00305C75" w:rsidRPr="006A11A2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Лада 111740 (индивидуальная)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Pr="006A11A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0F118D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Гаражный бокс (индивидуальная)</w:t>
            </w:r>
          </w:p>
        </w:tc>
        <w:tc>
          <w:tcPr>
            <w:tcW w:w="1080" w:type="dxa"/>
          </w:tcPr>
          <w:p w:rsidR="00305C75" w:rsidRPr="00C500CA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23,3</w:t>
            </w:r>
          </w:p>
        </w:tc>
        <w:tc>
          <w:tcPr>
            <w:tcW w:w="1800" w:type="dxa"/>
            <w:gridSpan w:val="2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6A11A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89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0F118D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61,7</w:t>
            </w:r>
          </w:p>
        </w:tc>
        <w:tc>
          <w:tcPr>
            <w:tcW w:w="1800" w:type="dxa"/>
            <w:gridSpan w:val="2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6A11A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67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0F118D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223401,01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800" w:type="dxa"/>
            <w:gridSpan w:val="2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6A11A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40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0F118D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61,7</w:t>
            </w:r>
          </w:p>
        </w:tc>
        <w:tc>
          <w:tcPr>
            <w:tcW w:w="1800" w:type="dxa"/>
            <w:gridSpan w:val="2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6A11A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54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0F118D">
            <w:pPr>
              <w:rPr>
                <w:color w:val="000000"/>
              </w:rPr>
            </w:pPr>
            <w:r>
              <w:rPr>
                <w:color w:val="000000"/>
              </w:rPr>
              <w:t>Клепиков И.В.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570708,20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45,4</w:t>
            </w:r>
          </w:p>
        </w:tc>
        <w:tc>
          <w:tcPr>
            <w:tcW w:w="1800" w:type="dxa"/>
            <w:gridSpan w:val="2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E16680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6A11A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0F118D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58,2</w:t>
            </w:r>
          </w:p>
        </w:tc>
        <w:tc>
          <w:tcPr>
            <w:tcW w:w="1800" w:type="dxa"/>
            <w:gridSpan w:val="2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6A11A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0F118D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9153,80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7473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58,2</w:t>
            </w:r>
          </w:p>
        </w:tc>
        <w:tc>
          <w:tcPr>
            <w:tcW w:w="1800" w:type="dxa"/>
            <w:gridSpan w:val="2"/>
          </w:tcPr>
          <w:p w:rsidR="00305C75" w:rsidRDefault="00305C75" w:rsidP="007473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A11A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53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0F118D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7473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58,2</w:t>
            </w:r>
          </w:p>
        </w:tc>
        <w:tc>
          <w:tcPr>
            <w:tcW w:w="1800" w:type="dxa"/>
            <w:gridSpan w:val="2"/>
          </w:tcPr>
          <w:p w:rsidR="00305C75" w:rsidRDefault="00305C75" w:rsidP="007473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A11A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58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0F118D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7473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58,2</w:t>
            </w:r>
          </w:p>
        </w:tc>
        <w:tc>
          <w:tcPr>
            <w:tcW w:w="1800" w:type="dxa"/>
            <w:gridSpan w:val="2"/>
          </w:tcPr>
          <w:p w:rsidR="00305C75" w:rsidRDefault="00305C75" w:rsidP="007473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A11A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108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6A11A2" w:rsidRDefault="00305C75" w:rsidP="000F118D">
            <w:pPr>
              <w:rPr>
                <w:color w:val="000000"/>
              </w:rPr>
            </w:pPr>
            <w:r>
              <w:rPr>
                <w:color w:val="000000"/>
              </w:rPr>
              <w:t>Кобзарев В.М.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6A11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Pr="006A11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488583,21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6A11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CC7B84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800" w:type="dxa"/>
            <w:gridSpan w:val="2"/>
          </w:tcPr>
          <w:p w:rsidR="00305C75" w:rsidRPr="006A11A2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-</w:t>
            </w:r>
            <w:r>
              <w:rPr>
                <w:color w:val="000000"/>
                <w:lang w:val="en-US"/>
              </w:rPr>
              <w:t>CHERRY-</w:t>
            </w:r>
            <w:r>
              <w:rPr>
                <w:color w:val="000000"/>
              </w:rPr>
              <w:t>Б14</w:t>
            </w:r>
          </w:p>
          <w:p w:rsidR="00305C75" w:rsidRPr="00CC7B8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</w:tr>
      <w:tr w:rsidR="00305C75" w:rsidRPr="00E16680">
        <w:trPr>
          <w:trHeight w:val="55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0F118D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305C75" w:rsidRPr="006A11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(аренда)</w:t>
            </w:r>
          </w:p>
        </w:tc>
        <w:tc>
          <w:tcPr>
            <w:tcW w:w="1080" w:type="dxa"/>
          </w:tcPr>
          <w:p w:rsidR="00305C75" w:rsidRPr="00CC7B84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2291</w:t>
            </w:r>
          </w:p>
        </w:tc>
        <w:tc>
          <w:tcPr>
            <w:tcW w:w="1800" w:type="dxa"/>
            <w:gridSpan w:val="2"/>
          </w:tcPr>
          <w:p w:rsidR="00305C75" w:rsidRPr="006A11A2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- ВАЗ 21074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</w:tr>
      <w:tr w:rsidR="00305C75" w:rsidRPr="00E16680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0F118D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6A11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145703,19</w:t>
            </w:r>
          </w:p>
        </w:tc>
        <w:tc>
          <w:tcPr>
            <w:tcW w:w="2880" w:type="dxa"/>
            <w:gridSpan w:val="3"/>
          </w:tcPr>
          <w:p w:rsidR="00305C75" w:rsidRPr="006A11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CC7B84" w:rsidRDefault="00305C75" w:rsidP="00CC7B84">
            <w:pPr>
              <w:jc w:val="center"/>
              <w:rPr>
                <w:color w:val="000000"/>
              </w:rPr>
            </w:pPr>
            <w:r w:rsidRPr="00CC7B84">
              <w:rPr>
                <w:color w:val="000000"/>
              </w:rPr>
              <w:t>59</w:t>
            </w:r>
          </w:p>
        </w:tc>
        <w:tc>
          <w:tcPr>
            <w:tcW w:w="1800" w:type="dxa"/>
            <w:gridSpan w:val="2"/>
          </w:tcPr>
          <w:p w:rsidR="00305C75" w:rsidRPr="006A11A2" w:rsidRDefault="00305C75" w:rsidP="00CC7B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A11A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63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0F118D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6A11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CC7B84" w:rsidRDefault="00305C75" w:rsidP="00CC7B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800" w:type="dxa"/>
            <w:gridSpan w:val="2"/>
          </w:tcPr>
          <w:p w:rsidR="00305C75" w:rsidRPr="006A11A2" w:rsidRDefault="00305C75" w:rsidP="00CC7B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A11A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17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0F118D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6A11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CC7B84" w:rsidRDefault="00305C75" w:rsidP="001338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800" w:type="dxa"/>
            <w:gridSpan w:val="2"/>
          </w:tcPr>
          <w:p w:rsidR="00305C75" w:rsidRPr="006A11A2" w:rsidRDefault="00305C75" w:rsidP="001338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A11A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57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0F118D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6A11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CC7B84" w:rsidRDefault="00305C75" w:rsidP="001338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800" w:type="dxa"/>
            <w:gridSpan w:val="2"/>
          </w:tcPr>
          <w:p w:rsidR="00305C75" w:rsidRPr="006A11A2" w:rsidRDefault="00305C75" w:rsidP="001338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A11A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0F118D">
            <w:pPr>
              <w:rPr>
                <w:color w:val="000000"/>
              </w:rPr>
            </w:pPr>
            <w:r w:rsidRPr="00FA19DC">
              <w:rPr>
                <w:color w:val="000000"/>
              </w:rPr>
              <w:t>Колобов В.В.</w:t>
            </w:r>
          </w:p>
          <w:p w:rsidR="00305C75" w:rsidRDefault="00305C75" w:rsidP="000F118D">
            <w:pPr>
              <w:rPr>
                <w:color w:val="000000"/>
              </w:rPr>
            </w:pPr>
          </w:p>
          <w:p w:rsidR="00305C75" w:rsidRDefault="00305C75" w:rsidP="000F118D">
            <w:pPr>
              <w:rPr>
                <w:color w:val="000000"/>
              </w:rPr>
            </w:pPr>
          </w:p>
          <w:p w:rsidR="00305C75" w:rsidRDefault="00305C75" w:rsidP="000F118D">
            <w:pPr>
              <w:rPr>
                <w:color w:val="000000"/>
              </w:rPr>
            </w:pPr>
          </w:p>
          <w:p w:rsidR="00305C75" w:rsidRPr="00FA19DC" w:rsidRDefault="00305C75" w:rsidP="000F118D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 w:rsidRPr="00FA19DC">
              <w:rPr>
                <w:color w:val="000000"/>
              </w:rPr>
              <w:t>Заместитель начальника части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FA19D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 w:rsidRPr="00FA19DC">
              <w:rPr>
                <w:color w:val="000000"/>
              </w:rPr>
              <w:t>419294,34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FA19D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FA19DC" w:rsidRDefault="00305C75" w:rsidP="0055180C">
            <w:pPr>
              <w:jc w:val="center"/>
              <w:rPr>
                <w:color w:val="000000"/>
              </w:rPr>
            </w:pPr>
            <w:r w:rsidRPr="00FA19DC">
              <w:rPr>
                <w:color w:val="000000"/>
              </w:rPr>
              <w:t>Земельный участок приусадебный</w:t>
            </w:r>
          </w:p>
          <w:p w:rsidR="00305C75" w:rsidRPr="00FA19DC" w:rsidRDefault="00305C75" w:rsidP="0055180C">
            <w:pPr>
              <w:jc w:val="center"/>
              <w:rPr>
                <w:color w:val="000000"/>
              </w:rPr>
            </w:pPr>
            <w:r w:rsidRPr="00FA19DC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FA19DC" w:rsidRDefault="00305C75" w:rsidP="00E16680">
            <w:pPr>
              <w:jc w:val="center"/>
              <w:rPr>
                <w:color w:val="000000"/>
              </w:rPr>
            </w:pPr>
            <w:r w:rsidRPr="00FA19DC">
              <w:rPr>
                <w:color w:val="000000"/>
              </w:rPr>
              <w:t>850</w:t>
            </w:r>
            <w:r>
              <w:rPr>
                <w:color w:val="000000"/>
              </w:rPr>
              <w:t>,</w:t>
            </w:r>
            <w:r w:rsidRPr="00FA19DC">
              <w:rPr>
                <w:color w:val="000000"/>
              </w:rPr>
              <w:t>0</w:t>
            </w:r>
          </w:p>
        </w:tc>
        <w:tc>
          <w:tcPr>
            <w:tcW w:w="1800" w:type="dxa"/>
            <w:gridSpan w:val="2"/>
          </w:tcPr>
          <w:p w:rsidR="00305C75" w:rsidRPr="00FA19DC" w:rsidRDefault="00305C75" w:rsidP="00E16680">
            <w:pPr>
              <w:jc w:val="center"/>
              <w:rPr>
                <w:color w:val="000000"/>
              </w:rPr>
            </w:pPr>
            <w:r w:rsidRPr="00FA19DC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 w:rsidRPr="00FA19DC">
              <w:rPr>
                <w:color w:val="000000"/>
              </w:rPr>
              <w:t>-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Pr="00FA19DC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FA19DC" w:rsidRDefault="00305C75" w:rsidP="000F118D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FA19D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FA19D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FA19DC" w:rsidRDefault="00305C75" w:rsidP="0055180C">
            <w:pPr>
              <w:jc w:val="center"/>
              <w:rPr>
                <w:color w:val="000000"/>
              </w:rPr>
            </w:pPr>
            <w:r w:rsidRPr="00FA19DC">
              <w:rPr>
                <w:color w:val="000000"/>
              </w:rPr>
              <w:t>Жилой дом</w:t>
            </w:r>
          </w:p>
          <w:p w:rsidR="00305C75" w:rsidRPr="00FA19DC" w:rsidRDefault="00305C75" w:rsidP="0055180C">
            <w:pPr>
              <w:jc w:val="center"/>
              <w:rPr>
                <w:color w:val="000000"/>
              </w:rPr>
            </w:pPr>
            <w:r w:rsidRPr="00FA19DC">
              <w:rPr>
                <w:color w:val="000000"/>
              </w:rPr>
              <w:t>(индивидуальный)</w:t>
            </w:r>
          </w:p>
        </w:tc>
        <w:tc>
          <w:tcPr>
            <w:tcW w:w="1080" w:type="dxa"/>
          </w:tcPr>
          <w:p w:rsidR="00305C75" w:rsidRPr="00FA19DC" w:rsidRDefault="00305C75" w:rsidP="00E16680">
            <w:pPr>
              <w:jc w:val="center"/>
              <w:rPr>
                <w:color w:val="000000"/>
              </w:rPr>
            </w:pPr>
            <w:r w:rsidRPr="00FA19DC">
              <w:rPr>
                <w:color w:val="000000"/>
              </w:rPr>
              <w:t>36</w:t>
            </w:r>
          </w:p>
        </w:tc>
        <w:tc>
          <w:tcPr>
            <w:tcW w:w="1800" w:type="dxa"/>
            <w:gridSpan w:val="2"/>
          </w:tcPr>
          <w:p w:rsidR="00305C75" w:rsidRPr="00FA19DC" w:rsidRDefault="00305C75" w:rsidP="00E16680">
            <w:pPr>
              <w:jc w:val="center"/>
              <w:rPr>
                <w:color w:val="000000"/>
              </w:rPr>
            </w:pPr>
            <w:r w:rsidRPr="00FA19DC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FA19DC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FA19DC" w:rsidRDefault="00305C75" w:rsidP="000F118D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FA19D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FA19D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5D26CB" w:rsidRDefault="00305C75" w:rsidP="0055180C">
            <w:pPr>
              <w:jc w:val="center"/>
              <w:rPr>
                <w:color w:val="000000"/>
              </w:rPr>
            </w:pPr>
            <w:r w:rsidRPr="005D26CB">
              <w:rPr>
                <w:color w:val="000000"/>
              </w:rPr>
              <w:t>Гараж</w:t>
            </w:r>
          </w:p>
          <w:p w:rsidR="00305C75" w:rsidRPr="005D26CB" w:rsidRDefault="00305C75" w:rsidP="0055180C">
            <w:pPr>
              <w:jc w:val="center"/>
              <w:rPr>
                <w:color w:val="000000"/>
              </w:rPr>
            </w:pPr>
            <w:r w:rsidRPr="005D26CB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5D26CB" w:rsidRDefault="00305C75" w:rsidP="00E16680">
            <w:pPr>
              <w:jc w:val="center"/>
              <w:rPr>
                <w:color w:val="000000"/>
              </w:rPr>
            </w:pPr>
            <w:r w:rsidRPr="005D26CB">
              <w:rPr>
                <w:color w:val="000000"/>
              </w:rPr>
              <w:t>30</w:t>
            </w:r>
          </w:p>
        </w:tc>
        <w:tc>
          <w:tcPr>
            <w:tcW w:w="1800" w:type="dxa"/>
            <w:gridSpan w:val="2"/>
          </w:tcPr>
          <w:p w:rsidR="00305C75" w:rsidRPr="005D26CB" w:rsidRDefault="00305C75" w:rsidP="00E16680">
            <w:pPr>
              <w:jc w:val="center"/>
              <w:rPr>
                <w:color w:val="000000"/>
              </w:rPr>
            </w:pPr>
            <w:r w:rsidRPr="005D26C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FA19DC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57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FA19DC" w:rsidRDefault="00305C75" w:rsidP="000F118D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FA19D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FA19D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5D26CB" w:rsidRDefault="00305C75" w:rsidP="0055180C">
            <w:pPr>
              <w:jc w:val="center"/>
              <w:rPr>
                <w:color w:val="000000"/>
              </w:rPr>
            </w:pPr>
            <w:r w:rsidRPr="005D26CB">
              <w:rPr>
                <w:color w:val="000000"/>
              </w:rPr>
              <w:t>Баня</w:t>
            </w:r>
          </w:p>
          <w:p w:rsidR="00305C75" w:rsidRPr="005D26CB" w:rsidRDefault="00305C75" w:rsidP="0055180C">
            <w:pPr>
              <w:jc w:val="center"/>
              <w:rPr>
                <w:color w:val="000000"/>
              </w:rPr>
            </w:pPr>
            <w:r w:rsidRPr="005D26CB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5D26CB" w:rsidRDefault="00305C75" w:rsidP="00E16680">
            <w:pPr>
              <w:jc w:val="center"/>
              <w:rPr>
                <w:color w:val="000000"/>
              </w:rPr>
            </w:pPr>
            <w:r w:rsidRPr="005D26CB">
              <w:rPr>
                <w:color w:val="000000"/>
              </w:rPr>
              <w:t>56</w:t>
            </w:r>
          </w:p>
        </w:tc>
        <w:tc>
          <w:tcPr>
            <w:tcW w:w="1800" w:type="dxa"/>
            <w:gridSpan w:val="2"/>
          </w:tcPr>
          <w:p w:rsidR="00305C75" w:rsidRPr="005D26CB" w:rsidRDefault="00305C75" w:rsidP="00E16680">
            <w:pPr>
              <w:jc w:val="center"/>
              <w:rPr>
                <w:color w:val="000000"/>
              </w:rPr>
            </w:pPr>
            <w:r w:rsidRPr="005D26C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FA19DC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81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FA19DC" w:rsidRDefault="00305C75" w:rsidP="000F118D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FA19D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FA19D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1D03E5" w:rsidRDefault="00305C75" w:rsidP="0055180C">
            <w:pPr>
              <w:jc w:val="center"/>
              <w:rPr>
                <w:color w:val="000000"/>
              </w:rPr>
            </w:pPr>
            <w:r w:rsidRPr="001D03E5">
              <w:rPr>
                <w:color w:val="000000"/>
              </w:rPr>
              <w:t>Квартира</w:t>
            </w:r>
          </w:p>
          <w:p w:rsidR="00305C75" w:rsidRPr="001D03E5" w:rsidRDefault="00305C75" w:rsidP="0055180C">
            <w:pPr>
              <w:jc w:val="center"/>
              <w:rPr>
                <w:color w:val="000000"/>
              </w:rPr>
            </w:pPr>
            <w:r w:rsidRPr="001D03E5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1D03E5" w:rsidRDefault="00305C75" w:rsidP="00E16680">
            <w:pPr>
              <w:jc w:val="center"/>
              <w:rPr>
                <w:color w:val="000000"/>
              </w:rPr>
            </w:pPr>
            <w:r w:rsidRPr="001D03E5">
              <w:rPr>
                <w:color w:val="000000"/>
              </w:rPr>
              <w:t>27,8</w:t>
            </w:r>
          </w:p>
        </w:tc>
        <w:tc>
          <w:tcPr>
            <w:tcW w:w="1800" w:type="dxa"/>
            <w:gridSpan w:val="2"/>
          </w:tcPr>
          <w:p w:rsidR="00305C75" w:rsidRPr="001D03E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FA19DC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61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0F118D">
            <w:pPr>
              <w:rPr>
                <w:color w:val="000000"/>
              </w:rPr>
            </w:pPr>
            <w:r w:rsidRPr="00FA19DC">
              <w:rPr>
                <w:color w:val="000000"/>
              </w:rPr>
              <w:t>Супруга</w:t>
            </w:r>
          </w:p>
          <w:p w:rsidR="00305C75" w:rsidRDefault="00305C75" w:rsidP="000F118D">
            <w:pPr>
              <w:rPr>
                <w:color w:val="000000"/>
              </w:rPr>
            </w:pPr>
          </w:p>
          <w:p w:rsidR="00305C75" w:rsidRDefault="00305C75" w:rsidP="000F118D">
            <w:pPr>
              <w:rPr>
                <w:color w:val="000000"/>
              </w:rPr>
            </w:pPr>
          </w:p>
          <w:p w:rsidR="00305C75" w:rsidRDefault="00305C75" w:rsidP="000F118D">
            <w:pPr>
              <w:rPr>
                <w:color w:val="000000"/>
              </w:rPr>
            </w:pPr>
          </w:p>
          <w:p w:rsidR="00305C75" w:rsidRDefault="00305C75" w:rsidP="000F118D">
            <w:pPr>
              <w:rPr>
                <w:color w:val="000000"/>
              </w:rPr>
            </w:pPr>
          </w:p>
          <w:p w:rsidR="00305C75" w:rsidRDefault="00305C75" w:rsidP="000F118D">
            <w:pPr>
              <w:rPr>
                <w:color w:val="000000"/>
              </w:rPr>
            </w:pPr>
          </w:p>
          <w:p w:rsidR="00305C75" w:rsidRDefault="00305C75" w:rsidP="000F118D">
            <w:pPr>
              <w:rPr>
                <w:color w:val="000000"/>
              </w:rPr>
            </w:pPr>
          </w:p>
          <w:p w:rsidR="00305C75" w:rsidRDefault="00305C75" w:rsidP="000F118D">
            <w:pPr>
              <w:rPr>
                <w:color w:val="000000"/>
              </w:rPr>
            </w:pPr>
          </w:p>
          <w:p w:rsidR="00305C75" w:rsidRDefault="00305C75" w:rsidP="000F118D">
            <w:pPr>
              <w:rPr>
                <w:color w:val="000000"/>
              </w:rPr>
            </w:pPr>
          </w:p>
          <w:p w:rsidR="00305C75" w:rsidRDefault="00305C75" w:rsidP="000F118D">
            <w:pPr>
              <w:rPr>
                <w:color w:val="000000"/>
              </w:rPr>
            </w:pPr>
          </w:p>
          <w:p w:rsidR="00305C75" w:rsidRDefault="00305C75" w:rsidP="000F118D">
            <w:pPr>
              <w:rPr>
                <w:color w:val="000000"/>
              </w:rPr>
            </w:pPr>
          </w:p>
          <w:p w:rsidR="00305C75" w:rsidRPr="00FA19DC" w:rsidRDefault="00305C75" w:rsidP="000F118D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 w:rsidRPr="00FA19DC">
              <w:rPr>
                <w:color w:val="000000"/>
              </w:rPr>
              <w:t>-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FA19D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576000</w:t>
            </w:r>
            <w:r w:rsidRPr="00FA19DC">
              <w:rPr>
                <w:color w:val="000000"/>
              </w:rPr>
              <w:t>,00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FA19D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5D26CB" w:rsidRDefault="00305C75" w:rsidP="0055180C">
            <w:pPr>
              <w:jc w:val="center"/>
              <w:rPr>
                <w:color w:val="000000"/>
              </w:rPr>
            </w:pPr>
            <w:r w:rsidRPr="005D26CB">
              <w:rPr>
                <w:color w:val="000000"/>
              </w:rPr>
              <w:t>Квартира</w:t>
            </w:r>
          </w:p>
          <w:p w:rsidR="00305C75" w:rsidRPr="005D26CB" w:rsidRDefault="00305C75" w:rsidP="0055180C">
            <w:pPr>
              <w:jc w:val="center"/>
              <w:rPr>
                <w:color w:val="000000"/>
              </w:rPr>
            </w:pPr>
            <w:r w:rsidRPr="005D26CB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5D26CB" w:rsidRDefault="00305C75" w:rsidP="00E16680">
            <w:pPr>
              <w:jc w:val="center"/>
              <w:rPr>
                <w:color w:val="000000"/>
              </w:rPr>
            </w:pPr>
            <w:r w:rsidRPr="005D26CB">
              <w:rPr>
                <w:color w:val="000000"/>
              </w:rPr>
              <w:t>38,2</w:t>
            </w:r>
          </w:p>
        </w:tc>
        <w:tc>
          <w:tcPr>
            <w:tcW w:w="1800" w:type="dxa"/>
            <w:gridSpan w:val="2"/>
          </w:tcPr>
          <w:p w:rsidR="00305C75" w:rsidRPr="005D26CB" w:rsidRDefault="00305C75" w:rsidP="00E16680">
            <w:pPr>
              <w:jc w:val="center"/>
              <w:rPr>
                <w:color w:val="000000"/>
              </w:rPr>
            </w:pPr>
            <w:r w:rsidRPr="005D26C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FA19DC" w:rsidRDefault="00305C75" w:rsidP="00C16817">
            <w:pPr>
              <w:jc w:val="center"/>
              <w:rPr>
                <w:color w:val="000000"/>
              </w:rPr>
            </w:pPr>
            <w:r w:rsidRPr="00FA19DC">
              <w:rPr>
                <w:color w:val="000000"/>
              </w:rPr>
              <w:t>Автомобиль легковой – ТОЙОТА Витц</w:t>
            </w:r>
          </w:p>
          <w:p w:rsidR="00305C75" w:rsidRPr="00FA19DC" w:rsidRDefault="00305C75" w:rsidP="00C16817">
            <w:pPr>
              <w:jc w:val="center"/>
              <w:rPr>
                <w:color w:val="000000"/>
              </w:rPr>
            </w:pPr>
            <w:r w:rsidRPr="00FA19DC">
              <w:rPr>
                <w:color w:val="000000"/>
              </w:rPr>
              <w:t>(индивидуальная)</w:t>
            </w:r>
          </w:p>
        </w:tc>
      </w:tr>
      <w:tr w:rsidR="00305C75" w:rsidRPr="00E16680">
        <w:trPr>
          <w:trHeight w:val="36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FA19DC" w:rsidRDefault="00305C75" w:rsidP="00E16680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FA19D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 w:rsidRPr="001D03E5">
              <w:rPr>
                <w:color w:val="000000"/>
              </w:rPr>
              <w:t>Квартира</w:t>
            </w:r>
          </w:p>
          <w:p w:rsidR="00305C75" w:rsidRPr="001D03E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  <w:vMerge w:val="restart"/>
          </w:tcPr>
          <w:p w:rsidR="00305C75" w:rsidRPr="001D03E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1800" w:type="dxa"/>
            <w:gridSpan w:val="2"/>
            <w:vMerge w:val="restart"/>
          </w:tcPr>
          <w:p w:rsidR="00305C75" w:rsidRPr="001D03E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FA19DC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38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FA19DC" w:rsidRDefault="00305C75" w:rsidP="00E16680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FA19D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FA19D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Pr="00FA19D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Pr="00FA19DC" w:rsidRDefault="00305C75" w:rsidP="00E16680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Pr="00FA19DC" w:rsidRDefault="00305C75" w:rsidP="00E16680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FA19DC" w:rsidRDefault="00305C75" w:rsidP="00C16817">
            <w:pPr>
              <w:jc w:val="center"/>
              <w:rPr>
                <w:color w:val="000000"/>
              </w:rPr>
            </w:pPr>
            <w:r w:rsidRPr="00FA19DC">
              <w:rPr>
                <w:color w:val="000000"/>
              </w:rPr>
              <w:t>Автомобиль легковой – ФОЛЬЦВАГЕН Пассат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 w:rsidRPr="00FA19DC">
              <w:rPr>
                <w:color w:val="000000"/>
              </w:rPr>
              <w:t>(индивидуальная)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Pr="00FA19DC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70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FA19DC" w:rsidRDefault="00305C75" w:rsidP="00E16680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FA19D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FA19D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FA19D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FA19DC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27,8</w:t>
            </w:r>
          </w:p>
        </w:tc>
        <w:tc>
          <w:tcPr>
            <w:tcW w:w="1800" w:type="dxa"/>
            <w:gridSpan w:val="2"/>
          </w:tcPr>
          <w:p w:rsidR="00305C75" w:rsidRPr="00FA19DC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FA19DC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93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FA19DC" w:rsidRDefault="00305C75" w:rsidP="00E16680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FA19D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FA19D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FA19D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FA19DC" w:rsidRDefault="00305C75" w:rsidP="00AB3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64,0</w:t>
            </w:r>
          </w:p>
        </w:tc>
        <w:tc>
          <w:tcPr>
            <w:tcW w:w="1800" w:type="dxa"/>
            <w:gridSpan w:val="2"/>
          </w:tcPr>
          <w:p w:rsidR="00305C75" w:rsidRPr="00FA19DC" w:rsidRDefault="00305C75" w:rsidP="00AB3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FA19DC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107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A19DC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Комаров В.И.</w:t>
            </w:r>
          </w:p>
        </w:tc>
        <w:tc>
          <w:tcPr>
            <w:tcW w:w="2109" w:type="dxa"/>
            <w:gridSpan w:val="2"/>
          </w:tcPr>
          <w:p w:rsidR="00305C75" w:rsidRPr="00FA19D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Pr="00FA19D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335528,11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B3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800" w:type="dxa"/>
            <w:gridSpan w:val="2"/>
          </w:tcPr>
          <w:p w:rsidR="00305C75" w:rsidRDefault="00305C75" w:rsidP="00AB3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AB37C4">
            <w:pPr>
              <w:jc w:val="center"/>
              <w:rPr>
                <w:color w:val="000000"/>
              </w:rPr>
            </w:pPr>
          </w:p>
          <w:p w:rsidR="00305C75" w:rsidRDefault="00305C75" w:rsidP="00AB37C4">
            <w:pPr>
              <w:jc w:val="center"/>
              <w:rPr>
                <w:color w:val="000000"/>
              </w:rPr>
            </w:pPr>
          </w:p>
          <w:p w:rsidR="00305C75" w:rsidRDefault="00305C75" w:rsidP="00AB37C4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FA19D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21074 (индивидуальная)</w:t>
            </w:r>
          </w:p>
        </w:tc>
      </w:tr>
      <w:tr w:rsidR="00305C75" w:rsidRPr="00E16680">
        <w:trPr>
          <w:trHeight w:val="67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174588,65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Default="00305C75" w:rsidP="00AB3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800" w:type="dxa"/>
            <w:gridSpan w:val="2"/>
          </w:tcPr>
          <w:p w:rsidR="00305C75" w:rsidRDefault="00305C75" w:rsidP="00AB3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21124 (индивидуальная)</w:t>
            </w:r>
          </w:p>
        </w:tc>
      </w:tr>
      <w:tr w:rsidR="00305C75" w:rsidRPr="00E16680">
        <w:trPr>
          <w:trHeight w:val="40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E16680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B3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800" w:type="dxa"/>
            <w:gridSpan w:val="2"/>
          </w:tcPr>
          <w:p w:rsidR="00305C75" w:rsidRDefault="00305C75" w:rsidP="00AB3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40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E330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800" w:type="dxa"/>
            <w:gridSpan w:val="2"/>
          </w:tcPr>
          <w:p w:rsidR="00305C75" w:rsidRDefault="00305C75" w:rsidP="00E330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52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Кондрашов В.А.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608682,02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E330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1800" w:type="dxa"/>
            <w:gridSpan w:val="2"/>
          </w:tcPr>
          <w:p w:rsidR="00305C75" w:rsidRDefault="00305C75" w:rsidP="00E330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E330D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Митсубиси Лансер (индивидуальная)</w:t>
            </w:r>
          </w:p>
        </w:tc>
      </w:tr>
      <w:tr w:rsidR="00305C75" w:rsidRPr="00E16680">
        <w:trPr>
          <w:trHeight w:val="28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E16680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 w:rsidP="00E330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53,2</w:t>
            </w:r>
          </w:p>
        </w:tc>
        <w:tc>
          <w:tcPr>
            <w:tcW w:w="1800" w:type="dxa"/>
            <w:gridSpan w:val="2"/>
          </w:tcPr>
          <w:p w:rsidR="00305C75" w:rsidRDefault="00305C75" w:rsidP="00E330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120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Коньков И.И.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355345,87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Default="00305C75" w:rsidP="00E330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28,3</w:t>
            </w:r>
          </w:p>
        </w:tc>
        <w:tc>
          <w:tcPr>
            <w:tcW w:w="1800" w:type="dxa"/>
            <w:gridSpan w:val="2"/>
          </w:tcPr>
          <w:p w:rsidR="00305C75" w:rsidRDefault="00305C75" w:rsidP="00E330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21053 (индивидуальная)</w:t>
            </w:r>
          </w:p>
        </w:tc>
      </w:tr>
      <w:tr w:rsidR="00305C75" w:rsidRPr="00E16680">
        <w:trPr>
          <w:trHeight w:val="33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114741,63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Default="00305C75" w:rsidP="00A31E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28,3</w:t>
            </w:r>
          </w:p>
        </w:tc>
        <w:tc>
          <w:tcPr>
            <w:tcW w:w="1800" w:type="dxa"/>
            <w:gridSpan w:val="2"/>
          </w:tcPr>
          <w:p w:rsidR="00305C75" w:rsidRDefault="00305C75" w:rsidP="00A31E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20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31E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28,3</w:t>
            </w:r>
          </w:p>
        </w:tc>
        <w:tc>
          <w:tcPr>
            <w:tcW w:w="1800" w:type="dxa"/>
            <w:gridSpan w:val="2"/>
          </w:tcPr>
          <w:p w:rsidR="00305C75" w:rsidRDefault="00305C75" w:rsidP="00A31E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50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Корнильцев Д.Е.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414577,82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E57C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62,3</w:t>
            </w:r>
          </w:p>
        </w:tc>
        <w:tc>
          <w:tcPr>
            <w:tcW w:w="1800" w:type="dxa"/>
            <w:gridSpan w:val="2"/>
          </w:tcPr>
          <w:p w:rsidR="00305C75" w:rsidRDefault="00305C75" w:rsidP="00E57C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E57CA4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46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6593,17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E57C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62,3</w:t>
            </w:r>
          </w:p>
        </w:tc>
        <w:tc>
          <w:tcPr>
            <w:tcW w:w="1800" w:type="dxa"/>
            <w:gridSpan w:val="2"/>
          </w:tcPr>
          <w:p w:rsidR="00305C75" w:rsidRDefault="00305C75" w:rsidP="00E57C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E57CA4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62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E16680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E57C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800" w:type="dxa"/>
            <w:gridSpan w:val="2"/>
          </w:tcPr>
          <w:p w:rsidR="00305C75" w:rsidRDefault="00305C75" w:rsidP="00E57C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40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E57C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62,3</w:t>
            </w:r>
          </w:p>
        </w:tc>
        <w:tc>
          <w:tcPr>
            <w:tcW w:w="1800" w:type="dxa"/>
            <w:gridSpan w:val="2"/>
          </w:tcPr>
          <w:p w:rsidR="00305C75" w:rsidRDefault="00305C75" w:rsidP="00E57C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E57CA4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63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FA19DC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Коробейников А.Г.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FA19D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Pr="00FA19D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428094,03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AB3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31,9</w:t>
            </w:r>
          </w:p>
        </w:tc>
        <w:tc>
          <w:tcPr>
            <w:tcW w:w="1800" w:type="dxa"/>
            <w:gridSpan w:val="2"/>
          </w:tcPr>
          <w:p w:rsidR="00305C75" w:rsidRDefault="00305C75" w:rsidP="00AB3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FA19D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– Хендэ Акцент (индивидуальная)</w:t>
            </w:r>
          </w:p>
        </w:tc>
      </w:tr>
      <w:tr w:rsidR="00305C75" w:rsidRPr="00E16680">
        <w:trPr>
          <w:trHeight w:val="54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E16680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B3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66,6</w:t>
            </w:r>
          </w:p>
        </w:tc>
        <w:tc>
          <w:tcPr>
            <w:tcW w:w="1800" w:type="dxa"/>
            <w:gridSpan w:val="2"/>
          </w:tcPr>
          <w:p w:rsidR="00305C75" w:rsidRDefault="00305C75" w:rsidP="00AB3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AB37C4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69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325171,26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AB3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65,0</w:t>
            </w:r>
          </w:p>
        </w:tc>
        <w:tc>
          <w:tcPr>
            <w:tcW w:w="1800" w:type="dxa"/>
            <w:gridSpan w:val="2"/>
          </w:tcPr>
          <w:p w:rsidR="00305C75" w:rsidRDefault="00305C75" w:rsidP="00AB3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AB37C4">
            <w:pPr>
              <w:jc w:val="center"/>
              <w:rPr>
                <w:color w:val="000000"/>
              </w:rPr>
            </w:pPr>
          </w:p>
          <w:p w:rsidR="00305C75" w:rsidRDefault="00305C75" w:rsidP="00AB37C4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39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E16680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B3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31,9</w:t>
            </w:r>
          </w:p>
        </w:tc>
        <w:tc>
          <w:tcPr>
            <w:tcW w:w="1800" w:type="dxa"/>
            <w:gridSpan w:val="2"/>
          </w:tcPr>
          <w:p w:rsidR="00305C75" w:rsidRDefault="00305C75" w:rsidP="00AB3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21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B3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31,9</w:t>
            </w:r>
          </w:p>
        </w:tc>
        <w:tc>
          <w:tcPr>
            <w:tcW w:w="1800" w:type="dxa"/>
            <w:gridSpan w:val="2"/>
          </w:tcPr>
          <w:p w:rsidR="00305C75" w:rsidRDefault="00305C75" w:rsidP="00AB3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84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Кригер Ю.В.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353981,44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B3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800" w:type="dxa"/>
            <w:gridSpan w:val="2"/>
          </w:tcPr>
          <w:p w:rsidR="00305C75" w:rsidRDefault="00305C75" w:rsidP="00AB3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Хундай 120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</w:tr>
      <w:tr w:rsidR="00305C75" w:rsidRPr="00E16680">
        <w:trPr>
          <w:trHeight w:val="62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172374,0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AB3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55,2</w:t>
            </w:r>
          </w:p>
        </w:tc>
        <w:tc>
          <w:tcPr>
            <w:tcW w:w="1800" w:type="dxa"/>
            <w:gridSpan w:val="2"/>
          </w:tcPr>
          <w:p w:rsidR="00305C75" w:rsidRDefault="00305C75" w:rsidP="00AB3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46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E16680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B3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800" w:type="dxa"/>
            <w:gridSpan w:val="2"/>
          </w:tcPr>
          <w:p w:rsidR="00305C75" w:rsidRDefault="00305C75" w:rsidP="00AB3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B3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800" w:type="dxa"/>
            <w:gridSpan w:val="2"/>
          </w:tcPr>
          <w:p w:rsidR="00305C75" w:rsidRDefault="00305C75" w:rsidP="00AB3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40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B3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800" w:type="dxa"/>
            <w:gridSpan w:val="2"/>
          </w:tcPr>
          <w:p w:rsidR="00305C75" w:rsidRDefault="00305C75" w:rsidP="00AB37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47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449C2" w:rsidRDefault="00305C75" w:rsidP="0059053E">
            <w:pPr>
              <w:rPr>
                <w:color w:val="000000"/>
              </w:rPr>
            </w:pPr>
            <w:r w:rsidRPr="00C449C2">
              <w:rPr>
                <w:color w:val="000000"/>
              </w:rPr>
              <w:t>Кутявин Роман Владимирович</w:t>
            </w:r>
          </w:p>
          <w:p w:rsidR="00305C75" w:rsidRPr="00C449C2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351317,43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C449C2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800" w:type="dxa"/>
            <w:gridSpan w:val="2"/>
          </w:tcPr>
          <w:p w:rsidR="00305C75" w:rsidRPr="00C449C2" w:rsidRDefault="00305C75" w:rsidP="00E166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449C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– ВАЗ 21102 (индивидуальная)</w:t>
            </w:r>
          </w:p>
        </w:tc>
      </w:tr>
      <w:tr w:rsidR="00305C75" w:rsidRPr="00E16680">
        <w:trPr>
          <w:trHeight w:val="62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449C2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  <w:p w:rsidR="00305C75" w:rsidRPr="00C449C2" w:rsidRDefault="00305C75" w:rsidP="0059053E">
            <w:pPr>
              <w:rPr>
                <w:color w:val="000000"/>
              </w:rPr>
            </w:pPr>
          </w:p>
          <w:p w:rsidR="00305C75" w:rsidRPr="00C449C2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C449C2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800" w:type="dxa"/>
            <w:gridSpan w:val="2"/>
          </w:tcPr>
          <w:p w:rsidR="00305C75" w:rsidRPr="00C449C2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449C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50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449C2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  <w:p w:rsidR="00305C75" w:rsidRPr="00C449C2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C449C2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800" w:type="dxa"/>
            <w:gridSpan w:val="2"/>
          </w:tcPr>
          <w:p w:rsidR="00305C75" w:rsidRPr="00C449C2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449C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84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449C2" w:rsidRDefault="00305C75" w:rsidP="0059053E">
            <w:pPr>
              <w:rPr>
                <w:color w:val="000000"/>
              </w:rPr>
            </w:pPr>
          </w:p>
          <w:p w:rsidR="00305C75" w:rsidRPr="00C449C2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C449C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C449C2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800" w:type="dxa"/>
            <w:gridSpan w:val="2"/>
          </w:tcPr>
          <w:p w:rsidR="00305C75" w:rsidRPr="00C449C2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449C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107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449C2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Лешуков Н.В.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417430,65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800" w:type="dxa"/>
            <w:gridSpan w:val="2"/>
          </w:tcPr>
          <w:p w:rsidR="00305C75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449C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Грейт Уолл (индивидуальная)</w:t>
            </w:r>
          </w:p>
        </w:tc>
      </w:tr>
      <w:tr w:rsidR="00305C75" w:rsidRPr="00E1668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188068,80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800" w:type="dxa"/>
            <w:gridSpan w:val="2"/>
          </w:tcPr>
          <w:p w:rsidR="00305C75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52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449C2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Липинских Н.А.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392605,77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47,7</w:t>
            </w:r>
          </w:p>
        </w:tc>
        <w:tc>
          <w:tcPr>
            <w:tcW w:w="1800" w:type="dxa"/>
            <w:gridSpan w:val="2"/>
          </w:tcPr>
          <w:p w:rsidR="00305C75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449C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47,7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449C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55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Лобырев И.В.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423901,73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C449C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49,9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C449C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24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Дача (индивидуальная)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18,7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C449C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C449C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62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Овощная ячейка (индивидуальная)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C449C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33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50,5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C449C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287,50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50,5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C449C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67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49,9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C449C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57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49,9</w:t>
            </w:r>
          </w:p>
        </w:tc>
        <w:tc>
          <w:tcPr>
            <w:tcW w:w="1800" w:type="dxa"/>
            <w:gridSpan w:val="2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449C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24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49,9</w:t>
            </w:r>
          </w:p>
        </w:tc>
        <w:tc>
          <w:tcPr>
            <w:tcW w:w="1800" w:type="dxa"/>
            <w:gridSpan w:val="2"/>
          </w:tcPr>
          <w:p w:rsidR="00305C75" w:rsidRDefault="00305C75" w:rsidP="00C456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449C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101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Лучинин Д.А.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308157,25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73,6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449C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Киа Спектра (индивидуальная)</w:t>
            </w:r>
          </w:p>
        </w:tc>
      </w:tr>
      <w:tr w:rsidR="00305C75" w:rsidRPr="00E16680">
        <w:trPr>
          <w:trHeight w:val="35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22000,83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800" w:type="dxa"/>
            <w:gridSpan w:val="2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44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800" w:type="dxa"/>
            <w:gridSpan w:val="2"/>
          </w:tcPr>
          <w:p w:rsidR="00305C75" w:rsidRDefault="00305C75" w:rsidP="00407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76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Маклак Д.А.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469542,26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F228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800" w:type="dxa"/>
            <w:gridSpan w:val="2"/>
          </w:tcPr>
          <w:p w:rsidR="00305C75" w:rsidRDefault="00305C75" w:rsidP="00F228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238820,75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F228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800" w:type="dxa"/>
            <w:gridSpan w:val="2"/>
          </w:tcPr>
          <w:p w:rsidR="00305C75" w:rsidRDefault="00305C75" w:rsidP="00F228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13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449C2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Максимов В.П.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412185,19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800" w:type="dxa"/>
            <w:gridSpan w:val="2"/>
          </w:tcPr>
          <w:p w:rsidR="00305C75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449C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39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449C2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144800,00</w:t>
            </w:r>
          </w:p>
        </w:tc>
        <w:tc>
          <w:tcPr>
            <w:tcW w:w="2880" w:type="dxa"/>
            <w:gridSpan w:val="3"/>
          </w:tcPr>
          <w:p w:rsidR="00305C75" w:rsidRPr="005D26CB" w:rsidRDefault="00305C75" w:rsidP="0055180C">
            <w:pPr>
              <w:jc w:val="center"/>
              <w:rPr>
                <w:color w:val="000000"/>
              </w:rPr>
            </w:pPr>
            <w:r w:rsidRPr="005D26CB">
              <w:rPr>
                <w:color w:val="000000"/>
              </w:rPr>
              <w:t>Квартира</w:t>
            </w:r>
          </w:p>
          <w:p w:rsidR="00305C75" w:rsidRPr="005D26CB" w:rsidRDefault="00305C75" w:rsidP="0055180C">
            <w:pPr>
              <w:jc w:val="center"/>
              <w:rPr>
                <w:color w:val="000000"/>
              </w:rPr>
            </w:pPr>
            <w:r w:rsidRPr="005D26CB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5D26CB" w:rsidRDefault="00305C75" w:rsidP="00A0526B">
            <w:pPr>
              <w:jc w:val="center"/>
              <w:rPr>
                <w:color w:val="000000"/>
              </w:rPr>
            </w:pPr>
            <w:r w:rsidRPr="005D26CB">
              <w:rPr>
                <w:color w:val="000000"/>
              </w:rPr>
              <w:t>51</w:t>
            </w:r>
          </w:p>
        </w:tc>
        <w:tc>
          <w:tcPr>
            <w:tcW w:w="1800" w:type="dxa"/>
            <w:gridSpan w:val="2"/>
          </w:tcPr>
          <w:p w:rsidR="00305C75" w:rsidRPr="005D26CB" w:rsidRDefault="00305C75" w:rsidP="00A0526B">
            <w:pPr>
              <w:jc w:val="center"/>
              <w:rPr>
                <w:color w:val="000000"/>
              </w:rPr>
            </w:pPr>
            <w:r w:rsidRPr="005D26C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449C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28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449C2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5D26CB" w:rsidRDefault="00305C75" w:rsidP="0055180C">
            <w:pPr>
              <w:jc w:val="center"/>
              <w:rPr>
                <w:color w:val="000000"/>
              </w:rPr>
            </w:pPr>
            <w:r w:rsidRPr="005D26CB">
              <w:rPr>
                <w:color w:val="000000"/>
              </w:rPr>
              <w:t>Квартира</w:t>
            </w:r>
          </w:p>
          <w:p w:rsidR="00305C75" w:rsidRPr="005D26CB" w:rsidRDefault="00305C75" w:rsidP="0055180C">
            <w:pPr>
              <w:jc w:val="center"/>
              <w:rPr>
                <w:color w:val="000000"/>
              </w:rPr>
            </w:pPr>
            <w:r w:rsidRPr="005D26CB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5D26CB" w:rsidRDefault="00305C75" w:rsidP="00A0526B">
            <w:pPr>
              <w:jc w:val="center"/>
              <w:rPr>
                <w:color w:val="000000"/>
              </w:rPr>
            </w:pPr>
            <w:r w:rsidRPr="005D26CB">
              <w:rPr>
                <w:color w:val="000000"/>
              </w:rPr>
              <w:t>51</w:t>
            </w:r>
          </w:p>
        </w:tc>
        <w:tc>
          <w:tcPr>
            <w:tcW w:w="1800" w:type="dxa"/>
            <w:gridSpan w:val="2"/>
          </w:tcPr>
          <w:p w:rsidR="00305C75" w:rsidRPr="005D26CB" w:rsidRDefault="00305C75" w:rsidP="00A0526B">
            <w:pPr>
              <w:jc w:val="center"/>
              <w:rPr>
                <w:color w:val="000000"/>
              </w:rPr>
            </w:pPr>
            <w:r w:rsidRPr="005D26C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449C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105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770C1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Магдыч В.А.</w:t>
            </w:r>
          </w:p>
        </w:tc>
        <w:tc>
          <w:tcPr>
            <w:tcW w:w="2109" w:type="dxa"/>
            <w:gridSpan w:val="2"/>
          </w:tcPr>
          <w:p w:rsidR="00305C75" w:rsidRPr="00A770C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Pr="00A770C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670336,88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в служебном помещении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(договор найма)</w:t>
            </w:r>
          </w:p>
          <w:p w:rsidR="00305C75" w:rsidRPr="00A770C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A770C1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32,2</w:t>
            </w:r>
          </w:p>
        </w:tc>
        <w:tc>
          <w:tcPr>
            <w:tcW w:w="1800" w:type="dxa"/>
            <w:gridSpan w:val="2"/>
          </w:tcPr>
          <w:p w:rsidR="00305C75" w:rsidRPr="00A770C1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770C1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в служебном помещении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(договор найма)</w:t>
            </w:r>
          </w:p>
          <w:p w:rsidR="00305C75" w:rsidRPr="00A770C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A770C1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32,2</w:t>
            </w:r>
          </w:p>
        </w:tc>
        <w:tc>
          <w:tcPr>
            <w:tcW w:w="1800" w:type="dxa"/>
            <w:gridSpan w:val="2"/>
          </w:tcPr>
          <w:p w:rsidR="00305C75" w:rsidRPr="00A770C1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770C1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81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в служебном помещении</w:t>
            </w:r>
          </w:p>
          <w:p w:rsidR="00305C75" w:rsidRPr="00A770C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(договор найма)</w:t>
            </w:r>
          </w:p>
        </w:tc>
        <w:tc>
          <w:tcPr>
            <w:tcW w:w="1080" w:type="dxa"/>
          </w:tcPr>
          <w:p w:rsidR="00305C75" w:rsidRPr="00A770C1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32,2</w:t>
            </w:r>
          </w:p>
        </w:tc>
        <w:tc>
          <w:tcPr>
            <w:tcW w:w="1800" w:type="dxa"/>
            <w:gridSpan w:val="2"/>
          </w:tcPr>
          <w:p w:rsidR="00305C75" w:rsidRPr="00A770C1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770C1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18,0</w:t>
            </w:r>
          </w:p>
        </w:tc>
        <w:tc>
          <w:tcPr>
            <w:tcW w:w="1800" w:type="dxa"/>
            <w:gridSpan w:val="2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770C1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81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Масалыкина Е.А.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447150,97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33,6</w:t>
            </w:r>
          </w:p>
        </w:tc>
        <w:tc>
          <w:tcPr>
            <w:tcW w:w="1800" w:type="dxa"/>
            <w:gridSpan w:val="2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A770C1">
            <w:pPr>
              <w:jc w:val="center"/>
              <w:rPr>
                <w:color w:val="000000"/>
              </w:rPr>
            </w:pPr>
          </w:p>
          <w:p w:rsidR="00305C75" w:rsidRDefault="00305C75" w:rsidP="00A770C1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A770C1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(общая долевая)</w:t>
            </w:r>
          </w:p>
        </w:tc>
        <w:tc>
          <w:tcPr>
            <w:tcW w:w="1080" w:type="dxa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16,2</w:t>
            </w:r>
          </w:p>
        </w:tc>
        <w:tc>
          <w:tcPr>
            <w:tcW w:w="1800" w:type="dxa"/>
            <w:gridSpan w:val="2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A770C1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122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Мельник В.И.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400179,76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37,6</w:t>
            </w:r>
          </w:p>
        </w:tc>
        <w:tc>
          <w:tcPr>
            <w:tcW w:w="1800" w:type="dxa"/>
            <w:gridSpan w:val="2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21074 (индивидуальная)</w:t>
            </w:r>
          </w:p>
          <w:p w:rsidR="00305C75" w:rsidRPr="00A770C1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15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266057,75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37,6</w:t>
            </w:r>
          </w:p>
        </w:tc>
        <w:tc>
          <w:tcPr>
            <w:tcW w:w="1800" w:type="dxa"/>
            <w:gridSpan w:val="2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42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2F4099" w:rsidRDefault="00305C75" w:rsidP="00A770C1">
            <w:pPr>
              <w:jc w:val="center"/>
              <w:rPr>
                <w:color w:val="000000"/>
              </w:rPr>
            </w:pPr>
            <w:r w:rsidRPr="002F4099">
              <w:rPr>
                <w:color w:val="000000"/>
              </w:rPr>
              <w:t>33</w:t>
            </w:r>
          </w:p>
        </w:tc>
        <w:tc>
          <w:tcPr>
            <w:tcW w:w="1800" w:type="dxa"/>
            <w:gridSpan w:val="2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107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Морозов В.А.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375470,16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2F4099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800" w:type="dxa"/>
            <w:gridSpan w:val="2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Киа Спортэйдж (индивидуальная)</w:t>
            </w:r>
          </w:p>
        </w:tc>
      </w:tr>
      <w:tr w:rsidR="00305C75" w:rsidRPr="00E1668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301145,80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800" w:type="dxa"/>
            <w:gridSpan w:val="2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70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800" w:type="dxa"/>
            <w:gridSpan w:val="2"/>
          </w:tcPr>
          <w:p w:rsidR="00305C75" w:rsidRDefault="00305C75" w:rsidP="00D70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57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Москаленко А.Н.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384288,29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2F4099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751</w:t>
            </w:r>
          </w:p>
        </w:tc>
        <w:tc>
          <w:tcPr>
            <w:tcW w:w="1800" w:type="dxa"/>
            <w:gridSpan w:val="2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Грузовой автомобиль – УРАЛ 5557 10 (индивидуальная)</w:t>
            </w:r>
          </w:p>
        </w:tc>
      </w:tr>
      <w:tr w:rsidR="00305C75" w:rsidRPr="00E1668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38,3</w:t>
            </w:r>
          </w:p>
        </w:tc>
        <w:tc>
          <w:tcPr>
            <w:tcW w:w="1800" w:type="dxa"/>
            <w:gridSpan w:val="2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67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  <w:p w:rsidR="00305C75" w:rsidRDefault="00305C75" w:rsidP="0059053E">
            <w:pPr>
              <w:rPr>
                <w:color w:val="000000"/>
              </w:rPr>
            </w:pPr>
          </w:p>
          <w:p w:rsidR="00305C75" w:rsidRDefault="00305C75" w:rsidP="0059053E">
            <w:pPr>
              <w:rPr>
                <w:color w:val="000000"/>
              </w:rPr>
            </w:pPr>
          </w:p>
          <w:p w:rsidR="00305C75" w:rsidRDefault="00305C75" w:rsidP="0059053E">
            <w:pPr>
              <w:rPr>
                <w:color w:val="000000"/>
              </w:rPr>
            </w:pPr>
          </w:p>
          <w:p w:rsidR="00305C75" w:rsidRDefault="00305C75" w:rsidP="0059053E">
            <w:pPr>
              <w:rPr>
                <w:color w:val="000000"/>
              </w:rPr>
            </w:pPr>
          </w:p>
          <w:p w:rsidR="00305C75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602467,51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84,4</w:t>
            </w:r>
          </w:p>
        </w:tc>
        <w:tc>
          <w:tcPr>
            <w:tcW w:w="1800" w:type="dxa"/>
            <w:gridSpan w:val="2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Тойота Королла (индивидуальная)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36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75,3</w:t>
            </w:r>
          </w:p>
        </w:tc>
        <w:tc>
          <w:tcPr>
            <w:tcW w:w="1800" w:type="dxa"/>
            <w:gridSpan w:val="2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36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A770C1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A770C1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38,3</w:t>
            </w:r>
          </w:p>
        </w:tc>
        <w:tc>
          <w:tcPr>
            <w:tcW w:w="1800" w:type="dxa"/>
            <w:gridSpan w:val="2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112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Мясников В.С.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381527,22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29,6</w:t>
            </w:r>
          </w:p>
        </w:tc>
        <w:tc>
          <w:tcPr>
            <w:tcW w:w="1800" w:type="dxa"/>
            <w:gridSpan w:val="2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Митсубиси Лансер (индивидуальная)</w:t>
            </w:r>
          </w:p>
        </w:tc>
      </w:tr>
      <w:tr w:rsidR="00305C75" w:rsidRPr="00E16680">
        <w:trPr>
          <w:trHeight w:val="19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82010,23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429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29,6</w:t>
            </w:r>
          </w:p>
        </w:tc>
        <w:tc>
          <w:tcPr>
            <w:tcW w:w="1800" w:type="dxa"/>
            <w:gridSpan w:val="2"/>
          </w:tcPr>
          <w:p w:rsidR="00305C75" w:rsidRDefault="00305C75" w:rsidP="00D429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429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29,6</w:t>
            </w:r>
          </w:p>
        </w:tc>
        <w:tc>
          <w:tcPr>
            <w:tcW w:w="1800" w:type="dxa"/>
            <w:gridSpan w:val="2"/>
          </w:tcPr>
          <w:p w:rsidR="00305C75" w:rsidRDefault="00305C75" w:rsidP="00D429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429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29,6</w:t>
            </w:r>
          </w:p>
        </w:tc>
        <w:tc>
          <w:tcPr>
            <w:tcW w:w="1800" w:type="dxa"/>
            <w:gridSpan w:val="2"/>
          </w:tcPr>
          <w:p w:rsidR="00305C75" w:rsidRDefault="00305C75" w:rsidP="00D429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69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Назаров А.В.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413408,05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(договор аренды)</w:t>
            </w:r>
          </w:p>
        </w:tc>
        <w:tc>
          <w:tcPr>
            <w:tcW w:w="1080" w:type="dxa"/>
          </w:tcPr>
          <w:p w:rsidR="00305C75" w:rsidRDefault="00305C75" w:rsidP="00D429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800" w:type="dxa"/>
            <w:gridSpan w:val="2"/>
          </w:tcPr>
          <w:p w:rsidR="00305C75" w:rsidRDefault="00305C75" w:rsidP="00D429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Митсубиси Паджеро (индивидуальная)</w:t>
            </w:r>
          </w:p>
        </w:tc>
      </w:tr>
      <w:tr w:rsidR="00305C75" w:rsidRPr="00E16680">
        <w:trPr>
          <w:trHeight w:val="70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(аренда)</w:t>
            </w:r>
          </w:p>
        </w:tc>
        <w:tc>
          <w:tcPr>
            <w:tcW w:w="1080" w:type="dxa"/>
          </w:tcPr>
          <w:p w:rsidR="00305C75" w:rsidRDefault="00305C75" w:rsidP="00D429CE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D429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108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429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58,4</w:t>
            </w:r>
          </w:p>
        </w:tc>
        <w:tc>
          <w:tcPr>
            <w:tcW w:w="1800" w:type="dxa"/>
            <w:gridSpan w:val="2"/>
          </w:tcPr>
          <w:p w:rsidR="00305C75" w:rsidRDefault="00305C75" w:rsidP="00D429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тойота королла (индивидуальная)</w:t>
            </w:r>
          </w:p>
        </w:tc>
      </w:tr>
      <w:tr w:rsidR="00305C75" w:rsidRPr="00E1668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  <w:p w:rsidR="00305C75" w:rsidRDefault="00305C75" w:rsidP="0059053E">
            <w:pPr>
              <w:rPr>
                <w:color w:val="000000"/>
              </w:rPr>
            </w:pPr>
          </w:p>
          <w:p w:rsidR="00305C75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267973,05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D429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58,4</w:t>
            </w:r>
          </w:p>
          <w:p w:rsidR="00305C75" w:rsidRDefault="00305C75" w:rsidP="00D429CE">
            <w:pPr>
              <w:jc w:val="center"/>
              <w:rPr>
                <w:color w:val="000000"/>
              </w:rPr>
            </w:pPr>
          </w:p>
          <w:p w:rsidR="00305C75" w:rsidRDefault="00305C75" w:rsidP="00D429CE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D429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D429CE">
            <w:pPr>
              <w:jc w:val="center"/>
              <w:rPr>
                <w:color w:val="000000"/>
              </w:rPr>
            </w:pPr>
          </w:p>
          <w:p w:rsidR="00305C75" w:rsidRDefault="00305C75" w:rsidP="00D429C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46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E51B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58,4</w:t>
            </w:r>
          </w:p>
        </w:tc>
        <w:tc>
          <w:tcPr>
            <w:tcW w:w="1800" w:type="dxa"/>
            <w:gridSpan w:val="2"/>
          </w:tcPr>
          <w:p w:rsidR="00305C75" w:rsidRDefault="00305C75" w:rsidP="00E51B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62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Николаев Е.Г.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398710,17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42,5</w:t>
            </w:r>
          </w:p>
        </w:tc>
        <w:tc>
          <w:tcPr>
            <w:tcW w:w="1800" w:type="dxa"/>
            <w:gridSpan w:val="2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33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89,5</w:t>
            </w:r>
          </w:p>
        </w:tc>
        <w:tc>
          <w:tcPr>
            <w:tcW w:w="1800" w:type="dxa"/>
            <w:gridSpan w:val="2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109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261346,17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(договор)</w:t>
            </w:r>
          </w:p>
        </w:tc>
        <w:tc>
          <w:tcPr>
            <w:tcW w:w="1080" w:type="dxa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00" w:type="dxa"/>
            <w:gridSpan w:val="2"/>
          </w:tcPr>
          <w:p w:rsidR="00305C75" w:rsidRDefault="00305C75" w:rsidP="00A770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92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Новоселов С.В.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399140,46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3A465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3A4653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800" w:type="dxa"/>
            <w:gridSpan w:val="2"/>
          </w:tcPr>
          <w:p w:rsidR="00305C75" w:rsidRPr="003A4653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-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Хонда – ЦР-В</w:t>
            </w:r>
          </w:p>
          <w:p w:rsidR="00305C75" w:rsidRPr="00C449C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</w:tr>
      <w:tr w:rsidR="00305C75" w:rsidRPr="00E1668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136237,14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800" w:type="dxa"/>
            <w:gridSpan w:val="2"/>
          </w:tcPr>
          <w:p w:rsidR="00305C75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28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3A465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3A4653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800" w:type="dxa"/>
            <w:gridSpan w:val="2"/>
          </w:tcPr>
          <w:p w:rsidR="00305C75" w:rsidRPr="003A4653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44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3A465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3A4653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800" w:type="dxa"/>
            <w:gridSpan w:val="2"/>
          </w:tcPr>
          <w:p w:rsidR="00305C75" w:rsidRPr="003A4653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448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Орлов М.В.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412775,06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(договор)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448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Охрименко Р.Н.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369800,48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3A465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3A4653" w:rsidRDefault="00305C75" w:rsidP="004F7A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43,4</w:t>
            </w:r>
          </w:p>
        </w:tc>
        <w:tc>
          <w:tcPr>
            <w:tcW w:w="1800" w:type="dxa"/>
            <w:gridSpan w:val="2"/>
          </w:tcPr>
          <w:p w:rsidR="00305C75" w:rsidRPr="003A4653" w:rsidRDefault="00305C75" w:rsidP="004F7A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Тойота Товнейс Ноах (индивидуальная)</w:t>
            </w:r>
          </w:p>
        </w:tc>
      </w:tr>
      <w:tr w:rsidR="00305C75" w:rsidRPr="00E16680">
        <w:trPr>
          <w:trHeight w:val="108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Пермяков А.В.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491285,96</w:t>
            </w: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  <w:vMerge w:val="restart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– Хундай Верна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</w:tr>
      <w:tr w:rsidR="00305C75" w:rsidRPr="00E16680">
        <w:trPr>
          <w:trHeight w:val="74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C4521F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C4521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Автоприцеп КМЗ 8122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</w:tr>
      <w:tr w:rsidR="00305C75" w:rsidRPr="00E1668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251801,88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44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286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Полудницин Д.Ю.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285421,00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ВАЗ-21099 (индивидуальная)</w:t>
            </w:r>
          </w:p>
        </w:tc>
      </w:tr>
      <w:tr w:rsidR="00305C75" w:rsidRPr="00E16680">
        <w:trPr>
          <w:trHeight w:val="59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Рыбаков С.В.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366997,98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C4521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1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48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500000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C4521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–ВАЗ 21093 (индивидуальная)</w:t>
            </w:r>
          </w:p>
        </w:tc>
      </w:tr>
      <w:tr w:rsidR="00305C75" w:rsidRPr="00E16680">
        <w:trPr>
          <w:trHeight w:val="47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C4521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40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50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Сафонов А.Б.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363390,53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56,9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t>Мототранспортное средство – ИМЗ-8-103-10 (индивидуальная)</w:t>
            </w:r>
          </w:p>
        </w:tc>
      </w:tr>
      <w:tr w:rsidR="00305C75" w:rsidRPr="00E16680">
        <w:trPr>
          <w:trHeight w:val="31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67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Сарафанова М.А.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373073,31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C4521F">
            <w:pPr>
              <w:jc w:val="center"/>
              <w:rPr>
                <w:color w:val="000000"/>
              </w:rPr>
            </w:pPr>
          </w:p>
          <w:p w:rsidR="00305C75" w:rsidRDefault="00305C75" w:rsidP="00C4521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110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413038,50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Тойота Королла (индивидуальная)</w:t>
            </w:r>
          </w:p>
        </w:tc>
      </w:tr>
      <w:tr w:rsidR="00305C75" w:rsidRPr="00E16680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800" w:type="dxa"/>
            <w:gridSpan w:val="2"/>
          </w:tcPr>
          <w:p w:rsidR="00305C75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286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Селенских А.Н.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250399,44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89,7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101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Серебряков А.В.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433063,35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49,0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– Митсубиси Лансер (индивидуальная)</w:t>
            </w:r>
          </w:p>
        </w:tc>
      </w:tr>
      <w:tr w:rsidR="00305C75" w:rsidRPr="00E16680">
        <w:trPr>
          <w:trHeight w:val="44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207000,00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47,0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47,0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66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Силуков А.Н.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447156,52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(аренда)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1505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Тойота Королла (индивидуальная)</w:t>
            </w:r>
          </w:p>
        </w:tc>
      </w:tr>
      <w:tr w:rsidR="00305C75" w:rsidRPr="00E16680">
        <w:trPr>
          <w:trHeight w:val="42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63,5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67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Соловарова Е.Г.</w:t>
            </w:r>
          </w:p>
          <w:p w:rsidR="00305C75" w:rsidRDefault="00305C75" w:rsidP="0059053E">
            <w:pPr>
              <w:rPr>
                <w:color w:val="000000"/>
              </w:rPr>
            </w:pPr>
          </w:p>
          <w:p w:rsidR="00305C75" w:rsidRDefault="00305C75" w:rsidP="0059053E">
            <w:pPr>
              <w:rPr>
                <w:color w:val="000000"/>
              </w:rPr>
            </w:pPr>
          </w:p>
          <w:p w:rsidR="00305C75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565012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13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40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69,8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21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826E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800" w:type="dxa"/>
            <w:gridSpan w:val="2"/>
          </w:tcPr>
          <w:p w:rsidR="00305C75" w:rsidRDefault="00305C75" w:rsidP="00826E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101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Соловьев В.Н.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357641,02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(общая долевая)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Тойота Королла (индивидуальная)</w:t>
            </w:r>
          </w:p>
        </w:tc>
      </w:tr>
      <w:tr w:rsidR="00305C75" w:rsidRPr="00E16680">
        <w:trPr>
          <w:trHeight w:val="35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196674,69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43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576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1800" w:type="dxa"/>
            <w:gridSpan w:val="2"/>
          </w:tcPr>
          <w:p w:rsidR="00305C75" w:rsidRDefault="00305C75" w:rsidP="00A576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44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Софронов П.А.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495951,00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(совместная)</w:t>
            </w:r>
          </w:p>
        </w:tc>
        <w:tc>
          <w:tcPr>
            <w:tcW w:w="1080" w:type="dxa"/>
          </w:tcPr>
          <w:p w:rsidR="00305C75" w:rsidRDefault="00305C75" w:rsidP="00A576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800" w:type="dxa"/>
            <w:gridSpan w:val="2"/>
          </w:tcPr>
          <w:p w:rsidR="00305C75" w:rsidRDefault="00305C75" w:rsidP="00A576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A57617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59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576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800" w:type="dxa"/>
            <w:gridSpan w:val="2"/>
          </w:tcPr>
          <w:p w:rsidR="00305C75" w:rsidRDefault="00305C75" w:rsidP="00A576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A57617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36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309966,00</w:t>
            </w: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(совместная)</w:t>
            </w:r>
          </w:p>
        </w:tc>
        <w:tc>
          <w:tcPr>
            <w:tcW w:w="1080" w:type="dxa"/>
            <w:vMerge w:val="restart"/>
          </w:tcPr>
          <w:p w:rsidR="00305C75" w:rsidRDefault="00305C75" w:rsidP="00BE18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BE18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BE1881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МАЗДА 3 (индивидуальная)</w:t>
            </w:r>
          </w:p>
        </w:tc>
      </w:tr>
      <w:tr w:rsidR="00305C75" w:rsidRPr="00E16680">
        <w:trPr>
          <w:trHeight w:val="2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BE1881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BE1881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ВАЗ 2112 (индивидуальная)</w:t>
            </w:r>
          </w:p>
        </w:tc>
      </w:tr>
      <w:tr w:rsidR="00305C75" w:rsidRPr="00E16680">
        <w:trPr>
          <w:trHeight w:val="44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BE18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800" w:type="dxa"/>
            <w:gridSpan w:val="2"/>
          </w:tcPr>
          <w:p w:rsidR="00305C75" w:rsidRDefault="00305C75" w:rsidP="00BE18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BE1881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17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116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800" w:type="dxa"/>
            <w:gridSpan w:val="2"/>
          </w:tcPr>
          <w:p w:rsidR="00305C75" w:rsidRDefault="00305C75" w:rsidP="006116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611682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44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116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800" w:type="dxa"/>
            <w:gridSpan w:val="2"/>
          </w:tcPr>
          <w:p w:rsidR="00305C75" w:rsidRDefault="00305C75" w:rsidP="006116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611682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51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Староверова И.И.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488744,55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6116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62,5</w:t>
            </w:r>
          </w:p>
        </w:tc>
        <w:tc>
          <w:tcPr>
            <w:tcW w:w="1800" w:type="dxa"/>
            <w:gridSpan w:val="2"/>
          </w:tcPr>
          <w:p w:rsidR="00305C75" w:rsidRDefault="00305C75" w:rsidP="006116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611682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66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348084,83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C947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62,5</w:t>
            </w:r>
          </w:p>
        </w:tc>
        <w:tc>
          <w:tcPr>
            <w:tcW w:w="1800" w:type="dxa"/>
            <w:gridSpan w:val="2"/>
          </w:tcPr>
          <w:p w:rsidR="00305C75" w:rsidRDefault="00305C75" w:rsidP="00C947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C947F8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54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947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62,5</w:t>
            </w:r>
          </w:p>
        </w:tc>
        <w:tc>
          <w:tcPr>
            <w:tcW w:w="1800" w:type="dxa"/>
            <w:gridSpan w:val="2"/>
          </w:tcPr>
          <w:p w:rsidR="00305C75" w:rsidRDefault="00305C75" w:rsidP="00C947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C947F8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947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41,4</w:t>
            </w:r>
          </w:p>
        </w:tc>
        <w:tc>
          <w:tcPr>
            <w:tcW w:w="1800" w:type="dxa"/>
            <w:gridSpan w:val="2"/>
          </w:tcPr>
          <w:p w:rsidR="00305C75" w:rsidRDefault="00305C75" w:rsidP="00C947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C947F8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55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Стерхов В.С.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351778,71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(общая долевая)</w:t>
            </w:r>
          </w:p>
        </w:tc>
        <w:tc>
          <w:tcPr>
            <w:tcW w:w="1080" w:type="dxa"/>
          </w:tcPr>
          <w:p w:rsidR="00305C75" w:rsidRDefault="00305C75" w:rsidP="006116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988</w:t>
            </w:r>
          </w:p>
        </w:tc>
        <w:tc>
          <w:tcPr>
            <w:tcW w:w="1800" w:type="dxa"/>
            <w:gridSpan w:val="2"/>
          </w:tcPr>
          <w:p w:rsidR="00305C75" w:rsidRDefault="00305C75" w:rsidP="006116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611682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36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6116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800" w:type="dxa"/>
            <w:gridSpan w:val="2"/>
          </w:tcPr>
          <w:p w:rsidR="00305C75" w:rsidRDefault="00305C75" w:rsidP="006116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611682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60008,90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021F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800" w:type="dxa"/>
            <w:gridSpan w:val="2"/>
          </w:tcPr>
          <w:p w:rsidR="00305C75" w:rsidRDefault="00305C75" w:rsidP="00021F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021F92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40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E64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800" w:type="dxa"/>
            <w:gridSpan w:val="2"/>
          </w:tcPr>
          <w:p w:rsidR="00305C75" w:rsidRDefault="00305C75" w:rsidP="002E64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2E64D2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66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D62CF3" w:rsidRDefault="00305C75" w:rsidP="0059053E">
            <w:pPr>
              <w:rPr>
                <w:color w:val="000000"/>
              </w:rPr>
            </w:pPr>
            <w:r w:rsidRPr="00D62CF3">
              <w:rPr>
                <w:color w:val="000000"/>
              </w:rPr>
              <w:t>Сыромятников Ю.А.</w:t>
            </w:r>
          </w:p>
          <w:p w:rsidR="00305C75" w:rsidRPr="00D62CF3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Pr="00D62CF3" w:rsidRDefault="00305C75" w:rsidP="0055180C">
            <w:pPr>
              <w:jc w:val="center"/>
              <w:rPr>
                <w:color w:val="000000"/>
              </w:rPr>
            </w:pPr>
            <w:r w:rsidRPr="00D62CF3"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459398,03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30,5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15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D62CF3" w:rsidRDefault="00305C75" w:rsidP="0059053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D62CF3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29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48000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30,5</w:t>
            </w:r>
          </w:p>
        </w:tc>
        <w:tc>
          <w:tcPr>
            <w:tcW w:w="1800" w:type="dxa"/>
            <w:gridSpan w:val="2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298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9053E">
            <w:pPr>
              <w:rPr>
                <w:color w:val="000000"/>
              </w:rPr>
            </w:pPr>
            <w:r>
              <w:rPr>
                <w:color w:val="000000"/>
              </w:rPr>
              <w:t>Сыщиков В.Л.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439678,20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5A7ACB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800" w:type="dxa"/>
            <w:gridSpan w:val="2"/>
          </w:tcPr>
          <w:p w:rsidR="00305C75" w:rsidRDefault="00305C75" w:rsidP="006B6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842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449C2" w:rsidRDefault="00305C75" w:rsidP="00BD6B02">
            <w:pPr>
              <w:rPr>
                <w:color w:val="000000"/>
              </w:rPr>
            </w:pPr>
            <w:r>
              <w:rPr>
                <w:color w:val="000000"/>
              </w:rPr>
              <w:t>Тарасов Б.Э.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280822,05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80,6</w:t>
            </w:r>
          </w:p>
        </w:tc>
        <w:tc>
          <w:tcPr>
            <w:tcW w:w="1800" w:type="dxa"/>
            <w:gridSpan w:val="2"/>
          </w:tcPr>
          <w:p w:rsidR="00305C75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449C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65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BD6B02">
            <w:pPr>
              <w:rPr>
                <w:color w:val="000000"/>
              </w:rPr>
            </w:pPr>
            <w:r>
              <w:rPr>
                <w:color w:val="000000"/>
              </w:rPr>
              <w:t>Телембаев Р.А.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385507,46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(найм)</w:t>
            </w:r>
          </w:p>
        </w:tc>
        <w:tc>
          <w:tcPr>
            <w:tcW w:w="1080" w:type="dxa"/>
          </w:tcPr>
          <w:p w:rsidR="00305C75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61,2</w:t>
            </w:r>
          </w:p>
        </w:tc>
        <w:tc>
          <w:tcPr>
            <w:tcW w:w="1800" w:type="dxa"/>
            <w:gridSpan w:val="2"/>
          </w:tcPr>
          <w:p w:rsidR="00305C75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A0526B">
            <w:pPr>
              <w:jc w:val="center"/>
              <w:rPr>
                <w:color w:val="000000"/>
              </w:rPr>
            </w:pPr>
          </w:p>
          <w:p w:rsidR="00305C75" w:rsidRDefault="00305C75" w:rsidP="00A0526B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C449C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BD6B02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61,2</w:t>
            </w:r>
          </w:p>
        </w:tc>
        <w:tc>
          <w:tcPr>
            <w:tcW w:w="1800" w:type="dxa"/>
            <w:gridSpan w:val="2"/>
          </w:tcPr>
          <w:p w:rsidR="00305C75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449C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Нисан Альмера (индивидуальная)</w:t>
            </w:r>
          </w:p>
        </w:tc>
      </w:tr>
      <w:tr w:rsidR="00305C75" w:rsidRPr="00E16680">
        <w:trPr>
          <w:trHeight w:val="1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BD6B02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576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61,2</w:t>
            </w:r>
          </w:p>
        </w:tc>
        <w:tc>
          <w:tcPr>
            <w:tcW w:w="1800" w:type="dxa"/>
            <w:gridSpan w:val="2"/>
          </w:tcPr>
          <w:p w:rsidR="00305C75" w:rsidRDefault="00305C75" w:rsidP="00A576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449C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24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BD6B02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576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61,2</w:t>
            </w:r>
          </w:p>
        </w:tc>
        <w:tc>
          <w:tcPr>
            <w:tcW w:w="1800" w:type="dxa"/>
            <w:gridSpan w:val="2"/>
          </w:tcPr>
          <w:p w:rsidR="00305C75" w:rsidRDefault="00305C75" w:rsidP="00A576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449C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122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BD6B02">
            <w:pPr>
              <w:rPr>
                <w:color w:val="000000"/>
              </w:rPr>
            </w:pPr>
            <w:r>
              <w:rPr>
                <w:color w:val="000000"/>
              </w:rPr>
              <w:t>Титов А.В.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407518,56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A576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42,6</w:t>
            </w:r>
          </w:p>
        </w:tc>
        <w:tc>
          <w:tcPr>
            <w:tcW w:w="1800" w:type="dxa"/>
            <w:gridSpan w:val="2"/>
          </w:tcPr>
          <w:p w:rsidR="00305C75" w:rsidRDefault="00305C75" w:rsidP="00A576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Шевроле Лачетти (индивидуальная)</w:t>
            </w:r>
          </w:p>
          <w:p w:rsidR="00305C75" w:rsidRPr="00C449C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42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BD6B02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311179,64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5648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42,6</w:t>
            </w:r>
          </w:p>
        </w:tc>
        <w:tc>
          <w:tcPr>
            <w:tcW w:w="1800" w:type="dxa"/>
            <w:gridSpan w:val="2"/>
          </w:tcPr>
          <w:p w:rsidR="00305C75" w:rsidRDefault="00305C75" w:rsidP="005648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71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BD6B02">
            <w:pPr>
              <w:rPr>
                <w:color w:val="000000"/>
              </w:rPr>
            </w:pPr>
            <w:r>
              <w:rPr>
                <w:color w:val="000000"/>
              </w:rPr>
              <w:t>Тюхтий А.В.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421905,06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5648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28,5</w:t>
            </w:r>
          </w:p>
        </w:tc>
        <w:tc>
          <w:tcPr>
            <w:tcW w:w="1800" w:type="dxa"/>
            <w:gridSpan w:val="2"/>
          </w:tcPr>
          <w:p w:rsidR="00305C75" w:rsidRDefault="00305C75" w:rsidP="005648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–Шкода Фабиа (индивидуальная)</w:t>
            </w:r>
          </w:p>
        </w:tc>
      </w:tr>
      <w:tr w:rsidR="00305C75" w:rsidRPr="00E1668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BD6B0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5648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44,3</w:t>
            </w:r>
          </w:p>
        </w:tc>
        <w:tc>
          <w:tcPr>
            <w:tcW w:w="1800" w:type="dxa"/>
            <w:gridSpan w:val="2"/>
          </w:tcPr>
          <w:p w:rsidR="00305C75" w:rsidRDefault="00305C75" w:rsidP="005648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50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BD6B02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265847,81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5648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792</w:t>
            </w:r>
          </w:p>
        </w:tc>
        <w:tc>
          <w:tcPr>
            <w:tcW w:w="1800" w:type="dxa"/>
            <w:gridSpan w:val="2"/>
          </w:tcPr>
          <w:p w:rsidR="00305C75" w:rsidRDefault="00305C75" w:rsidP="005648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564823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48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BD6B0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5648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44,3</w:t>
            </w:r>
          </w:p>
        </w:tc>
        <w:tc>
          <w:tcPr>
            <w:tcW w:w="1800" w:type="dxa"/>
            <w:gridSpan w:val="2"/>
          </w:tcPr>
          <w:p w:rsidR="00305C75" w:rsidRDefault="00305C75" w:rsidP="005648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564823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BD6B0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Дача (индивидуальная)</w:t>
            </w:r>
          </w:p>
        </w:tc>
        <w:tc>
          <w:tcPr>
            <w:tcW w:w="1080" w:type="dxa"/>
          </w:tcPr>
          <w:p w:rsidR="00305C75" w:rsidRDefault="00305C75" w:rsidP="005648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26,5</w:t>
            </w:r>
          </w:p>
        </w:tc>
        <w:tc>
          <w:tcPr>
            <w:tcW w:w="1800" w:type="dxa"/>
            <w:gridSpan w:val="2"/>
          </w:tcPr>
          <w:p w:rsidR="00305C75" w:rsidRDefault="00305C75" w:rsidP="005648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15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BD6B0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5648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800" w:type="dxa"/>
            <w:gridSpan w:val="2"/>
          </w:tcPr>
          <w:p w:rsidR="00305C75" w:rsidRDefault="00305C75" w:rsidP="005648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BD6B02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AF34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44,3</w:t>
            </w:r>
          </w:p>
        </w:tc>
        <w:tc>
          <w:tcPr>
            <w:tcW w:w="1800" w:type="dxa"/>
            <w:gridSpan w:val="2"/>
          </w:tcPr>
          <w:p w:rsidR="00305C75" w:rsidRDefault="00305C75" w:rsidP="00AF34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AF3441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118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BD6B02">
            <w:pPr>
              <w:rPr>
                <w:color w:val="000000"/>
              </w:rPr>
            </w:pPr>
            <w:r>
              <w:rPr>
                <w:color w:val="000000"/>
              </w:rPr>
              <w:t>Ус О.А.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625589,02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73,0</w:t>
            </w:r>
          </w:p>
        </w:tc>
        <w:tc>
          <w:tcPr>
            <w:tcW w:w="1800" w:type="dxa"/>
            <w:gridSpan w:val="2"/>
          </w:tcPr>
          <w:p w:rsidR="00305C75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Шевроле Авео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  <w:p w:rsidR="00305C75" w:rsidRPr="00C449C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16680">
        <w:trPr>
          <w:trHeight w:val="19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BD6B02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493556,44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73,0</w:t>
            </w:r>
          </w:p>
        </w:tc>
        <w:tc>
          <w:tcPr>
            <w:tcW w:w="1800" w:type="dxa"/>
            <w:gridSpan w:val="2"/>
          </w:tcPr>
          <w:p w:rsidR="00305C75" w:rsidRDefault="00305C75" w:rsidP="00A052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УАЗ-3153 (индивидуальная)</w:t>
            </w:r>
          </w:p>
        </w:tc>
      </w:tr>
      <w:tr w:rsidR="00305C75" w:rsidRPr="00E16680">
        <w:trPr>
          <w:trHeight w:val="46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BD6B02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BD6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73,0</w:t>
            </w:r>
          </w:p>
        </w:tc>
        <w:tc>
          <w:tcPr>
            <w:tcW w:w="1800" w:type="dxa"/>
            <w:gridSpan w:val="2"/>
          </w:tcPr>
          <w:p w:rsidR="00305C75" w:rsidRDefault="00305C75" w:rsidP="00BD6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61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BD6B02">
            <w:pPr>
              <w:rPr>
                <w:color w:val="000000"/>
              </w:rPr>
            </w:pPr>
            <w:r>
              <w:rPr>
                <w:color w:val="000000"/>
              </w:rPr>
              <w:t>Усанов А.И.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416432,86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tabs>
                <w:tab w:val="center" w:pos="1332"/>
                <w:tab w:val="right" w:pos="2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(найм)</w:t>
            </w:r>
          </w:p>
        </w:tc>
        <w:tc>
          <w:tcPr>
            <w:tcW w:w="1080" w:type="dxa"/>
          </w:tcPr>
          <w:p w:rsidR="00305C75" w:rsidRDefault="00305C75" w:rsidP="00BD6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61,3</w:t>
            </w:r>
          </w:p>
        </w:tc>
        <w:tc>
          <w:tcPr>
            <w:tcW w:w="1800" w:type="dxa"/>
            <w:gridSpan w:val="2"/>
          </w:tcPr>
          <w:p w:rsidR="00305C75" w:rsidRDefault="00305C75" w:rsidP="00BD6B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ЗАЗ Шанс (индивидуальная)</w:t>
            </w:r>
          </w:p>
        </w:tc>
      </w:tr>
      <w:tr w:rsidR="00305C75" w:rsidRPr="00E1668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BD6B02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300000,00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tabs>
                <w:tab w:val="center" w:pos="1332"/>
                <w:tab w:val="right" w:pos="2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(найм)</w:t>
            </w:r>
          </w:p>
        </w:tc>
        <w:tc>
          <w:tcPr>
            <w:tcW w:w="1080" w:type="dxa"/>
          </w:tcPr>
          <w:p w:rsidR="00305C75" w:rsidRDefault="00305C75" w:rsidP="006612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61,3</w:t>
            </w:r>
          </w:p>
        </w:tc>
        <w:tc>
          <w:tcPr>
            <w:tcW w:w="1800" w:type="dxa"/>
            <w:gridSpan w:val="2"/>
          </w:tcPr>
          <w:p w:rsidR="00305C75" w:rsidRDefault="00305C75" w:rsidP="006612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28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BD6B02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tabs>
                <w:tab w:val="center" w:pos="1332"/>
                <w:tab w:val="right" w:pos="2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(найм)</w:t>
            </w:r>
          </w:p>
        </w:tc>
        <w:tc>
          <w:tcPr>
            <w:tcW w:w="1080" w:type="dxa"/>
          </w:tcPr>
          <w:p w:rsidR="00305C75" w:rsidRDefault="00305C75" w:rsidP="006612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61,3</w:t>
            </w:r>
          </w:p>
        </w:tc>
        <w:tc>
          <w:tcPr>
            <w:tcW w:w="1800" w:type="dxa"/>
            <w:gridSpan w:val="2"/>
          </w:tcPr>
          <w:p w:rsidR="00305C75" w:rsidRDefault="00305C75" w:rsidP="006612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24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BD6B02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tabs>
                <w:tab w:val="center" w:pos="1332"/>
                <w:tab w:val="right" w:pos="2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(найм)</w:t>
            </w:r>
          </w:p>
        </w:tc>
        <w:tc>
          <w:tcPr>
            <w:tcW w:w="1080" w:type="dxa"/>
          </w:tcPr>
          <w:p w:rsidR="00305C75" w:rsidRDefault="00305C75" w:rsidP="006612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61,3</w:t>
            </w:r>
          </w:p>
        </w:tc>
        <w:tc>
          <w:tcPr>
            <w:tcW w:w="1800" w:type="dxa"/>
            <w:gridSpan w:val="2"/>
          </w:tcPr>
          <w:p w:rsidR="00305C75" w:rsidRDefault="00305C75" w:rsidP="006612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BD6B02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tabs>
                <w:tab w:val="center" w:pos="1332"/>
                <w:tab w:val="right" w:pos="2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(найм)</w:t>
            </w:r>
          </w:p>
        </w:tc>
        <w:tc>
          <w:tcPr>
            <w:tcW w:w="1080" w:type="dxa"/>
          </w:tcPr>
          <w:p w:rsidR="00305C75" w:rsidRDefault="00305C75" w:rsidP="006612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61,3</w:t>
            </w:r>
          </w:p>
        </w:tc>
        <w:tc>
          <w:tcPr>
            <w:tcW w:w="1800" w:type="dxa"/>
            <w:gridSpan w:val="2"/>
          </w:tcPr>
          <w:p w:rsidR="00305C75" w:rsidRDefault="00305C75" w:rsidP="006612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16680">
        <w:trPr>
          <w:trHeight w:val="17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F754FE">
            <w:pPr>
              <w:jc w:val="center"/>
            </w:pPr>
            <w:r w:rsidRPr="00D13AC5">
              <w:t>Уфимцев А.А.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Заместитель начальника части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377912, 68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в служебном помещении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F754FE">
            <w:pPr>
              <w:jc w:val="center"/>
            </w:pPr>
            <w:r w:rsidRPr="00D13AC5">
              <w:t>43,2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F754FE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Автомобиль легковой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ВАЗ 21093 (индивидуальная)</w:t>
            </w:r>
          </w:p>
        </w:tc>
      </w:tr>
      <w:tr w:rsidR="00305C75" w:rsidRPr="00E16680">
        <w:trPr>
          <w:trHeight w:val="24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F754FE">
            <w:pPr>
              <w:jc w:val="center"/>
            </w:pPr>
            <w:r w:rsidRPr="00D13AC5">
              <w:t>супруга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50850,00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в служебном помещении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F754FE">
            <w:pPr>
              <w:jc w:val="center"/>
            </w:pPr>
            <w:r w:rsidRPr="00D13AC5">
              <w:t>43,2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F754FE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E1668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F754FE">
            <w:pPr>
              <w:jc w:val="center"/>
            </w:pPr>
            <w:r w:rsidRPr="00D13AC5">
              <w:t>сын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в служебном помещении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F754FE">
            <w:pPr>
              <w:jc w:val="center"/>
            </w:pPr>
            <w:r w:rsidRPr="00D13AC5">
              <w:t>43,2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F754FE">
            <w:pPr>
              <w:jc w:val="center"/>
            </w:pPr>
            <w:r w:rsidRPr="00D13AC5"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</w:tc>
      </w:tr>
      <w:tr w:rsidR="00305C75" w:rsidRPr="00607B10">
        <w:trPr>
          <w:trHeight w:val="33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564823" w:rsidRDefault="00305C75" w:rsidP="002664BE">
            <w:pPr>
              <w:rPr>
                <w:color w:val="000000"/>
              </w:rPr>
            </w:pPr>
            <w:r>
              <w:rPr>
                <w:color w:val="000000"/>
              </w:rPr>
              <w:t>Христофи И.А.</w:t>
            </w:r>
          </w:p>
        </w:tc>
        <w:tc>
          <w:tcPr>
            <w:tcW w:w="2109" w:type="dxa"/>
            <w:gridSpan w:val="2"/>
          </w:tcPr>
          <w:p w:rsidR="00305C75" w:rsidRPr="0056482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Pr="0056482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384507,91</w:t>
            </w:r>
          </w:p>
        </w:tc>
        <w:tc>
          <w:tcPr>
            <w:tcW w:w="2880" w:type="dxa"/>
            <w:gridSpan w:val="3"/>
          </w:tcPr>
          <w:p w:rsidR="00305C75" w:rsidRPr="0056482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564823" w:rsidRDefault="00305C75" w:rsidP="002664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32,2</w:t>
            </w:r>
          </w:p>
        </w:tc>
        <w:tc>
          <w:tcPr>
            <w:tcW w:w="1800" w:type="dxa"/>
            <w:gridSpan w:val="2"/>
          </w:tcPr>
          <w:p w:rsidR="00305C75" w:rsidRPr="00564823" w:rsidRDefault="00305C75" w:rsidP="002664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6482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автомобиль- ВАЗ 2114 (индивидуальная)</w:t>
            </w: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664BE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56482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56482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277513,93</w:t>
            </w:r>
          </w:p>
        </w:tc>
        <w:tc>
          <w:tcPr>
            <w:tcW w:w="2880" w:type="dxa"/>
            <w:gridSpan w:val="3"/>
          </w:tcPr>
          <w:p w:rsidR="00305C75" w:rsidRPr="0056482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564823" w:rsidRDefault="00305C75" w:rsidP="005648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55,9</w:t>
            </w:r>
          </w:p>
        </w:tc>
        <w:tc>
          <w:tcPr>
            <w:tcW w:w="1800" w:type="dxa"/>
            <w:gridSpan w:val="2"/>
          </w:tcPr>
          <w:p w:rsidR="00305C75" w:rsidRPr="00564823" w:rsidRDefault="00305C75" w:rsidP="005648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6482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1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664BE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56482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56482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56482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564823" w:rsidRDefault="00305C75" w:rsidP="005648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55,9</w:t>
            </w:r>
          </w:p>
        </w:tc>
        <w:tc>
          <w:tcPr>
            <w:tcW w:w="1800" w:type="dxa"/>
            <w:gridSpan w:val="2"/>
          </w:tcPr>
          <w:p w:rsidR="00305C75" w:rsidRPr="00564823" w:rsidRDefault="00305C75" w:rsidP="002664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6482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17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664BE">
            <w:pPr>
              <w:rPr>
                <w:color w:val="000000"/>
              </w:rPr>
            </w:pPr>
            <w:r>
              <w:rPr>
                <w:color w:val="000000"/>
              </w:rPr>
              <w:t>Чекасин А.Г.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708748,09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5648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57,2</w:t>
            </w:r>
          </w:p>
        </w:tc>
        <w:tc>
          <w:tcPr>
            <w:tcW w:w="1800" w:type="dxa"/>
            <w:gridSpan w:val="2"/>
          </w:tcPr>
          <w:p w:rsidR="00305C75" w:rsidRDefault="00305C75" w:rsidP="002664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6482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7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3A4653" w:rsidRDefault="00305C75" w:rsidP="002664BE">
            <w:pPr>
              <w:rPr>
                <w:color w:val="000000"/>
              </w:rPr>
            </w:pPr>
            <w:r>
              <w:rPr>
                <w:color w:val="000000"/>
              </w:rPr>
              <w:t>Чернецкий А.Л.</w:t>
            </w:r>
          </w:p>
        </w:tc>
        <w:tc>
          <w:tcPr>
            <w:tcW w:w="2109" w:type="dxa"/>
            <w:gridSpan w:val="2"/>
          </w:tcPr>
          <w:p w:rsidR="00305C75" w:rsidRPr="003A465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Pr="003A465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396605,50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3A465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3A4653" w:rsidRDefault="00305C75" w:rsidP="002664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42,5</w:t>
            </w:r>
          </w:p>
        </w:tc>
        <w:tc>
          <w:tcPr>
            <w:tcW w:w="1800" w:type="dxa"/>
            <w:gridSpan w:val="2"/>
          </w:tcPr>
          <w:p w:rsidR="00305C75" w:rsidRPr="003A4653" w:rsidRDefault="00305C75" w:rsidP="002664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A465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07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F7C18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447527,36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3A465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3A4653" w:rsidRDefault="00305C75" w:rsidP="00EF7C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42,5</w:t>
            </w:r>
          </w:p>
        </w:tc>
        <w:tc>
          <w:tcPr>
            <w:tcW w:w="1800" w:type="dxa"/>
            <w:gridSpan w:val="2"/>
          </w:tcPr>
          <w:p w:rsidR="00305C75" w:rsidRPr="003A4653" w:rsidRDefault="00305C75" w:rsidP="00EF7C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– Форд Фокус 2</w:t>
            </w:r>
          </w:p>
          <w:p w:rsidR="00305C75" w:rsidRPr="003A465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69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664BE">
            <w:pPr>
              <w:rPr>
                <w:color w:val="000000"/>
              </w:rPr>
            </w:pPr>
            <w:r>
              <w:rPr>
                <w:color w:val="000000"/>
              </w:rPr>
              <w:t>Черникова И.А.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411946,11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  <w:p w:rsidR="00305C75" w:rsidRPr="003A4653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3A4653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167,8</w:t>
            </w:r>
          </w:p>
        </w:tc>
        <w:tc>
          <w:tcPr>
            <w:tcW w:w="1800" w:type="dxa"/>
            <w:gridSpan w:val="2"/>
          </w:tcPr>
          <w:p w:rsidR="00305C75" w:rsidRPr="003A4653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A465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3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2664BE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1306012,66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19,6</w:t>
            </w:r>
          </w:p>
        </w:tc>
        <w:tc>
          <w:tcPr>
            <w:tcW w:w="1800" w:type="dxa"/>
            <w:gridSpan w:val="2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– Тойота РАВ 4</w:t>
            </w:r>
          </w:p>
          <w:p w:rsidR="00305C75" w:rsidRPr="003A465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2664B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  <w:vMerge w:val="restart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167,8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C452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07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2664B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C4521F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C4521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Водный транспорт – маломерное судно Силверадо-33С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7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2664B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C4521F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C4521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9F6E4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Иное транспортное средство – лодочный мотор Хонда </w:t>
            </w:r>
            <w:r>
              <w:rPr>
                <w:color w:val="000000"/>
                <w:lang w:val="en-US"/>
              </w:rPr>
              <w:t>BF</w:t>
            </w:r>
            <w:r w:rsidRPr="009F6E43">
              <w:rPr>
                <w:color w:val="000000"/>
              </w:rPr>
              <w:t>8</w:t>
            </w:r>
            <w:r>
              <w:rPr>
                <w:color w:val="000000"/>
                <w:lang w:val="en-US"/>
              </w:rPr>
              <w:t>SHU</w:t>
            </w:r>
          </w:p>
          <w:p w:rsidR="00305C75" w:rsidRPr="009F6E4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664BE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167,8</w:t>
            </w:r>
          </w:p>
        </w:tc>
        <w:tc>
          <w:tcPr>
            <w:tcW w:w="1800" w:type="dxa"/>
            <w:gridSpan w:val="2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A465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7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664BE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167,8</w:t>
            </w:r>
          </w:p>
        </w:tc>
        <w:tc>
          <w:tcPr>
            <w:tcW w:w="1800" w:type="dxa"/>
            <w:gridSpan w:val="2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A465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75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664BE">
            <w:pPr>
              <w:rPr>
                <w:color w:val="000000"/>
              </w:rPr>
            </w:pPr>
            <w:r>
              <w:rPr>
                <w:color w:val="000000"/>
              </w:rPr>
              <w:t>Чернецкий А.Л.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384936,99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00" w:type="dxa"/>
            <w:gridSpan w:val="2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A465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6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664BE">
            <w:pPr>
              <w:rPr>
                <w:color w:val="000000"/>
              </w:rPr>
            </w:pPr>
            <w:r>
              <w:rPr>
                <w:color w:val="000000"/>
              </w:rPr>
              <w:t>Чухарева Л.М.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523967,87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59,2</w:t>
            </w:r>
          </w:p>
        </w:tc>
        <w:tc>
          <w:tcPr>
            <w:tcW w:w="1800" w:type="dxa"/>
            <w:gridSpan w:val="2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DF0F6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3A465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1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2664BE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432671,94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2000</w:t>
            </w:r>
          </w:p>
        </w:tc>
        <w:tc>
          <w:tcPr>
            <w:tcW w:w="1800" w:type="dxa"/>
            <w:gridSpan w:val="2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DF0F6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Дэу Матиз (индивидуальная)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Pr="003A4653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70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2664B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59,2</w:t>
            </w:r>
          </w:p>
        </w:tc>
        <w:tc>
          <w:tcPr>
            <w:tcW w:w="1800" w:type="dxa"/>
            <w:gridSpan w:val="2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DF0F6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Pr="003A4653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2664B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Гаражный бокс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24,5</w:t>
            </w:r>
          </w:p>
        </w:tc>
        <w:tc>
          <w:tcPr>
            <w:tcW w:w="1800" w:type="dxa"/>
            <w:gridSpan w:val="2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A4653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8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2664BE">
            <w:pPr>
              <w:rPr>
                <w:color w:val="000000"/>
              </w:rPr>
            </w:pPr>
            <w:r>
              <w:rPr>
                <w:color w:val="000000"/>
              </w:rPr>
              <w:t>Шархун Ю.Ф.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129902,18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Комната (индивидуальная)</w:t>
            </w:r>
          </w:p>
        </w:tc>
        <w:tc>
          <w:tcPr>
            <w:tcW w:w="1080" w:type="dxa"/>
          </w:tcPr>
          <w:p w:rsidR="00305C75" w:rsidRDefault="00305C75" w:rsidP="003E0EA1">
            <w:pPr>
              <w:jc w:val="center"/>
            </w:pPr>
            <w:r>
              <w:t>18,3</w:t>
            </w:r>
          </w:p>
        </w:tc>
        <w:tc>
          <w:tcPr>
            <w:tcW w:w="1800" w:type="dxa"/>
            <w:gridSpan w:val="2"/>
          </w:tcPr>
          <w:p w:rsidR="00305C75" w:rsidRDefault="00305C75" w:rsidP="003E0EA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3A465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2664B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E0EA1">
            <w:pPr>
              <w:jc w:val="center"/>
            </w:pPr>
            <w:r>
              <w:t>49,8</w:t>
            </w:r>
          </w:p>
        </w:tc>
        <w:tc>
          <w:tcPr>
            <w:tcW w:w="1800" w:type="dxa"/>
            <w:gridSpan w:val="2"/>
          </w:tcPr>
          <w:p w:rsidR="00305C75" w:rsidRDefault="00305C75" w:rsidP="003E0EA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A4653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0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2664B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E0EA1">
            <w:pPr>
              <w:jc w:val="center"/>
            </w:pPr>
            <w:r>
              <w:t>34,6</w:t>
            </w:r>
          </w:p>
        </w:tc>
        <w:tc>
          <w:tcPr>
            <w:tcW w:w="1800" w:type="dxa"/>
            <w:gridSpan w:val="2"/>
          </w:tcPr>
          <w:p w:rsidR="00305C75" w:rsidRDefault="00305C75" w:rsidP="003E0EA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A4653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74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2664BE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384560,41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Гараж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 w:rsidP="003E0EA1">
            <w:pPr>
              <w:jc w:val="center"/>
            </w:pPr>
            <w:r>
              <w:t>18</w:t>
            </w:r>
          </w:p>
        </w:tc>
        <w:tc>
          <w:tcPr>
            <w:tcW w:w="1800" w:type="dxa"/>
            <w:gridSpan w:val="2"/>
          </w:tcPr>
          <w:p w:rsidR="00305C75" w:rsidRDefault="00305C75" w:rsidP="003E0EA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3E0EA1">
            <w:pPr>
              <w:jc w:val="center"/>
            </w:pPr>
            <w:r>
              <w:t>Автомобиль легковой Хонда Фит</w:t>
            </w:r>
          </w:p>
          <w:p w:rsidR="00305C75" w:rsidRDefault="00305C75" w:rsidP="003E0EA1">
            <w:pPr>
              <w:jc w:val="center"/>
            </w:pPr>
            <w:r>
              <w:t>(индивидуальная)</w:t>
            </w:r>
          </w:p>
          <w:p w:rsidR="00305C75" w:rsidRDefault="00305C75" w:rsidP="003E0EA1">
            <w:pPr>
              <w:jc w:val="center"/>
            </w:pPr>
          </w:p>
          <w:p w:rsidR="00305C75" w:rsidRDefault="00305C75" w:rsidP="003E0EA1">
            <w:pPr>
              <w:jc w:val="center"/>
            </w:pPr>
          </w:p>
        </w:tc>
      </w:tr>
      <w:tr w:rsidR="00305C75" w:rsidRPr="00607B10">
        <w:trPr>
          <w:trHeight w:val="89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2664B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E0EA1">
            <w:pPr>
              <w:jc w:val="center"/>
            </w:pPr>
            <w:r>
              <w:t>34,6</w:t>
            </w:r>
          </w:p>
        </w:tc>
        <w:tc>
          <w:tcPr>
            <w:tcW w:w="1800" w:type="dxa"/>
            <w:gridSpan w:val="2"/>
          </w:tcPr>
          <w:p w:rsidR="00305C75" w:rsidRDefault="00305C75" w:rsidP="003E0EA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3E0EA1">
            <w:pPr>
              <w:jc w:val="center"/>
            </w:pPr>
          </w:p>
        </w:tc>
      </w:tr>
      <w:tr w:rsidR="00305C75" w:rsidRPr="00607B10">
        <w:trPr>
          <w:trHeight w:val="25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664BE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E0EA1">
            <w:pPr>
              <w:jc w:val="center"/>
            </w:pPr>
            <w:r>
              <w:t>34,6</w:t>
            </w:r>
          </w:p>
        </w:tc>
        <w:tc>
          <w:tcPr>
            <w:tcW w:w="1800" w:type="dxa"/>
            <w:gridSpan w:val="2"/>
          </w:tcPr>
          <w:p w:rsidR="00305C75" w:rsidRDefault="00305C75" w:rsidP="003E0EA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Pr="003A465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3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664BE">
            <w:pPr>
              <w:rPr>
                <w:color w:val="000000"/>
              </w:rPr>
            </w:pPr>
            <w:r>
              <w:rPr>
                <w:color w:val="000000"/>
              </w:rPr>
              <w:t>Шипачев В.В.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379439,0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19,1</w:t>
            </w:r>
          </w:p>
        </w:tc>
        <w:tc>
          <w:tcPr>
            <w:tcW w:w="1800" w:type="dxa"/>
            <w:gridSpan w:val="2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A465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3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2664BE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60600,00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19,1</w:t>
            </w:r>
          </w:p>
        </w:tc>
        <w:tc>
          <w:tcPr>
            <w:tcW w:w="1800" w:type="dxa"/>
            <w:gridSpan w:val="2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3A465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4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2664B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800" w:type="dxa"/>
            <w:gridSpan w:val="2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A4653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7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664BE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576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800" w:type="dxa"/>
            <w:gridSpan w:val="2"/>
          </w:tcPr>
          <w:p w:rsidR="00305C75" w:rsidRDefault="00305C75" w:rsidP="00A576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A465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4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664BE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576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800" w:type="dxa"/>
            <w:gridSpan w:val="2"/>
          </w:tcPr>
          <w:p w:rsidR="00305C75" w:rsidRDefault="00305C75" w:rsidP="00A576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A465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4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2664BE">
            <w:pPr>
              <w:rPr>
                <w:color w:val="000000"/>
              </w:rPr>
            </w:pPr>
            <w:r>
              <w:rPr>
                <w:color w:val="000000"/>
              </w:rPr>
              <w:t>Шипицын С.И.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587030,66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7510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50,4</w:t>
            </w:r>
          </w:p>
        </w:tc>
        <w:tc>
          <w:tcPr>
            <w:tcW w:w="1800" w:type="dxa"/>
            <w:gridSpan w:val="2"/>
          </w:tcPr>
          <w:p w:rsidR="00305C75" w:rsidRDefault="00305C75" w:rsidP="007510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3A465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ВАЗ11183 (индивидуальная)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2664B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7510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38,3</w:t>
            </w:r>
          </w:p>
        </w:tc>
        <w:tc>
          <w:tcPr>
            <w:tcW w:w="1800" w:type="dxa"/>
            <w:gridSpan w:val="2"/>
          </w:tcPr>
          <w:p w:rsidR="00305C75" w:rsidRDefault="00305C75" w:rsidP="007510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9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2664BE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182811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(общая долевая)</w:t>
            </w:r>
          </w:p>
        </w:tc>
        <w:tc>
          <w:tcPr>
            <w:tcW w:w="1080" w:type="dxa"/>
          </w:tcPr>
          <w:p w:rsidR="00305C75" w:rsidRDefault="00305C75" w:rsidP="007510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505</w:t>
            </w:r>
          </w:p>
        </w:tc>
        <w:tc>
          <w:tcPr>
            <w:tcW w:w="1800" w:type="dxa"/>
            <w:gridSpan w:val="2"/>
          </w:tcPr>
          <w:p w:rsidR="00305C75" w:rsidRDefault="00305C75" w:rsidP="007510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2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2664B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(общая долевая)</w:t>
            </w:r>
          </w:p>
        </w:tc>
        <w:tc>
          <w:tcPr>
            <w:tcW w:w="1080" w:type="dxa"/>
          </w:tcPr>
          <w:p w:rsidR="00305C75" w:rsidRDefault="00305C75" w:rsidP="007510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38,3</w:t>
            </w:r>
          </w:p>
        </w:tc>
        <w:tc>
          <w:tcPr>
            <w:tcW w:w="1800" w:type="dxa"/>
            <w:gridSpan w:val="2"/>
          </w:tcPr>
          <w:p w:rsidR="00305C75" w:rsidRDefault="00305C75" w:rsidP="007510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9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2664B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7510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50,4</w:t>
            </w:r>
          </w:p>
        </w:tc>
        <w:tc>
          <w:tcPr>
            <w:tcW w:w="1800" w:type="dxa"/>
            <w:gridSpan w:val="2"/>
          </w:tcPr>
          <w:p w:rsidR="00305C75" w:rsidRDefault="00305C75" w:rsidP="007510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7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664BE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125C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50,4</w:t>
            </w:r>
          </w:p>
        </w:tc>
        <w:tc>
          <w:tcPr>
            <w:tcW w:w="1800" w:type="dxa"/>
            <w:gridSpan w:val="2"/>
          </w:tcPr>
          <w:p w:rsidR="00305C75" w:rsidRDefault="00305C75" w:rsidP="00125C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664BE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125C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50,4</w:t>
            </w:r>
          </w:p>
        </w:tc>
        <w:tc>
          <w:tcPr>
            <w:tcW w:w="1800" w:type="dxa"/>
            <w:gridSpan w:val="2"/>
          </w:tcPr>
          <w:p w:rsidR="00305C75" w:rsidRDefault="00305C75" w:rsidP="00125C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1D1265" w:rsidRDefault="00305C75" w:rsidP="00607B10">
            <w:pPr>
              <w:rPr>
                <w:color w:val="000000"/>
              </w:rPr>
            </w:pPr>
            <w:r w:rsidRPr="001D1265">
              <w:rPr>
                <w:color w:val="000000"/>
              </w:rPr>
              <w:t>Артемьев Р.И.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1D1265" w:rsidRDefault="00305C75" w:rsidP="0055180C">
            <w:pPr>
              <w:jc w:val="center"/>
              <w:rPr>
                <w:color w:val="000000"/>
              </w:rPr>
            </w:pPr>
            <w:r w:rsidRPr="001D1265">
              <w:rPr>
                <w:color w:val="000000"/>
              </w:rPr>
              <w:t>Главный специалист</w:t>
            </w:r>
          </w:p>
        </w:tc>
        <w:tc>
          <w:tcPr>
            <w:tcW w:w="2160" w:type="dxa"/>
            <w:vMerge w:val="restart"/>
          </w:tcPr>
          <w:p w:rsidR="00305C75" w:rsidRPr="001D126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359123,59</w:t>
            </w:r>
          </w:p>
        </w:tc>
        <w:tc>
          <w:tcPr>
            <w:tcW w:w="2880" w:type="dxa"/>
            <w:gridSpan w:val="3"/>
          </w:tcPr>
          <w:p w:rsidR="00305C75" w:rsidRPr="001D126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1D126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34,1</w:t>
            </w:r>
          </w:p>
        </w:tc>
        <w:tc>
          <w:tcPr>
            <w:tcW w:w="1800" w:type="dxa"/>
            <w:gridSpan w:val="2"/>
          </w:tcPr>
          <w:p w:rsidR="00305C75" w:rsidRPr="001D126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1D126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Рено Логан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607B10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800" w:type="dxa"/>
            <w:gridSpan w:val="2"/>
          </w:tcPr>
          <w:p w:rsidR="00305C75" w:rsidRDefault="00305C75" w:rsidP="00DF0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CF632F">
        <w:trPr>
          <w:trHeight w:val="61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23121D" w:rsidRDefault="00305C75" w:rsidP="00607B10">
            <w:pPr>
              <w:rPr>
                <w:color w:val="000000"/>
              </w:rPr>
            </w:pPr>
            <w:r w:rsidRPr="0023121D">
              <w:rPr>
                <w:color w:val="000000"/>
              </w:rPr>
              <w:t>Выгузов А.В.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23121D" w:rsidRDefault="00305C75" w:rsidP="0055180C">
            <w:pPr>
              <w:jc w:val="center"/>
              <w:rPr>
                <w:color w:val="000000"/>
              </w:rPr>
            </w:pPr>
            <w:r w:rsidRPr="0023121D">
              <w:rPr>
                <w:color w:val="000000"/>
              </w:rPr>
              <w:t>Главный специалист</w:t>
            </w:r>
          </w:p>
        </w:tc>
        <w:tc>
          <w:tcPr>
            <w:tcW w:w="2160" w:type="dxa"/>
            <w:vMerge w:val="restart"/>
          </w:tcPr>
          <w:p w:rsidR="00305C75" w:rsidRPr="0023121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5022467,71</w:t>
            </w:r>
          </w:p>
        </w:tc>
        <w:tc>
          <w:tcPr>
            <w:tcW w:w="2880" w:type="dxa"/>
            <w:gridSpan w:val="3"/>
          </w:tcPr>
          <w:p w:rsidR="00305C75" w:rsidRPr="0023121D" w:rsidRDefault="00305C75" w:rsidP="0055180C">
            <w:pPr>
              <w:jc w:val="center"/>
              <w:rPr>
                <w:color w:val="000000"/>
              </w:rPr>
            </w:pPr>
            <w:r w:rsidRPr="0023121D">
              <w:rPr>
                <w:color w:val="000000"/>
              </w:rPr>
              <w:t>Квартира</w:t>
            </w:r>
          </w:p>
          <w:p w:rsidR="00305C75" w:rsidRPr="0023121D" w:rsidRDefault="00305C75" w:rsidP="0055180C">
            <w:pPr>
              <w:jc w:val="center"/>
              <w:rPr>
                <w:color w:val="000000"/>
              </w:rPr>
            </w:pPr>
            <w:r w:rsidRPr="0023121D">
              <w:rPr>
                <w:color w:val="000000"/>
              </w:rPr>
              <w:t>(</w:t>
            </w:r>
            <w:r>
              <w:rPr>
                <w:color w:val="000000"/>
              </w:rPr>
              <w:t>индивидуальная</w:t>
            </w:r>
            <w:r w:rsidRPr="0023121D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23121D" w:rsidRDefault="00305C75" w:rsidP="00D05149">
            <w:pPr>
              <w:jc w:val="center"/>
              <w:rPr>
                <w:color w:val="000000"/>
              </w:rPr>
            </w:pPr>
            <w:r w:rsidRPr="0023121D">
              <w:rPr>
                <w:color w:val="000000"/>
              </w:rPr>
              <w:t>43</w:t>
            </w:r>
          </w:p>
        </w:tc>
        <w:tc>
          <w:tcPr>
            <w:tcW w:w="1800" w:type="dxa"/>
            <w:gridSpan w:val="2"/>
          </w:tcPr>
          <w:p w:rsidR="00305C75" w:rsidRPr="0023121D" w:rsidRDefault="00305C75" w:rsidP="00D05149">
            <w:pPr>
              <w:jc w:val="center"/>
              <w:rPr>
                <w:color w:val="000000"/>
              </w:rPr>
            </w:pPr>
            <w:r w:rsidRPr="0023121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B37A9A" w:rsidRDefault="00305C75" w:rsidP="00C16817">
            <w:pPr>
              <w:jc w:val="center"/>
              <w:rPr>
                <w:color w:val="000000"/>
              </w:rPr>
            </w:pPr>
            <w:r w:rsidRPr="00B37A9A">
              <w:rPr>
                <w:color w:val="000000"/>
              </w:rPr>
              <w:t>-</w:t>
            </w:r>
          </w:p>
        </w:tc>
      </w:tr>
      <w:tr w:rsidR="00305C75" w:rsidRPr="00CF632F">
        <w:trPr>
          <w:trHeight w:val="48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3121D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3121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незавершенного строительства (общая долевая)</w:t>
            </w:r>
          </w:p>
          <w:p w:rsidR="00305C75" w:rsidRPr="0023121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23121D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42,5</w:t>
            </w:r>
          </w:p>
        </w:tc>
        <w:tc>
          <w:tcPr>
            <w:tcW w:w="1800" w:type="dxa"/>
            <w:gridSpan w:val="2"/>
          </w:tcPr>
          <w:p w:rsidR="00305C75" w:rsidRPr="0023121D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CF632F" w:rsidRDefault="00305C75" w:rsidP="00C16817">
            <w:pPr>
              <w:jc w:val="center"/>
              <w:rPr>
                <w:color w:val="99CC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3121D" w:rsidRDefault="00305C75" w:rsidP="00607B10">
            <w:pPr>
              <w:rPr>
                <w:color w:val="000000"/>
              </w:rPr>
            </w:pPr>
            <w:r w:rsidRPr="0023121D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23121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23121D" w:rsidRDefault="00305C75" w:rsidP="0055180C">
            <w:pPr>
              <w:jc w:val="center"/>
              <w:rPr>
                <w:color w:val="000000"/>
              </w:rPr>
            </w:pPr>
            <w:r w:rsidRPr="0023121D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23121D" w:rsidRDefault="00305C75" w:rsidP="0055180C">
            <w:pPr>
              <w:jc w:val="center"/>
              <w:rPr>
                <w:color w:val="000000"/>
              </w:rPr>
            </w:pPr>
            <w:r w:rsidRPr="0023121D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23121D" w:rsidRDefault="00305C75" w:rsidP="00D05149">
            <w:pPr>
              <w:jc w:val="center"/>
              <w:rPr>
                <w:color w:val="000000"/>
              </w:rPr>
            </w:pPr>
            <w:r w:rsidRPr="0023121D">
              <w:rPr>
                <w:color w:val="000000"/>
              </w:rPr>
              <w:t>43</w:t>
            </w:r>
          </w:p>
        </w:tc>
        <w:tc>
          <w:tcPr>
            <w:tcW w:w="1800" w:type="dxa"/>
            <w:gridSpan w:val="2"/>
          </w:tcPr>
          <w:p w:rsidR="00305C75" w:rsidRPr="0023121D" w:rsidRDefault="00305C75" w:rsidP="00D05149">
            <w:pPr>
              <w:jc w:val="center"/>
              <w:rPr>
                <w:color w:val="000000"/>
              </w:rPr>
            </w:pPr>
            <w:r w:rsidRPr="0023121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23121D" w:rsidRDefault="00305C75" w:rsidP="00C16817">
            <w:pPr>
              <w:jc w:val="center"/>
              <w:rPr>
                <w:color w:val="000000"/>
              </w:rPr>
            </w:pPr>
            <w:r w:rsidRPr="0023121D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5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5C73F7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Ильина О.А.</w:t>
            </w:r>
          </w:p>
        </w:tc>
        <w:tc>
          <w:tcPr>
            <w:tcW w:w="2109" w:type="dxa"/>
            <w:gridSpan w:val="2"/>
          </w:tcPr>
          <w:p w:rsidR="00305C75" w:rsidRPr="005C73F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Главный специалист</w:t>
            </w:r>
          </w:p>
        </w:tc>
        <w:tc>
          <w:tcPr>
            <w:tcW w:w="2160" w:type="dxa"/>
          </w:tcPr>
          <w:p w:rsidR="00305C75" w:rsidRPr="005C73F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335077,73</w:t>
            </w:r>
          </w:p>
        </w:tc>
        <w:tc>
          <w:tcPr>
            <w:tcW w:w="2880" w:type="dxa"/>
            <w:gridSpan w:val="3"/>
          </w:tcPr>
          <w:p w:rsidR="00305C75" w:rsidRPr="005C73F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5C73F7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53,2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5C73F7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5C73F7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5C73F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5C73F7" w:rsidRDefault="00305C75" w:rsidP="00F070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53,2</w:t>
            </w:r>
          </w:p>
        </w:tc>
        <w:tc>
          <w:tcPr>
            <w:tcW w:w="1800" w:type="dxa"/>
            <w:gridSpan w:val="2"/>
          </w:tcPr>
          <w:p w:rsidR="00305C75" w:rsidRDefault="00305C75" w:rsidP="00F070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5C73F7" w:rsidRDefault="00305C75" w:rsidP="00F0701D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5C73F7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Кемпф Е.В.</w:t>
            </w:r>
          </w:p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Главный специалист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349064,72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9900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  <w:p w:rsidR="00305C75" w:rsidRDefault="00305C75" w:rsidP="00F0701D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9900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Хендэ Санта Фе</w:t>
            </w:r>
          </w:p>
          <w:p w:rsidR="00305C75" w:rsidRPr="005C73F7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62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158400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9900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1800" w:type="dxa"/>
            <w:gridSpan w:val="2"/>
          </w:tcPr>
          <w:p w:rsidR="00305C75" w:rsidRDefault="00305C75" w:rsidP="009900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5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5D20FE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Кузнецов В.А.</w:t>
            </w:r>
          </w:p>
        </w:tc>
        <w:tc>
          <w:tcPr>
            <w:tcW w:w="2109" w:type="dxa"/>
            <w:gridSpan w:val="2"/>
          </w:tcPr>
          <w:p w:rsidR="00305C75" w:rsidRPr="005D20F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Главный специалист</w:t>
            </w:r>
          </w:p>
        </w:tc>
        <w:tc>
          <w:tcPr>
            <w:tcW w:w="2160" w:type="dxa"/>
          </w:tcPr>
          <w:p w:rsidR="00305C75" w:rsidRPr="005D20F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930604,24</w:t>
            </w:r>
          </w:p>
        </w:tc>
        <w:tc>
          <w:tcPr>
            <w:tcW w:w="2880" w:type="dxa"/>
            <w:gridSpan w:val="3"/>
          </w:tcPr>
          <w:p w:rsidR="00305C75" w:rsidRPr="0004496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Две комнаты в квартире</w:t>
            </w:r>
          </w:p>
          <w:p w:rsidR="00305C75" w:rsidRPr="00044963" w:rsidRDefault="00305C75" w:rsidP="0055180C">
            <w:pPr>
              <w:jc w:val="center"/>
              <w:rPr>
                <w:color w:val="000000"/>
              </w:rPr>
            </w:pPr>
            <w:r w:rsidRPr="00044963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044963" w:rsidRDefault="00305C75" w:rsidP="000449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27,2</w:t>
            </w:r>
          </w:p>
        </w:tc>
        <w:tc>
          <w:tcPr>
            <w:tcW w:w="1800" w:type="dxa"/>
            <w:gridSpan w:val="2"/>
          </w:tcPr>
          <w:p w:rsidR="00305C75" w:rsidRPr="00044963" w:rsidRDefault="00305C75" w:rsidP="00044963">
            <w:pPr>
              <w:jc w:val="center"/>
              <w:rPr>
                <w:color w:val="000000"/>
              </w:rPr>
            </w:pPr>
            <w:r w:rsidRPr="0004496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044963" w:rsidRDefault="00305C75" w:rsidP="00C16817">
            <w:pPr>
              <w:jc w:val="center"/>
              <w:rPr>
                <w:color w:val="000000"/>
              </w:rPr>
            </w:pPr>
            <w:r w:rsidRPr="00044963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5D20F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1109891,67</w:t>
            </w:r>
          </w:p>
        </w:tc>
        <w:tc>
          <w:tcPr>
            <w:tcW w:w="2880" w:type="dxa"/>
            <w:gridSpan w:val="3"/>
          </w:tcPr>
          <w:p w:rsidR="00305C75" w:rsidRPr="0004496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Две комнаты в квартире</w:t>
            </w:r>
          </w:p>
          <w:p w:rsidR="00305C75" w:rsidRPr="00044963" w:rsidRDefault="00305C75" w:rsidP="0055180C">
            <w:pPr>
              <w:jc w:val="center"/>
              <w:rPr>
                <w:color w:val="000000"/>
              </w:rPr>
            </w:pPr>
            <w:r w:rsidRPr="00044963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044963" w:rsidRDefault="00305C75" w:rsidP="000449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27,2</w:t>
            </w:r>
          </w:p>
        </w:tc>
        <w:tc>
          <w:tcPr>
            <w:tcW w:w="1800" w:type="dxa"/>
            <w:gridSpan w:val="2"/>
          </w:tcPr>
          <w:p w:rsidR="00305C75" w:rsidRPr="00044963" w:rsidRDefault="00305C75" w:rsidP="00044963">
            <w:pPr>
              <w:jc w:val="center"/>
              <w:rPr>
                <w:color w:val="000000"/>
              </w:rPr>
            </w:pPr>
            <w:r w:rsidRPr="0004496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044963" w:rsidRDefault="00305C75" w:rsidP="00C16817">
            <w:pPr>
              <w:ind w:right="-190"/>
              <w:jc w:val="center"/>
              <w:rPr>
                <w:color w:val="000000"/>
              </w:rPr>
            </w:pPr>
            <w:r w:rsidRPr="00044963">
              <w:rPr>
                <w:color w:val="000000"/>
              </w:rPr>
              <w:t>Автомобиль легковой-</w:t>
            </w:r>
          </w:p>
          <w:p w:rsidR="00305C75" w:rsidRPr="00044963" w:rsidRDefault="00305C75" w:rsidP="00C16817">
            <w:pPr>
              <w:jc w:val="center"/>
              <w:rPr>
                <w:color w:val="000000"/>
              </w:rPr>
            </w:pPr>
            <w:r w:rsidRPr="00044963">
              <w:rPr>
                <w:color w:val="000000"/>
              </w:rPr>
              <w:t>Тойота Авенсис  (индивидуальная)</w:t>
            </w:r>
          </w:p>
        </w:tc>
      </w:tr>
      <w:tr w:rsidR="00305C75" w:rsidRPr="00607B10">
        <w:trPr>
          <w:trHeight w:val="21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5D20F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583333,34</w:t>
            </w:r>
          </w:p>
        </w:tc>
        <w:tc>
          <w:tcPr>
            <w:tcW w:w="2880" w:type="dxa"/>
            <w:gridSpan w:val="3"/>
          </w:tcPr>
          <w:p w:rsidR="00305C75" w:rsidRPr="0004496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Две комнаты в квартире</w:t>
            </w:r>
          </w:p>
          <w:p w:rsidR="00305C75" w:rsidRPr="00044963" w:rsidRDefault="00305C75" w:rsidP="0055180C">
            <w:pPr>
              <w:jc w:val="center"/>
              <w:rPr>
                <w:color w:val="000000"/>
              </w:rPr>
            </w:pPr>
            <w:r w:rsidRPr="00044963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044963" w:rsidRDefault="00305C75" w:rsidP="000449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27,2</w:t>
            </w:r>
          </w:p>
        </w:tc>
        <w:tc>
          <w:tcPr>
            <w:tcW w:w="1800" w:type="dxa"/>
            <w:gridSpan w:val="2"/>
          </w:tcPr>
          <w:p w:rsidR="00305C75" w:rsidRPr="00044963" w:rsidRDefault="00305C75" w:rsidP="00044963">
            <w:pPr>
              <w:jc w:val="center"/>
              <w:rPr>
                <w:color w:val="000000"/>
              </w:rPr>
            </w:pPr>
            <w:r w:rsidRPr="0004496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044963" w:rsidRDefault="00305C75" w:rsidP="00C16817">
            <w:pPr>
              <w:jc w:val="center"/>
              <w:rPr>
                <w:color w:val="000000"/>
              </w:rPr>
            </w:pPr>
            <w:r w:rsidRPr="00044963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9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4124B2">
            <w:pPr>
              <w:rPr>
                <w:color w:val="000000"/>
              </w:rPr>
            </w:pPr>
            <w:r w:rsidRPr="008471BC">
              <w:rPr>
                <w:color w:val="000000"/>
              </w:rPr>
              <w:t>Крюков А.В.</w:t>
            </w:r>
          </w:p>
          <w:p w:rsidR="00305C75" w:rsidRPr="008471BC" w:rsidRDefault="00305C75" w:rsidP="004124B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Pr="008471B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Главный специалист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1076119</w:t>
            </w:r>
          </w:p>
          <w:p w:rsidR="00305C75" w:rsidRPr="008471B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8471BC" w:rsidRDefault="00305C75" w:rsidP="0055180C">
            <w:pPr>
              <w:jc w:val="center"/>
              <w:rPr>
                <w:color w:val="000000"/>
              </w:rPr>
            </w:pPr>
            <w:r w:rsidRPr="008471BC">
              <w:rPr>
                <w:color w:val="000000"/>
              </w:rPr>
              <w:t>Квартира</w:t>
            </w:r>
          </w:p>
          <w:p w:rsidR="00305C75" w:rsidRPr="008471BC" w:rsidRDefault="00305C75" w:rsidP="0055180C">
            <w:pPr>
              <w:jc w:val="center"/>
              <w:rPr>
                <w:color w:val="000000"/>
              </w:rPr>
            </w:pPr>
            <w:r w:rsidRPr="008471BC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8471BC" w:rsidRDefault="00305C75" w:rsidP="004124B2">
            <w:pPr>
              <w:jc w:val="center"/>
              <w:rPr>
                <w:color w:val="000000"/>
              </w:rPr>
            </w:pPr>
            <w:r w:rsidRPr="008471BC">
              <w:rPr>
                <w:color w:val="000000"/>
              </w:rPr>
              <w:t>79,4</w:t>
            </w:r>
          </w:p>
          <w:p w:rsidR="00305C75" w:rsidRPr="008471BC" w:rsidRDefault="00305C75" w:rsidP="004124B2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Pr="008471BC" w:rsidRDefault="00305C75" w:rsidP="004124B2">
            <w:pPr>
              <w:jc w:val="center"/>
              <w:rPr>
                <w:color w:val="000000"/>
              </w:rPr>
            </w:pPr>
            <w:r w:rsidRPr="008471BC">
              <w:rPr>
                <w:color w:val="000000"/>
              </w:rPr>
              <w:t>Россия</w:t>
            </w:r>
          </w:p>
          <w:p w:rsidR="00305C75" w:rsidRPr="008471BC" w:rsidRDefault="00305C75" w:rsidP="004124B2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8471B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Водный транспорт – надувная лодка Сузумар 390 АЛ (индивидуальная)</w:t>
            </w:r>
          </w:p>
        </w:tc>
      </w:tr>
      <w:tr w:rsidR="00305C75" w:rsidRPr="00607B10">
        <w:trPr>
          <w:trHeight w:val="24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8471BC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8471B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8471BC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8471BC" w:rsidRDefault="00305C75" w:rsidP="0055180C">
            <w:pPr>
              <w:jc w:val="center"/>
              <w:rPr>
                <w:color w:val="000000"/>
              </w:rPr>
            </w:pPr>
            <w:r w:rsidRPr="008471BC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8471BC" w:rsidRDefault="00305C75" w:rsidP="004124B2">
            <w:pPr>
              <w:jc w:val="center"/>
              <w:rPr>
                <w:color w:val="000000"/>
              </w:rPr>
            </w:pPr>
            <w:r w:rsidRPr="008471BC">
              <w:rPr>
                <w:color w:val="000000"/>
              </w:rPr>
              <w:t>71,5</w:t>
            </w:r>
          </w:p>
        </w:tc>
        <w:tc>
          <w:tcPr>
            <w:tcW w:w="1800" w:type="dxa"/>
            <w:gridSpan w:val="2"/>
          </w:tcPr>
          <w:p w:rsidR="00305C75" w:rsidRPr="008471BC" w:rsidRDefault="00305C75" w:rsidP="004124B2">
            <w:pPr>
              <w:jc w:val="center"/>
              <w:rPr>
                <w:color w:val="000000"/>
              </w:rPr>
            </w:pPr>
            <w:r w:rsidRPr="008471BC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8471BC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8471BC" w:rsidRDefault="00305C75" w:rsidP="004124B2">
            <w:pPr>
              <w:rPr>
                <w:color w:val="000000"/>
              </w:rPr>
            </w:pPr>
            <w:r w:rsidRPr="008471BC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8471B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8471B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353981,60</w:t>
            </w:r>
          </w:p>
        </w:tc>
        <w:tc>
          <w:tcPr>
            <w:tcW w:w="2880" w:type="dxa"/>
            <w:gridSpan w:val="3"/>
          </w:tcPr>
          <w:p w:rsidR="00305C75" w:rsidRPr="008471BC" w:rsidRDefault="00305C75" w:rsidP="0055180C">
            <w:pPr>
              <w:jc w:val="center"/>
              <w:rPr>
                <w:color w:val="000000"/>
              </w:rPr>
            </w:pPr>
            <w:r w:rsidRPr="008471BC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8471BC" w:rsidRDefault="00305C75" w:rsidP="004124B2">
            <w:pPr>
              <w:jc w:val="center"/>
              <w:rPr>
                <w:color w:val="000000"/>
              </w:rPr>
            </w:pPr>
            <w:r w:rsidRPr="008471BC">
              <w:rPr>
                <w:color w:val="000000"/>
              </w:rPr>
              <w:t>71,5</w:t>
            </w:r>
          </w:p>
        </w:tc>
        <w:tc>
          <w:tcPr>
            <w:tcW w:w="1800" w:type="dxa"/>
            <w:gridSpan w:val="2"/>
          </w:tcPr>
          <w:p w:rsidR="00305C75" w:rsidRPr="008471BC" w:rsidRDefault="00305C75" w:rsidP="004124B2">
            <w:pPr>
              <w:jc w:val="center"/>
              <w:rPr>
                <w:color w:val="000000"/>
              </w:rPr>
            </w:pPr>
            <w:r w:rsidRPr="008471BC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8471B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Хендэ Туссон (индивидуальная)</w:t>
            </w:r>
          </w:p>
        </w:tc>
      </w:tr>
      <w:tr w:rsidR="00305C75" w:rsidRPr="00607B10">
        <w:trPr>
          <w:trHeight w:val="21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8471BC" w:rsidRDefault="00305C75" w:rsidP="004124B2">
            <w:pPr>
              <w:rPr>
                <w:color w:val="000000"/>
              </w:rPr>
            </w:pPr>
            <w:r w:rsidRPr="008471BC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8471B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8471BC" w:rsidRDefault="00305C75" w:rsidP="0055180C">
            <w:pPr>
              <w:jc w:val="center"/>
              <w:rPr>
                <w:color w:val="000000"/>
              </w:rPr>
            </w:pPr>
            <w:r w:rsidRPr="008471BC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8471BC" w:rsidRDefault="00305C75" w:rsidP="0055180C">
            <w:pPr>
              <w:jc w:val="center"/>
              <w:rPr>
                <w:color w:val="000000"/>
              </w:rPr>
            </w:pPr>
            <w:r w:rsidRPr="008471BC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8471BC" w:rsidRDefault="00305C75" w:rsidP="004124B2">
            <w:pPr>
              <w:jc w:val="center"/>
              <w:rPr>
                <w:color w:val="000000"/>
              </w:rPr>
            </w:pPr>
            <w:r w:rsidRPr="008471BC">
              <w:rPr>
                <w:color w:val="000000"/>
              </w:rPr>
              <w:t>71,5</w:t>
            </w:r>
          </w:p>
        </w:tc>
        <w:tc>
          <w:tcPr>
            <w:tcW w:w="1800" w:type="dxa"/>
            <w:gridSpan w:val="2"/>
          </w:tcPr>
          <w:p w:rsidR="00305C75" w:rsidRPr="008471BC" w:rsidRDefault="00305C75" w:rsidP="004124B2">
            <w:pPr>
              <w:jc w:val="center"/>
              <w:rPr>
                <w:color w:val="000000"/>
              </w:rPr>
            </w:pPr>
            <w:r w:rsidRPr="008471BC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8471B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6E4EC4" w:rsidRDefault="00305C75" w:rsidP="00607B10">
            <w:pPr>
              <w:rPr>
                <w:color w:val="000000"/>
              </w:rPr>
            </w:pPr>
            <w:r w:rsidRPr="006E4EC4">
              <w:rPr>
                <w:color w:val="000000"/>
              </w:rPr>
              <w:t>Муратов В.А.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6E4EC4" w:rsidRDefault="00305C75" w:rsidP="0055180C">
            <w:pPr>
              <w:jc w:val="center"/>
              <w:rPr>
                <w:color w:val="000000"/>
              </w:rPr>
            </w:pPr>
            <w:r w:rsidRPr="006E4EC4">
              <w:rPr>
                <w:color w:val="000000"/>
              </w:rPr>
              <w:t>Главный специалист</w:t>
            </w:r>
          </w:p>
        </w:tc>
        <w:tc>
          <w:tcPr>
            <w:tcW w:w="2160" w:type="dxa"/>
            <w:vMerge w:val="restart"/>
          </w:tcPr>
          <w:p w:rsidR="00305C75" w:rsidRPr="006E4EC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407484,06</w:t>
            </w:r>
          </w:p>
        </w:tc>
        <w:tc>
          <w:tcPr>
            <w:tcW w:w="2880" w:type="dxa"/>
            <w:gridSpan w:val="3"/>
          </w:tcPr>
          <w:p w:rsidR="00305C75" w:rsidRPr="006E4EC4" w:rsidRDefault="00305C75" w:rsidP="0055180C">
            <w:pPr>
              <w:jc w:val="center"/>
              <w:rPr>
                <w:color w:val="000000"/>
              </w:rPr>
            </w:pPr>
            <w:r w:rsidRPr="006E4EC4">
              <w:rPr>
                <w:color w:val="000000"/>
              </w:rPr>
              <w:t>Квартира</w:t>
            </w:r>
          </w:p>
          <w:p w:rsidR="00305C75" w:rsidRPr="006E4EC4" w:rsidRDefault="00305C75" w:rsidP="0055180C">
            <w:pPr>
              <w:jc w:val="center"/>
              <w:rPr>
                <w:color w:val="000000"/>
              </w:rPr>
            </w:pPr>
            <w:r w:rsidRPr="006E4EC4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6E4EC4" w:rsidRDefault="00305C75" w:rsidP="00D05149">
            <w:pPr>
              <w:jc w:val="center"/>
              <w:rPr>
                <w:color w:val="000000"/>
              </w:rPr>
            </w:pPr>
            <w:r w:rsidRPr="006E4EC4">
              <w:rPr>
                <w:color w:val="000000"/>
              </w:rPr>
              <w:t>36</w:t>
            </w:r>
          </w:p>
        </w:tc>
        <w:tc>
          <w:tcPr>
            <w:tcW w:w="1800" w:type="dxa"/>
            <w:gridSpan w:val="2"/>
          </w:tcPr>
          <w:p w:rsidR="00305C75" w:rsidRPr="006E4EC4" w:rsidRDefault="00305C75" w:rsidP="00D05149">
            <w:pPr>
              <w:jc w:val="center"/>
              <w:rPr>
                <w:color w:val="000000"/>
              </w:rPr>
            </w:pPr>
            <w:r w:rsidRPr="006E4EC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6E4EC4" w:rsidRDefault="00305C75" w:rsidP="00C16817">
            <w:pPr>
              <w:jc w:val="center"/>
              <w:rPr>
                <w:color w:val="000000"/>
              </w:rPr>
            </w:pPr>
            <w:r w:rsidRPr="006E4EC4">
              <w:rPr>
                <w:color w:val="000000"/>
              </w:rPr>
              <w:t>Автомобиль легковой – Минивен Тойота Эстима Эмина</w:t>
            </w:r>
          </w:p>
          <w:p w:rsidR="00305C75" w:rsidRPr="006E4EC4" w:rsidRDefault="00305C75" w:rsidP="00C16817">
            <w:pPr>
              <w:jc w:val="center"/>
              <w:rPr>
                <w:color w:val="000000"/>
              </w:rPr>
            </w:pPr>
            <w:r w:rsidRPr="006E4EC4">
              <w:rPr>
                <w:color w:val="000000"/>
              </w:rPr>
              <w:t>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6E4EC4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6E4EC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6E4EC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6E4EC4" w:rsidRDefault="00305C75" w:rsidP="0055180C">
            <w:pPr>
              <w:jc w:val="center"/>
              <w:rPr>
                <w:color w:val="000000"/>
              </w:rPr>
            </w:pPr>
            <w:r w:rsidRPr="006E4EC4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6E4EC4" w:rsidRDefault="00305C75" w:rsidP="00D05149">
            <w:pPr>
              <w:jc w:val="center"/>
              <w:rPr>
                <w:color w:val="000000"/>
              </w:rPr>
            </w:pPr>
            <w:r w:rsidRPr="006E4EC4">
              <w:rPr>
                <w:color w:val="000000"/>
              </w:rPr>
              <w:t>43</w:t>
            </w:r>
          </w:p>
        </w:tc>
        <w:tc>
          <w:tcPr>
            <w:tcW w:w="1800" w:type="dxa"/>
            <w:gridSpan w:val="2"/>
          </w:tcPr>
          <w:p w:rsidR="00305C75" w:rsidRPr="006E4EC4" w:rsidRDefault="00305C75" w:rsidP="00D05149">
            <w:pPr>
              <w:jc w:val="center"/>
              <w:rPr>
                <w:color w:val="000000"/>
              </w:rPr>
            </w:pPr>
            <w:r w:rsidRPr="006E4EC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6E4EC4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E4EC4" w:rsidRDefault="00305C75" w:rsidP="00607B10">
            <w:pPr>
              <w:rPr>
                <w:color w:val="000000"/>
              </w:rPr>
            </w:pPr>
            <w:r w:rsidRPr="006E4EC4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6E4EC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6E4EC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25000</w:t>
            </w:r>
          </w:p>
        </w:tc>
        <w:tc>
          <w:tcPr>
            <w:tcW w:w="2880" w:type="dxa"/>
            <w:gridSpan w:val="3"/>
          </w:tcPr>
          <w:p w:rsidR="00305C75" w:rsidRPr="006E4EC4" w:rsidRDefault="00305C75" w:rsidP="0055180C">
            <w:pPr>
              <w:jc w:val="center"/>
              <w:rPr>
                <w:color w:val="000000"/>
              </w:rPr>
            </w:pPr>
            <w:r w:rsidRPr="006E4EC4">
              <w:rPr>
                <w:color w:val="000000"/>
              </w:rPr>
              <w:t>Квартира</w:t>
            </w:r>
          </w:p>
          <w:p w:rsidR="00305C75" w:rsidRPr="006E4EC4" w:rsidRDefault="00305C75" w:rsidP="0055180C">
            <w:pPr>
              <w:jc w:val="center"/>
              <w:rPr>
                <w:color w:val="000000"/>
              </w:rPr>
            </w:pPr>
            <w:r w:rsidRPr="006E4EC4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6E4EC4" w:rsidRDefault="00305C75" w:rsidP="00D05149">
            <w:pPr>
              <w:jc w:val="center"/>
              <w:rPr>
                <w:color w:val="000000"/>
              </w:rPr>
            </w:pPr>
            <w:r w:rsidRPr="006E4EC4">
              <w:rPr>
                <w:color w:val="000000"/>
              </w:rPr>
              <w:t>43</w:t>
            </w:r>
          </w:p>
        </w:tc>
        <w:tc>
          <w:tcPr>
            <w:tcW w:w="1800" w:type="dxa"/>
            <w:gridSpan w:val="2"/>
          </w:tcPr>
          <w:p w:rsidR="00305C75" w:rsidRPr="006E4EC4" w:rsidRDefault="00305C75" w:rsidP="00D05149">
            <w:pPr>
              <w:jc w:val="center"/>
              <w:rPr>
                <w:color w:val="000000"/>
              </w:rPr>
            </w:pPr>
            <w:r w:rsidRPr="006E4EC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E4EC4" w:rsidRDefault="00305C75" w:rsidP="00C16817">
            <w:pPr>
              <w:jc w:val="center"/>
              <w:rPr>
                <w:color w:val="000000"/>
              </w:rPr>
            </w:pPr>
            <w:r w:rsidRPr="006E4EC4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E4EC4" w:rsidRDefault="00305C75" w:rsidP="00607B10">
            <w:pPr>
              <w:rPr>
                <w:color w:val="000000"/>
              </w:rPr>
            </w:pPr>
            <w:r w:rsidRPr="006E4EC4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6E4EC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6E4EC4" w:rsidRDefault="00305C75" w:rsidP="0055180C">
            <w:pPr>
              <w:jc w:val="center"/>
              <w:rPr>
                <w:color w:val="000000"/>
              </w:rPr>
            </w:pPr>
            <w:r w:rsidRPr="006E4EC4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6E4EC4" w:rsidRDefault="00305C75" w:rsidP="0055180C">
            <w:pPr>
              <w:jc w:val="center"/>
              <w:rPr>
                <w:color w:val="000000"/>
              </w:rPr>
            </w:pPr>
            <w:r w:rsidRPr="006E4EC4">
              <w:rPr>
                <w:color w:val="000000"/>
              </w:rPr>
              <w:t>Квартира (фактическое</w:t>
            </w:r>
          </w:p>
          <w:p w:rsidR="00305C75" w:rsidRPr="006E4EC4" w:rsidRDefault="00305C75" w:rsidP="0055180C">
            <w:pPr>
              <w:jc w:val="center"/>
              <w:rPr>
                <w:color w:val="000000"/>
              </w:rPr>
            </w:pPr>
            <w:r w:rsidRPr="006E4EC4">
              <w:rPr>
                <w:color w:val="000000"/>
              </w:rPr>
              <w:t>предоставление)</w:t>
            </w:r>
          </w:p>
        </w:tc>
        <w:tc>
          <w:tcPr>
            <w:tcW w:w="1080" w:type="dxa"/>
          </w:tcPr>
          <w:p w:rsidR="00305C75" w:rsidRPr="006E4EC4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800" w:type="dxa"/>
            <w:gridSpan w:val="2"/>
          </w:tcPr>
          <w:p w:rsidR="00305C75" w:rsidRPr="006E4EC4" w:rsidRDefault="00305C75" w:rsidP="00D05149">
            <w:pPr>
              <w:jc w:val="center"/>
              <w:rPr>
                <w:color w:val="000000"/>
              </w:rPr>
            </w:pPr>
            <w:r w:rsidRPr="006E4EC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E4EC4" w:rsidRDefault="00305C75" w:rsidP="00C16817">
            <w:pPr>
              <w:jc w:val="center"/>
              <w:rPr>
                <w:color w:val="000000"/>
              </w:rPr>
            </w:pPr>
            <w:r w:rsidRPr="006E4EC4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0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5235DF" w:rsidRDefault="00305C75" w:rsidP="00607B10">
            <w:pPr>
              <w:rPr>
                <w:color w:val="000000"/>
              </w:rPr>
            </w:pPr>
            <w:r w:rsidRPr="005235DF">
              <w:rPr>
                <w:color w:val="000000"/>
              </w:rPr>
              <w:t>Недорезов Д.Г.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Главный специалист</w:t>
            </w:r>
          </w:p>
        </w:tc>
        <w:tc>
          <w:tcPr>
            <w:tcW w:w="2160" w:type="dxa"/>
            <w:vMerge w:val="restart"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  <w:r w:rsidRPr="005235DF">
              <w:rPr>
                <w:color w:val="000000"/>
              </w:rPr>
              <w:t>0751,86</w:t>
            </w:r>
          </w:p>
        </w:tc>
        <w:tc>
          <w:tcPr>
            <w:tcW w:w="2880" w:type="dxa"/>
            <w:gridSpan w:val="3"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Квартира</w:t>
            </w:r>
          </w:p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5235DF" w:rsidRDefault="00305C75" w:rsidP="00D05149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42,9</w:t>
            </w:r>
          </w:p>
        </w:tc>
        <w:tc>
          <w:tcPr>
            <w:tcW w:w="1800" w:type="dxa"/>
            <w:gridSpan w:val="2"/>
          </w:tcPr>
          <w:p w:rsidR="00305C75" w:rsidRPr="005235DF" w:rsidRDefault="00305C75" w:rsidP="00D05149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5235DF" w:rsidRDefault="00305C75" w:rsidP="00C16817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Автомобиль легковой-</w:t>
            </w:r>
          </w:p>
          <w:p w:rsidR="00305C75" w:rsidRPr="005235DF" w:rsidRDefault="00305C75" w:rsidP="00C16817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Хендай Гетц (индивидуальная)</w:t>
            </w:r>
          </w:p>
        </w:tc>
      </w:tr>
      <w:tr w:rsidR="00305C75" w:rsidRPr="00607B10">
        <w:trPr>
          <w:trHeight w:val="29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5235DF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5235DF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1368</w:t>
            </w:r>
          </w:p>
        </w:tc>
        <w:tc>
          <w:tcPr>
            <w:tcW w:w="1800" w:type="dxa"/>
            <w:gridSpan w:val="2"/>
          </w:tcPr>
          <w:p w:rsidR="00305C75" w:rsidRPr="005235DF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5235D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74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5235DF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5235DF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800" w:type="dxa"/>
            <w:gridSpan w:val="2"/>
          </w:tcPr>
          <w:p w:rsidR="00305C75" w:rsidRPr="005235DF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5235D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5235DF" w:rsidRDefault="00305C75" w:rsidP="00607B10">
            <w:pPr>
              <w:rPr>
                <w:color w:val="000000"/>
              </w:rPr>
            </w:pPr>
            <w:r w:rsidRPr="005235DF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Квартира</w:t>
            </w:r>
          </w:p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5235DF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31,2</w:t>
            </w:r>
          </w:p>
        </w:tc>
        <w:tc>
          <w:tcPr>
            <w:tcW w:w="1800" w:type="dxa"/>
            <w:gridSpan w:val="2"/>
          </w:tcPr>
          <w:p w:rsidR="00305C75" w:rsidRPr="005235DF" w:rsidRDefault="00305C75" w:rsidP="00D05149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5235DF" w:rsidRDefault="00305C75" w:rsidP="00C16817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Автомобиль легковой-</w:t>
            </w:r>
          </w:p>
          <w:p w:rsidR="00305C75" w:rsidRPr="005235D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Нисан Кошкай </w:t>
            </w:r>
            <w:r w:rsidRPr="005235DF">
              <w:rPr>
                <w:color w:val="000000"/>
              </w:rPr>
              <w:t>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607B10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Квартира</w:t>
            </w:r>
          </w:p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5235DF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42,9</w:t>
            </w:r>
          </w:p>
        </w:tc>
        <w:tc>
          <w:tcPr>
            <w:tcW w:w="1800" w:type="dxa"/>
            <w:gridSpan w:val="2"/>
          </w:tcPr>
          <w:p w:rsidR="00305C75" w:rsidRPr="005235DF" w:rsidRDefault="00305C75" w:rsidP="00D05149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rPr>
          <w:trHeight w:val="28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9671C9">
            <w:pPr>
              <w:rPr>
                <w:color w:val="000000"/>
              </w:rPr>
            </w:pPr>
            <w:r>
              <w:rPr>
                <w:color w:val="000000"/>
              </w:rPr>
              <w:t>Поросенков М.С.</w:t>
            </w:r>
          </w:p>
          <w:p w:rsidR="00305C75" w:rsidRDefault="00305C75" w:rsidP="009671C9">
            <w:pPr>
              <w:rPr>
                <w:color w:val="000000"/>
              </w:rPr>
            </w:pPr>
          </w:p>
          <w:p w:rsidR="00305C75" w:rsidRDefault="00305C75" w:rsidP="009671C9">
            <w:pPr>
              <w:rPr>
                <w:color w:val="000000"/>
              </w:rPr>
            </w:pPr>
          </w:p>
          <w:p w:rsidR="00305C75" w:rsidRPr="009671C9" w:rsidRDefault="00305C75" w:rsidP="009671C9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Главный специалист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9671C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Pr="00E73A1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440</w:t>
            </w:r>
            <w:r w:rsidRPr="00E73A19">
              <w:rPr>
                <w:color w:val="000000"/>
              </w:rPr>
              <w:t>938</w:t>
            </w:r>
            <w:r>
              <w:rPr>
                <w:color w:val="000000"/>
              </w:rPr>
              <w:t>,00</w:t>
            </w:r>
          </w:p>
        </w:tc>
        <w:tc>
          <w:tcPr>
            <w:tcW w:w="2880" w:type="dxa"/>
            <w:gridSpan w:val="3"/>
          </w:tcPr>
          <w:p w:rsidR="00305C75" w:rsidRPr="006D7CF0" w:rsidRDefault="00305C75" w:rsidP="0055180C">
            <w:pPr>
              <w:jc w:val="center"/>
              <w:rPr>
                <w:color w:val="000000"/>
              </w:rPr>
            </w:pPr>
            <w:r w:rsidRPr="006D7CF0">
              <w:rPr>
                <w:color w:val="000000"/>
              </w:rPr>
              <w:t>Земельный участок (индивидуальный)</w:t>
            </w:r>
          </w:p>
        </w:tc>
        <w:tc>
          <w:tcPr>
            <w:tcW w:w="1080" w:type="dxa"/>
          </w:tcPr>
          <w:p w:rsidR="00305C75" w:rsidRPr="006D7CF0" w:rsidRDefault="00305C75" w:rsidP="0022526F">
            <w:pPr>
              <w:jc w:val="center"/>
              <w:rPr>
                <w:color w:val="000000"/>
              </w:rPr>
            </w:pPr>
            <w:r w:rsidRPr="006D7CF0">
              <w:rPr>
                <w:color w:val="000000"/>
              </w:rPr>
              <w:t>600</w:t>
            </w:r>
          </w:p>
        </w:tc>
        <w:tc>
          <w:tcPr>
            <w:tcW w:w="1800" w:type="dxa"/>
            <w:gridSpan w:val="2"/>
          </w:tcPr>
          <w:p w:rsidR="00305C75" w:rsidRPr="006D7CF0" w:rsidRDefault="00305C75" w:rsidP="0022526F">
            <w:pPr>
              <w:jc w:val="center"/>
              <w:rPr>
                <w:color w:val="000000"/>
              </w:rPr>
            </w:pPr>
            <w:r w:rsidRPr="006D7CF0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E73A1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Форд Фокус (индивидуальная)</w:t>
            </w:r>
          </w:p>
        </w:tc>
      </w:tr>
      <w:tr w:rsidR="00305C75" w:rsidRPr="00607B10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9671C9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E73A1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E73A19" w:rsidRDefault="00305C75" w:rsidP="0055180C">
            <w:pPr>
              <w:jc w:val="center"/>
              <w:rPr>
                <w:color w:val="000000"/>
              </w:rPr>
            </w:pPr>
            <w:r w:rsidRPr="00E73A19">
              <w:rPr>
                <w:color w:val="000000"/>
              </w:rPr>
              <w:t>Квартира (соц.найм)</w:t>
            </w:r>
          </w:p>
        </w:tc>
        <w:tc>
          <w:tcPr>
            <w:tcW w:w="1080" w:type="dxa"/>
          </w:tcPr>
          <w:p w:rsidR="00305C75" w:rsidRPr="00E73A19" w:rsidRDefault="00305C75" w:rsidP="00D05149">
            <w:pPr>
              <w:jc w:val="center"/>
              <w:rPr>
                <w:color w:val="000000"/>
              </w:rPr>
            </w:pPr>
            <w:r w:rsidRPr="00E73A19">
              <w:rPr>
                <w:color w:val="000000"/>
              </w:rPr>
              <w:t>27</w:t>
            </w:r>
          </w:p>
        </w:tc>
        <w:tc>
          <w:tcPr>
            <w:tcW w:w="1800" w:type="dxa"/>
            <w:gridSpan w:val="2"/>
          </w:tcPr>
          <w:p w:rsidR="00305C75" w:rsidRPr="00E73A19" w:rsidRDefault="00305C75" w:rsidP="00D05149">
            <w:pPr>
              <w:jc w:val="center"/>
              <w:rPr>
                <w:color w:val="000000"/>
              </w:rPr>
            </w:pPr>
            <w:r w:rsidRPr="00E73A1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E73A1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9671C9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E73A1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Pr="00E73A19" w:rsidRDefault="00305C75" w:rsidP="0055180C">
            <w:pPr>
              <w:jc w:val="center"/>
              <w:rPr>
                <w:color w:val="000000"/>
              </w:rPr>
            </w:pPr>
            <w:r w:rsidRPr="00E73A19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  <w:vMerge w:val="restart"/>
          </w:tcPr>
          <w:p w:rsidR="00305C75" w:rsidRPr="00E73A19" w:rsidRDefault="00305C75" w:rsidP="00D05149">
            <w:pPr>
              <w:jc w:val="center"/>
              <w:rPr>
                <w:color w:val="000000"/>
              </w:rPr>
            </w:pPr>
            <w:r w:rsidRPr="00E73A19">
              <w:rPr>
                <w:color w:val="000000"/>
              </w:rPr>
              <w:t>36,2</w:t>
            </w:r>
          </w:p>
        </w:tc>
        <w:tc>
          <w:tcPr>
            <w:tcW w:w="1800" w:type="dxa"/>
            <w:gridSpan w:val="2"/>
            <w:vMerge w:val="restart"/>
          </w:tcPr>
          <w:p w:rsidR="00305C75" w:rsidRPr="00E73A19" w:rsidRDefault="00305C75" w:rsidP="00D05149">
            <w:pPr>
              <w:jc w:val="center"/>
              <w:rPr>
                <w:color w:val="000000"/>
              </w:rPr>
            </w:pPr>
            <w:r w:rsidRPr="00E73A1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E73A1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84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9671C9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E73A1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Pr="00E73A1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Pr="00E73A19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Pr="00E73A19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tcBorders>
              <w:top w:val="nil"/>
            </w:tcBorders>
          </w:tcPr>
          <w:p w:rsidR="00305C75" w:rsidRPr="00E73A1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Автоприцеп – СКИФ (индивидуальная)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9671C9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E73A1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306719,0</w:t>
            </w:r>
          </w:p>
        </w:tc>
        <w:tc>
          <w:tcPr>
            <w:tcW w:w="2880" w:type="dxa"/>
            <w:gridSpan w:val="3"/>
          </w:tcPr>
          <w:p w:rsidR="00305C75" w:rsidRPr="00E73A19" w:rsidRDefault="00305C75" w:rsidP="0055180C">
            <w:pPr>
              <w:jc w:val="center"/>
              <w:rPr>
                <w:color w:val="000000"/>
              </w:rPr>
            </w:pPr>
            <w:r w:rsidRPr="00E73A19">
              <w:rPr>
                <w:color w:val="000000"/>
              </w:rPr>
              <w:t>Квартира</w:t>
            </w:r>
          </w:p>
          <w:p w:rsidR="00305C75" w:rsidRPr="00E73A19" w:rsidRDefault="00305C75" w:rsidP="0055180C">
            <w:pPr>
              <w:jc w:val="center"/>
              <w:rPr>
                <w:color w:val="000000"/>
              </w:rPr>
            </w:pPr>
            <w:r w:rsidRPr="00E73A19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E73A19" w:rsidRDefault="00305C75" w:rsidP="0022526F">
            <w:pPr>
              <w:jc w:val="center"/>
              <w:rPr>
                <w:color w:val="000000"/>
              </w:rPr>
            </w:pPr>
            <w:r w:rsidRPr="00E73A19">
              <w:rPr>
                <w:color w:val="000000"/>
              </w:rPr>
              <w:t>36,2</w:t>
            </w:r>
          </w:p>
        </w:tc>
        <w:tc>
          <w:tcPr>
            <w:tcW w:w="1800" w:type="dxa"/>
            <w:gridSpan w:val="2"/>
          </w:tcPr>
          <w:p w:rsidR="00305C75" w:rsidRPr="00E73A19" w:rsidRDefault="00305C75" w:rsidP="0022526F">
            <w:pPr>
              <w:jc w:val="center"/>
              <w:rPr>
                <w:color w:val="000000"/>
              </w:rPr>
            </w:pPr>
            <w:r w:rsidRPr="00E73A1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E73A19" w:rsidRDefault="00305C75" w:rsidP="00C16817">
            <w:pPr>
              <w:jc w:val="center"/>
              <w:rPr>
                <w:color w:val="000000"/>
              </w:rPr>
            </w:pPr>
            <w:r w:rsidRPr="00E73A19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76907" w:rsidRDefault="00305C75" w:rsidP="00607B10">
            <w:pPr>
              <w:rPr>
                <w:color w:val="000000"/>
              </w:rPr>
            </w:pPr>
            <w:r w:rsidRPr="00276907">
              <w:rPr>
                <w:color w:val="000000"/>
              </w:rPr>
              <w:t>Сергеева Т.В.</w:t>
            </w:r>
          </w:p>
        </w:tc>
        <w:tc>
          <w:tcPr>
            <w:tcW w:w="2109" w:type="dxa"/>
            <w:gridSpan w:val="2"/>
          </w:tcPr>
          <w:p w:rsidR="00305C75" w:rsidRPr="00276907" w:rsidRDefault="00305C75" w:rsidP="0055180C">
            <w:pPr>
              <w:jc w:val="center"/>
              <w:rPr>
                <w:color w:val="000000"/>
              </w:rPr>
            </w:pPr>
            <w:r w:rsidRPr="00276907">
              <w:rPr>
                <w:color w:val="000000"/>
              </w:rPr>
              <w:t>Главный специалист</w:t>
            </w:r>
          </w:p>
        </w:tc>
        <w:tc>
          <w:tcPr>
            <w:tcW w:w="2160" w:type="dxa"/>
          </w:tcPr>
          <w:p w:rsidR="00305C75" w:rsidRPr="0027690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175451,90</w:t>
            </w:r>
          </w:p>
        </w:tc>
        <w:tc>
          <w:tcPr>
            <w:tcW w:w="2880" w:type="dxa"/>
            <w:gridSpan w:val="3"/>
          </w:tcPr>
          <w:p w:rsidR="00305C75" w:rsidRPr="00276907" w:rsidRDefault="00305C75" w:rsidP="0055180C">
            <w:pPr>
              <w:jc w:val="center"/>
              <w:rPr>
                <w:color w:val="000000"/>
              </w:rPr>
            </w:pPr>
            <w:r w:rsidRPr="00276907">
              <w:rPr>
                <w:color w:val="000000"/>
              </w:rPr>
              <w:t>Квартира</w:t>
            </w:r>
          </w:p>
          <w:p w:rsidR="00305C75" w:rsidRPr="00276907" w:rsidRDefault="00305C75" w:rsidP="0055180C">
            <w:pPr>
              <w:jc w:val="center"/>
              <w:rPr>
                <w:color w:val="000000"/>
              </w:rPr>
            </w:pPr>
            <w:r w:rsidRPr="00276907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276907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800" w:type="dxa"/>
            <w:gridSpan w:val="2"/>
          </w:tcPr>
          <w:p w:rsidR="00305C75" w:rsidRPr="00276907" w:rsidRDefault="00305C75" w:rsidP="00D05149">
            <w:pPr>
              <w:jc w:val="center"/>
              <w:rPr>
                <w:color w:val="000000"/>
              </w:rPr>
            </w:pPr>
            <w:r w:rsidRPr="0027690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276907" w:rsidRDefault="00305C75" w:rsidP="00C16817">
            <w:pPr>
              <w:jc w:val="center"/>
              <w:rPr>
                <w:color w:val="000000"/>
              </w:rPr>
            </w:pPr>
            <w:r w:rsidRPr="00276907">
              <w:rPr>
                <w:color w:val="000000"/>
              </w:rPr>
              <w:t>Автомобиль легковой-</w:t>
            </w:r>
          </w:p>
          <w:p w:rsidR="00305C75" w:rsidRPr="00276907" w:rsidRDefault="00305C75" w:rsidP="00C16817">
            <w:pPr>
              <w:jc w:val="center"/>
              <w:rPr>
                <w:color w:val="000000"/>
              </w:rPr>
            </w:pPr>
            <w:r w:rsidRPr="00276907">
              <w:rPr>
                <w:color w:val="000000"/>
              </w:rPr>
              <w:t>ВАЗ 21093 (индивидуальная)</w:t>
            </w:r>
          </w:p>
        </w:tc>
      </w:tr>
      <w:tr w:rsidR="00305C75" w:rsidRPr="00607B10">
        <w:trPr>
          <w:trHeight w:val="91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195850" w:rsidRDefault="00305C75" w:rsidP="00607B10">
            <w:pPr>
              <w:rPr>
                <w:color w:val="000000"/>
              </w:rPr>
            </w:pPr>
            <w:r w:rsidRPr="00195850">
              <w:rPr>
                <w:color w:val="000000"/>
              </w:rPr>
              <w:t>Ставриниди Г.Л.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195850" w:rsidRDefault="00305C75" w:rsidP="0055180C">
            <w:pPr>
              <w:jc w:val="center"/>
              <w:rPr>
                <w:color w:val="000000"/>
              </w:rPr>
            </w:pPr>
            <w:r w:rsidRPr="00195850">
              <w:rPr>
                <w:color w:val="000000"/>
              </w:rPr>
              <w:t>Главный специалист</w:t>
            </w:r>
          </w:p>
        </w:tc>
        <w:tc>
          <w:tcPr>
            <w:tcW w:w="2160" w:type="dxa"/>
            <w:vMerge w:val="restart"/>
          </w:tcPr>
          <w:p w:rsidR="00305C75" w:rsidRPr="0019585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366381,36</w:t>
            </w:r>
          </w:p>
        </w:tc>
        <w:tc>
          <w:tcPr>
            <w:tcW w:w="2880" w:type="dxa"/>
            <w:gridSpan w:val="3"/>
            <w:vMerge w:val="restart"/>
          </w:tcPr>
          <w:p w:rsidR="00305C75" w:rsidRPr="00195850" w:rsidRDefault="00305C75" w:rsidP="0055180C">
            <w:pPr>
              <w:jc w:val="center"/>
              <w:rPr>
                <w:color w:val="000000"/>
              </w:rPr>
            </w:pPr>
            <w:r w:rsidRPr="00195850">
              <w:rPr>
                <w:color w:val="000000"/>
              </w:rPr>
              <w:t>Квартира</w:t>
            </w:r>
          </w:p>
          <w:p w:rsidR="00305C75" w:rsidRPr="00195850" w:rsidRDefault="00305C75" w:rsidP="0055180C">
            <w:pPr>
              <w:jc w:val="center"/>
              <w:rPr>
                <w:color w:val="000000"/>
              </w:rPr>
            </w:pPr>
            <w:r w:rsidRPr="00195850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  <w:vMerge w:val="restart"/>
          </w:tcPr>
          <w:p w:rsidR="00305C75" w:rsidRPr="00195850" w:rsidRDefault="00305C75" w:rsidP="00D05149">
            <w:pPr>
              <w:jc w:val="center"/>
              <w:rPr>
                <w:color w:val="000000"/>
              </w:rPr>
            </w:pPr>
            <w:r w:rsidRPr="00195850">
              <w:rPr>
                <w:color w:val="000000"/>
              </w:rPr>
              <w:t>63,1</w:t>
            </w:r>
          </w:p>
        </w:tc>
        <w:tc>
          <w:tcPr>
            <w:tcW w:w="1800" w:type="dxa"/>
            <w:gridSpan w:val="2"/>
            <w:vMerge w:val="restart"/>
          </w:tcPr>
          <w:p w:rsidR="00305C75" w:rsidRPr="00195850" w:rsidRDefault="00305C75" w:rsidP="00D05149">
            <w:pPr>
              <w:jc w:val="center"/>
              <w:rPr>
                <w:color w:val="000000"/>
              </w:rPr>
            </w:pPr>
            <w:r w:rsidRPr="00195850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95850" w:rsidRDefault="00305C75" w:rsidP="00C16817">
            <w:pPr>
              <w:jc w:val="center"/>
              <w:rPr>
                <w:color w:val="000000"/>
              </w:rPr>
            </w:pPr>
            <w:r w:rsidRPr="00195850">
              <w:rPr>
                <w:color w:val="000000"/>
              </w:rPr>
              <w:t>Автомобиль грузовой Донг Фэнг (индивидуальная)</w:t>
            </w:r>
          </w:p>
        </w:tc>
      </w:tr>
      <w:tr w:rsidR="00305C75" w:rsidRPr="00607B10">
        <w:trPr>
          <w:trHeight w:val="19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195850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195850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Pr="00195850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Pr="00195850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Pr="00195850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195850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Водный транспорт – моторная лодка Муссон 2800 СК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195850" w:rsidRDefault="00305C75" w:rsidP="00607B10">
            <w:pPr>
              <w:rPr>
                <w:color w:val="000000"/>
              </w:rPr>
            </w:pPr>
            <w:r w:rsidRPr="00195850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19585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19585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141853,06</w:t>
            </w:r>
          </w:p>
        </w:tc>
        <w:tc>
          <w:tcPr>
            <w:tcW w:w="2880" w:type="dxa"/>
            <w:gridSpan w:val="3"/>
          </w:tcPr>
          <w:p w:rsidR="00305C75" w:rsidRPr="00195850" w:rsidRDefault="00305C75" w:rsidP="0055180C">
            <w:pPr>
              <w:jc w:val="center"/>
              <w:rPr>
                <w:color w:val="000000"/>
              </w:rPr>
            </w:pPr>
            <w:r w:rsidRPr="00195850">
              <w:rPr>
                <w:color w:val="000000"/>
              </w:rPr>
              <w:t>Квартира</w:t>
            </w:r>
          </w:p>
          <w:p w:rsidR="00305C75" w:rsidRPr="00195850" w:rsidRDefault="00305C75" w:rsidP="0055180C">
            <w:pPr>
              <w:jc w:val="center"/>
              <w:rPr>
                <w:color w:val="000000"/>
              </w:rPr>
            </w:pPr>
            <w:r w:rsidRPr="00195850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195850" w:rsidRDefault="00305C75" w:rsidP="00D05149">
            <w:pPr>
              <w:jc w:val="center"/>
              <w:rPr>
                <w:color w:val="000000"/>
              </w:rPr>
            </w:pPr>
            <w:r w:rsidRPr="00195850">
              <w:rPr>
                <w:color w:val="000000"/>
              </w:rPr>
              <w:t>63,1</w:t>
            </w:r>
          </w:p>
        </w:tc>
        <w:tc>
          <w:tcPr>
            <w:tcW w:w="1800" w:type="dxa"/>
            <w:gridSpan w:val="2"/>
          </w:tcPr>
          <w:p w:rsidR="00305C75" w:rsidRPr="00195850" w:rsidRDefault="00305C75" w:rsidP="00D05149">
            <w:pPr>
              <w:jc w:val="center"/>
              <w:rPr>
                <w:color w:val="000000"/>
              </w:rPr>
            </w:pPr>
            <w:r w:rsidRPr="00195850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95850" w:rsidRDefault="00305C75" w:rsidP="00C16817">
            <w:pPr>
              <w:jc w:val="center"/>
              <w:rPr>
                <w:color w:val="000000"/>
              </w:rPr>
            </w:pPr>
            <w:r w:rsidRPr="00195850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2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B6430E" w:rsidRDefault="00305C75" w:rsidP="00167DDC">
            <w:pPr>
              <w:rPr>
                <w:color w:val="000000"/>
              </w:rPr>
            </w:pPr>
            <w:r w:rsidRPr="00B6430E">
              <w:rPr>
                <w:color w:val="000000"/>
              </w:rPr>
              <w:t>Фокин С.Ю.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Главный специалист</w:t>
            </w:r>
          </w:p>
        </w:tc>
        <w:tc>
          <w:tcPr>
            <w:tcW w:w="2160" w:type="dxa"/>
            <w:vMerge w:val="restart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353855,80</w:t>
            </w: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Квартира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(совместная)</w:t>
            </w:r>
          </w:p>
        </w:tc>
        <w:tc>
          <w:tcPr>
            <w:tcW w:w="1080" w:type="dxa"/>
          </w:tcPr>
          <w:p w:rsidR="00305C75" w:rsidRPr="00B6430E" w:rsidRDefault="00305C75" w:rsidP="00167D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38,2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167DD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Автомобиль легковой-</w:t>
            </w:r>
          </w:p>
          <w:p w:rsidR="00305C75" w:rsidRPr="00B6430E" w:rsidRDefault="00305C75" w:rsidP="00C16817">
            <w:pPr>
              <w:tabs>
                <w:tab w:val="center" w:pos="976"/>
                <w:tab w:val="right" w:pos="1953"/>
              </w:tabs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Шевроле Ланос</w:t>
            </w:r>
          </w:p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20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B6430E" w:rsidRDefault="00305C75" w:rsidP="00167DD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Квартира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(совместная)</w:t>
            </w:r>
          </w:p>
        </w:tc>
        <w:tc>
          <w:tcPr>
            <w:tcW w:w="1080" w:type="dxa"/>
          </w:tcPr>
          <w:p w:rsidR="00305C75" w:rsidRPr="00B6430E" w:rsidRDefault="00305C75" w:rsidP="00B643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50,3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B6430E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B6430E" w:rsidRDefault="00305C75" w:rsidP="00167DD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Гараж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(совместная)</w:t>
            </w:r>
          </w:p>
        </w:tc>
        <w:tc>
          <w:tcPr>
            <w:tcW w:w="1080" w:type="dxa"/>
          </w:tcPr>
          <w:p w:rsidR="00305C75" w:rsidRPr="00B6430E" w:rsidRDefault="00305C75" w:rsidP="00167DD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24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167DD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B6430E" w:rsidRDefault="00305C75" w:rsidP="00167DDC">
            <w:pPr>
              <w:rPr>
                <w:color w:val="000000"/>
              </w:rPr>
            </w:pPr>
            <w:r w:rsidRPr="00B6430E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135486,75</w:t>
            </w: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Квартира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(совместная)</w:t>
            </w:r>
          </w:p>
        </w:tc>
        <w:tc>
          <w:tcPr>
            <w:tcW w:w="1080" w:type="dxa"/>
          </w:tcPr>
          <w:p w:rsidR="00305C75" w:rsidRDefault="00305C75" w:rsidP="00167D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38,2</w:t>
            </w:r>
          </w:p>
          <w:p w:rsidR="00305C75" w:rsidRPr="00B6430E" w:rsidRDefault="00305C75" w:rsidP="00167DDC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Pr="00B6430E" w:rsidRDefault="00305C75" w:rsidP="00167DD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  <w:p w:rsidR="00305C75" w:rsidRPr="00B6430E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B6430E" w:rsidRDefault="00305C75" w:rsidP="00167DD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Квартира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(совместная)</w:t>
            </w:r>
          </w:p>
        </w:tc>
        <w:tc>
          <w:tcPr>
            <w:tcW w:w="1080" w:type="dxa"/>
          </w:tcPr>
          <w:p w:rsidR="00305C75" w:rsidRPr="00B6430E" w:rsidRDefault="00305C75" w:rsidP="00B643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50,3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B6430E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167DDC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Гараж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(совместная)</w:t>
            </w:r>
          </w:p>
        </w:tc>
        <w:tc>
          <w:tcPr>
            <w:tcW w:w="1080" w:type="dxa"/>
          </w:tcPr>
          <w:p w:rsidR="00305C75" w:rsidRPr="00B6430E" w:rsidRDefault="00305C75" w:rsidP="00167DD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24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167DD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rPr>
          <w:trHeight w:val="51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A55F13" w:rsidRDefault="00305C75" w:rsidP="00167DDC">
            <w:pPr>
              <w:rPr>
                <w:color w:val="000000"/>
              </w:rPr>
            </w:pPr>
            <w:r>
              <w:rPr>
                <w:color w:val="000000"/>
              </w:rPr>
              <w:t>Юсупов Э.Ш.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A55F1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Главный специалист</w:t>
            </w:r>
          </w:p>
        </w:tc>
        <w:tc>
          <w:tcPr>
            <w:tcW w:w="2160" w:type="dxa"/>
            <w:vMerge w:val="restart"/>
          </w:tcPr>
          <w:p w:rsidR="00305C75" w:rsidRPr="00A55F1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373325,48</w:t>
            </w:r>
          </w:p>
        </w:tc>
        <w:tc>
          <w:tcPr>
            <w:tcW w:w="2880" w:type="dxa"/>
            <w:gridSpan w:val="3"/>
          </w:tcPr>
          <w:p w:rsidR="00305C75" w:rsidRPr="00A55F13" w:rsidRDefault="00305C75" w:rsidP="0055180C">
            <w:pPr>
              <w:jc w:val="center"/>
              <w:rPr>
                <w:color w:val="000000"/>
              </w:rPr>
            </w:pPr>
            <w:r w:rsidRPr="00A55F13">
              <w:rPr>
                <w:color w:val="000000"/>
              </w:rPr>
              <w:t>Комната (договор аренды)</w:t>
            </w:r>
          </w:p>
        </w:tc>
        <w:tc>
          <w:tcPr>
            <w:tcW w:w="1080" w:type="dxa"/>
          </w:tcPr>
          <w:p w:rsidR="00305C75" w:rsidRPr="00A55F13" w:rsidRDefault="00305C75" w:rsidP="00A55F13">
            <w:pPr>
              <w:jc w:val="center"/>
              <w:rPr>
                <w:color w:val="000000"/>
              </w:rPr>
            </w:pPr>
            <w:r w:rsidRPr="00A55F13">
              <w:rPr>
                <w:color w:val="000000"/>
              </w:rPr>
              <w:t>18</w:t>
            </w:r>
          </w:p>
        </w:tc>
        <w:tc>
          <w:tcPr>
            <w:tcW w:w="1800" w:type="dxa"/>
            <w:gridSpan w:val="2"/>
          </w:tcPr>
          <w:p w:rsidR="00305C75" w:rsidRPr="00A55F13" w:rsidRDefault="00305C75" w:rsidP="00A55F13">
            <w:pPr>
              <w:jc w:val="center"/>
              <w:rPr>
                <w:color w:val="000000"/>
              </w:rPr>
            </w:pPr>
            <w:r w:rsidRPr="00A55F1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A55F1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автмобиль – Мицубиси Лансер (индивидальная)</w:t>
            </w:r>
          </w:p>
        </w:tc>
      </w:tr>
      <w:tr w:rsidR="00305C75" w:rsidRPr="00607B1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167DD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A55F13" w:rsidRDefault="00305C75" w:rsidP="0055180C">
            <w:pPr>
              <w:jc w:val="center"/>
              <w:rPr>
                <w:color w:val="000000"/>
              </w:rPr>
            </w:pPr>
            <w:r w:rsidRPr="00A55F13"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Pr="00A55F13" w:rsidRDefault="00305C75" w:rsidP="00A55F13">
            <w:pPr>
              <w:jc w:val="center"/>
              <w:rPr>
                <w:color w:val="000000"/>
              </w:rPr>
            </w:pPr>
            <w:r w:rsidRPr="00A55F13">
              <w:rPr>
                <w:color w:val="000000"/>
              </w:rPr>
              <w:t>58</w:t>
            </w:r>
          </w:p>
        </w:tc>
        <w:tc>
          <w:tcPr>
            <w:tcW w:w="1800" w:type="dxa"/>
            <w:gridSpan w:val="2"/>
          </w:tcPr>
          <w:p w:rsidR="00305C75" w:rsidRPr="00A55F13" w:rsidRDefault="00305C75" w:rsidP="00A55F13">
            <w:pPr>
              <w:jc w:val="center"/>
              <w:rPr>
                <w:color w:val="000000"/>
              </w:rPr>
            </w:pPr>
            <w:r w:rsidRPr="00A55F1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A55F13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5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167DDC">
            <w:pPr>
              <w:rPr>
                <w:color w:val="000000"/>
              </w:rPr>
            </w:pPr>
            <w:r>
              <w:rPr>
                <w:color w:val="000000"/>
              </w:rPr>
              <w:t>Барабанова В.В.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инженер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263266,63</w:t>
            </w:r>
          </w:p>
        </w:tc>
        <w:tc>
          <w:tcPr>
            <w:tcW w:w="2880" w:type="dxa"/>
            <w:gridSpan w:val="3"/>
          </w:tcPr>
          <w:p w:rsidR="00305C75" w:rsidRPr="00A55F1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A55F13" w:rsidRDefault="00305C75" w:rsidP="00A55F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800" w:type="dxa"/>
            <w:gridSpan w:val="2"/>
          </w:tcPr>
          <w:p w:rsidR="00305C75" w:rsidRPr="00A55F13" w:rsidRDefault="00305C75" w:rsidP="00A55F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A55F1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167DD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55F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48,2</w:t>
            </w:r>
          </w:p>
        </w:tc>
        <w:tc>
          <w:tcPr>
            <w:tcW w:w="1800" w:type="dxa"/>
            <w:gridSpan w:val="2"/>
          </w:tcPr>
          <w:p w:rsidR="00305C75" w:rsidRDefault="00305C75" w:rsidP="00A55F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A55F13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167DDC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326803,43</w:t>
            </w:r>
          </w:p>
        </w:tc>
        <w:tc>
          <w:tcPr>
            <w:tcW w:w="2880" w:type="dxa"/>
            <w:gridSpan w:val="3"/>
          </w:tcPr>
          <w:p w:rsidR="00305C75" w:rsidRPr="00A55F1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A55F13" w:rsidRDefault="00305C75" w:rsidP="00A55F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48,2</w:t>
            </w:r>
          </w:p>
        </w:tc>
        <w:tc>
          <w:tcPr>
            <w:tcW w:w="1800" w:type="dxa"/>
            <w:gridSpan w:val="2"/>
          </w:tcPr>
          <w:p w:rsidR="00305C75" w:rsidRPr="00A55F13" w:rsidRDefault="00305C75" w:rsidP="00A55F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55F1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Субару Импреза (индивидуальная)</w:t>
            </w:r>
          </w:p>
        </w:tc>
      </w:tr>
      <w:tr w:rsidR="00305C75" w:rsidRPr="00607B10">
        <w:trPr>
          <w:trHeight w:val="43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C3367" w:rsidRDefault="00305C75" w:rsidP="00FC3367">
            <w:pPr>
              <w:rPr>
                <w:color w:val="000000"/>
              </w:rPr>
            </w:pPr>
            <w:r w:rsidRPr="00FC3367">
              <w:rPr>
                <w:color w:val="000000"/>
              </w:rPr>
              <w:t>Бугреев А.И.</w:t>
            </w:r>
          </w:p>
        </w:tc>
        <w:tc>
          <w:tcPr>
            <w:tcW w:w="2109" w:type="dxa"/>
            <w:gridSpan w:val="2"/>
          </w:tcPr>
          <w:p w:rsidR="00305C75" w:rsidRPr="00FC3367" w:rsidRDefault="00305C75" w:rsidP="0055180C">
            <w:pPr>
              <w:jc w:val="center"/>
              <w:rPr>
                <w:color w:val="000000"/>
              </w:rPr>
            </w:pPr>
            <w:r w:rsidRPr="00FC3367">
              <w:rPr>
                <w:color w:val="000000"/>
              </w:rPr>
              <w:t>Старший инженер</w:t>
            </w:r>
          </w:p>
        </w:tc>
        <w:tc>
          <w:tcPr>
            <w:tcW w:w="2160" w:type="dxa"/>
          </w:tcPr>
          <w:p w:rsidR="00305C75" w:rsidRPr="00FC336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469309,70</w:t>
            </w:r>
          </w:p>
        </w:tc>
        <w:tc>
          <w:tcPr>
            <w:tcW w:w="2880" w:type="dxa"/>
            <w:gridSpan w:val="3"/>
          </w:tcPr>
          <w:p w:rsidR="00305C75" w:rsidRPr="00FC3367" w:rsidRDefault="00305C75" w:rsidP="0055180C">
            <w:pPr>
              <w:jc w:val="center"/>
              <w:rPr>
                <w:color w:val="000000"/>
              </w:rPr>
            </w:pPr>
            <w:r w:rsidRPr="00FC3367">
              <w:rPr>
                <w:color w:val="000000"/>
              </w:rPr>
              <w:t>Квартира</w:t>
            </w:r>
          </w:p>
          <w:p w:rsidR="00305C75" w:rsidRPr="00FC3367" w:rsidRDefault="00305C75" w:rsidP="0055180C">
            <w:pPr>
              <w:jc w:val="center"/>
              <w:rPr>
                <w:color w:val="000000"/>
              </w:rPr>
            </w:pPr>
            <w:r w:rsidRPr="00FC3367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FC3367" w:rsidRDefault="00305C75" w:rsidP="00FC33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43,8</w:t>
            </w:r>
          </w:p>
        </w:tc>
        <w:tc>
          <w:tcPr>
            <w:tcW w:w="1800" w:type="dxa"/>
            <w:gridSpan w:val="2"/>
          </w:tcPr>
          <w:p w:rsidR="00305C75" w:rsidRPr="00FC3367" w:rsidRDefault="00305C75" w:rsidP="00FC3367">
            <w:pPr>
              <w:jc w:val="center"/>
              <w:rPr>
                <w:color w:val="000000"/>
              </w:rPr>
            </w:pPr>
            <w:r w:rsidRPr="00FC336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FC3367" w:rsidRDefault="00305C75" w:rsidP="00C16817">
            <w:pPr>
              <w:jc w:val="center"/>
              <w:rPr>
                <w:color w:val="000000"/>
              </w:rPr>
            </w:pPr>
            <w:r w:rsidRPr="00FC3367">
              <w:rPr>
                <w:color w:val="000000"/>
              </w:rPr>
              <w:t>Автомобиль легковой Опель Астра</w:t>
            </w:r>
          </w:p>
          <w:p w:rsidR="00305C75" w:rsidRPr="00FC3367" w:rsidRDefault="00305C75" w:rsidP="00C16817">
            <w:pPr>
              <w:jc w:val="center"/>
              <w:rPr>
                <w:color w:val="000000"/>
              </w:rPr>
            </w:pPr>
            <w:r w:rsidRPr="00FC3367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21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FC3367" w:rsidRDefault="00305C75" w:rsidP="00FC3367">
            <w:pPr>
              <w:rPr>
                <w:color w:val="000000"/>
              </w:rPr>
            </w:pPr>
            <w:r w:rsidRPr="00FC3367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FC336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FC336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22222,68</w:t>
            </w:r>
          </w:p>
        </w:tc>
        <w:tc>
          <w:tcPr>
            <w:tcW w:w="2880" w:type="dxa"/>
            <w:gridSpan w:val="3"/>
          </w:tcPr>
          <w:p w:rsidR="00305C75" w:rsidRPr="00FC336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FC3367" w:rsidRDefault="00305C75" w:rsidP="00FC33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28,6</w:t>
            </w:r>
          </w:p>
        </w:tc>
        <w:tc>
          <w:tcPr>
            <w:tcW w:w="1800" w:type="dxa"/>
            <w:gridSpan w:val="2"/>
          </w:tcPr>
          <w:p w:rsidR="00305C75" w:rsidRPr="00FC3367" w:rsidRDefault="00305C75" w:rsidP="00FC33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FC3367" w:rsidRDefault="00305C75" w:rsidP="00C16817">
            <w:pPr>
              <w:jc w:val="center"/>
              <w:rPr>
                <w:color w:val="000000"/>
              </w:rPr>
            </w:pPr>
            <w:r w:rsidRPr="00FC3367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9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FC3367" w:rsidRDefault="00305C75" w:rsidP="00FC336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FC3367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 w:rsidRPr="00FC3367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FC3367">
            <w:pPr>
              <w:jc w:val="center"/>
              <w:rPr>
                <w:color w:val="000000"/>
              </w:rPr>
            </w:pPr>
            <w:r w:rsidRPr="00FC3367">
              <w:rPr>
                <w:color w:val="000000"/>
              </w:rPr>
              <w:t>43,8</w:t>
            </w:r>
          </w:p>
        </w:tc>
        <w:tc>
          <w:tcPr>
            <w:tcW w:w="1800" w:type="dxa"/>
            <w:gridSpan w:val="2"/>
          </w:tcPr>
          <w:p w:rsidR="00305C75" w:rsidRDefault="00305C75" w:rsidP="00FC3367">
            <w:pPr>
              <w:jc w:val="center"/>
              <w:rPr>
                <w:color w:val="000000"/>
              </w:rPr>
            </w:pPr>
            <w:r w:rsidRPr="00FC336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FC3367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9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C3367" w:rsidRDefault="00305C75" w:rsidP="00FC3367">
            <w:pPr>
              <w:rPr>
                <w:color w:val="000000"/>
              </w:rPr>
            </w:pPr>
            <w:r w:rsidRPr="00FC3367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FC336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FC3367" w:rsidRDefault="00305C75" w:rsidP="0055180C">
            <w:pPr>
              <w:jc w:val="center"/>
              <w:rPr>
                <w:color w:val="000000"/>
              </w:rPr>
            </w:pPr>
            <w:r w:rsidRPr="00FC3367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FC3367" w:rsidRDefault="00305C75" w:rsidP="0055180C">
            <w:pPr>
              <w:jc w:val="center"/>
              <w:rPr>
                <w:color w:val="000000"/>
              </w:rPr>
            </w:pPr>
            <w:r w:rsidRPr="00FC3367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FC3367" w:rsidRDefault="00305C75" w:rsidP="00FC3367">
            <w:pPr>
              <w:jc w:val="center"/>
              <w:rPr>
                <w:color w:val="000000"/>
              </w:rPr>
            </w:pPr>
            <w:r w:rsidRPr="00FC3367">
              <w:rPr>
                <w:color w:val="000000"/>
              </w:rPr>
              <w:t>43,8</w:t>
            </w:r>
          </w:p>
        </w:tc>
        <w:tc>
          <w:tcPr>
            <w:tcW w:w="1800" w:type="dxa"/>
            <w:gridSpan w:val="2"/>
          </w:tcPr>
          <w:p w:rsidR="00305C75" w:rsidRPr="00FC3367" w:rsidRDefault="00305C75" w:rsidP="00FC3367">
            <w:pPr>
              <w:jc w:val="center"/>
              <w:rPr>
                <w:color w:val="000000"/>
              </w:rPr>
            </w:pPr>
            <w:r w:rsidRPr="00FC336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FC3367" w:rsidRDefault="00305C75" w:rsidP="00C16817">
            <w:pPr>
              <w:jc w:val="center"/>
              <w:rPr>
                <w:color w:val="000000"/>
              </w:rPr>
            </w:pPr>
            <w:r w:rsidRPr="00FC3367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31CCA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D31CC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D31CC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FC3367" w:rsidRDefault="00305C75" w:rsidP="0055180C">
            <w:pPr>
              <w:jc w:val="center"/>
              <w:rPr>
                <w:color w:val="000000"/>
              </w:rPr>
            </w:pPr>
            <w:r w:rsidRPr="00FC3367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FC3367" w:rsidRDefault="00305C75" w:rsidP="00FC3367">
            <w:pPr>
              <w:jc w:val="center"/>
              <w:rPr>
                <w:color w:val="000000"/>
              </w:rPr>
            </w:pPr>
            <w:r w:rsidRPr="00FC3367">
              <w:rPr>
                <w:color w:val="000000"/>
              </w:rPr>
              <w:t>43,8</w:t>
            </w:r>
          </w:p>
        </w:tc>
        <w:tc>
          <w:tcPr>
            <w:tcW w:w="1800" w:type="dxa"/>
            <w:gridSpan w:val="2"/>
          </w:tcPr>
          <w:p w:rsidR="00305C75" w:rsidRPr="00FC3367" w:rsidRDefault="00305C75" w:rsidP="00FC3367">
            <w:pPr>
              <w:jc w:val="center"/>
              <w:rPr>
                <w:color w:val="000000"/>
              </w:rPr>
            </w:pPr>
            <w:r w:rsidRPr="00FC336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D31CC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10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Бушмаков Е.В.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инженер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344748,25</w:t>
            </w:r>
          </w:p>
        </w:tc>
        <w:tc>
          <w:tcPr>
            <w:tcW w:w="2880" w:type="dxa"/>
            <w:gridSpan w:val="3"/>
          </w:tcPr>
          <w:p w:rsidR="00305C75" w:rsidRPr="00FC336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Pr="00FC3367" w:rsidRDefault="00305C75" w:rsidP="00FC33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50,1</w:t>
            </w:r>
          </w:p>
        </w:tc>
        <w:tc>
          <w:tcPr>
            <w:tcW w:w="1800" w:type="dxa"/>
            <w:gridSpan w:val="2"/>
          </w:tcPr>
          <w:p w:rsidR="00305C75" w:rsidRPr="00FC3367" w:rsidRDefault="00305C75" w:rsidP="00FC33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D31CC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Санг Янг Актион (индивидуальная)</w:t>
            </w:r>
          </w:p>
        </w:tc>
      </w:tr>
      <w:tr w:rsidR="00305C75" w:rsidRPr="00607B10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233123,71</w:t>
            </w:r>
          </w:p>
        </w:tc>
        <w:tc>
          <w:tcPr>
            <w:tcW w:w="2880" w:type="dxa"/>
            <w:gridSpan w:val="3"/>
          </w:tcPr>
          <w:p w:rsidR="00305C75" w:rsidRPr="00FC336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Pr="00FC3367" w:rsidRDefault="00305C75" w:rsidP="008715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50,1</w:t>
            </w:r>
          </w:p>
        </w:tc>
        <w:tc>
          <w:tcPr>
            <w:tcW w:w="1800" w:type="dxa"/>
            <w:gridSpan w:val="2"/>
          </w:tcPr>
          <w:p w:rsidR="00305C75" w:rsidRPr="00FC3367" w:rsidRDefault="00305C75" w:rsidP="008715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AD77C3">
        <w:trPr>
          <w:trHeight w:val="225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D77C3" w:rsidRDefault="00305C75" w:rsidP="00607B10">
            <w:pPr>
              <w:rPr>
                <w:color w:val="000000"/>
              </w:rPr>
            </w:pPr>
            <w:r w:rsidRPr="00AD77C3">
              <w:rPr>
                <w:color w:val="000000"/>
              </w:rPr>
              <w:t>Гордеев М.А.</w:t>
            </w:r>
          </w:p>
        </w:tc>
        <w:tc>
          <w:tcPr>
            <w:tcW w:w="2109" w:type="dxa"/>
            <w:gridSpan w:val="2"/>
          </w:tcPr>
          <w:p w:rsidR="00305C75" w:rsidRPr="00AD77C3" w:rsidRDefault="00305C75" w:rsidP="0055180C">
            <w:pPr>
              <w:jc w:val="center"/>
              <w:rPr>
                <w:color w:val="000000"/>
              </w:rPr>
            </w:pPr>
            <w:r w:rsidRPr="00AD77C3">
              <w:rPr>
                <w:color w:val="000000"/>
              </w:rPr>
              <w:t>Старший инженер</w:t>
            </w:r>
          </w:p>
        </w:tc>
        <w:tc>
          <w:tcPr>
            <w:tcW w:w="2160" w:type="dxa"/>
          </w:tcPr>
          <w:p w:rsidR="00305C75" w:rsidRPr="00AD77C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771300,54</w:t>
            </w:r>
          </w:p>
        </w:tc>
        <w:tc>
          <w:tcPr>
            <w:tcW w:w="2880" w:type="dxa"/>
            <w:gridSpan w:val="3"/>
          </w:tcPr>
          <w:p w:rsidR="00305C75" w:rsidRPr="00AD77C3" w:rsidRDefault="00305C75" w:rsidP="0055180C">
            <w:pPr>
              <w:jc w:val="center"/>
              <w:rPr>
                <w:color w:val="000000"/>
              </w:rPr>
            </w:pPr>
            <w:r w:rsidRPr="00AD77C3">
              <w:rPr>
                <w:color w:val="000000"/>
              </w:rPr>
              <w:t>Квартира</w:t>
            </w:r>
          </w:p>
          <w:p w:rsidR="00305C75" w:rsidRPr="00AD77C3" w:rsidRDefault="00305C75" w:rsidP="0055180C">
            <w:pPr>
              <w:jc w:val="center"/>
              <w:rPr>
                <w:color w:val="000000"/>
              </w:rPr>
            </w:pPr>
            <w:r w:rsidRPr="00AD77C3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AD77C3" w:rsidRDefault="00305C75" w:rsidP="00D05149">
            <w:pPr>
              <w:jc w:val="center"/>
              <w:rPr>
                <w:color w:val="000000"/>
              </w:rPr>
            </w:pPr>
            <w:r w:rsidRPr="00AD77C3">
              <w:rPr>
                <w:color w:val="000000"/>
              </w:rPr>
              <w:t>42</w:t>
            </w:r>
          </w:p>
        </w:tc>
        <w:tc>
          <w:tcPr>
            <w:tcW w:w="1800" w:type="dxa"/>
            <w:gridSpan w:val="2"/>
          </w:tcPr>
          <w:p w:rsidR="00305C75" w:rsidRPr="00AD77C3" w:rsidRDefault="00305C75" w:rsidP="00D05149">
            <w:pPr>
              <w:jc w:val="center"/>
              <w:rPr>
                <w:color w:val="000000"/>
              </w:rPr>
            </w:pPr>
            <w:r w:rsidRPr="00AD77C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D77C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–Шевроле Круз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D77C3" w:rsidRDefault="00305C75" w:rsidP="00607B10">
            <w:pPr>
              <w:rPr>
                <w:color w:val="000000"/>
              </w:rPr>
            </w:pPr>
            <w:r w:rsidRPr="00AD77C3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AD77C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AD77C3" w:rsidRDefault="00305C75" w:rsidP="0055180C">
            <w:pPr>
              <w:jc w:val="center"/>
              <w:rPr>
                <w:color w:val="000000"/>
              </w:rPr>
            </w:pPr>
            <w:r w:rsidRPr="00AD77C3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AD77C3" w:rsidRDefault="00305C75" w:rsidP="0055180C">
            <w:pPr>
              <w:jc w:val="center"/>
              <w:rPr>
                <w:color w:val="000000"/>
              </w:rPr>
            </w:pPr>
            <w:r w:rsidRPr="00AD77C3">
              <w:rPr>
                <w:color w:val="000000"/>
              </w:rPr>
              <w:t>Квартира</w:t>
            </w:r>
          </w:p>
          <w:p w:rsidR="00305C75" w:rsidRPr="00AD77C3" w:rsidRDefault="00305C75" w:rsidP="0055180C">
            <w:pPr>
              <w:jc w:val="center"/>
              <w:rPr>
                <w:color w:val="000000"/>
              </w:rPr>
            </w:pPr>
            <w:r w:rsidRPr="00AD77C3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AD77C3" w:rsidRDefault="00305C75" w:rsidP="00D05149">
            <w:pPr>
              <w:jc w:val="center"/>
              <w:rPr>
                <w:color w:val="000000"/>
              </w:rPr>
            </w:pPr>
            <w:r w:rsidRPr="00AD77C3">
              <w:rPr>
                <w:color w:val="000000"/>
              </w:rPr>
              <w:t>42</w:t>
            </w:r>
          </w:p>
        </w:tc>
        <w:tc>
          <w:tcPr>
            <w:tcW w:w="1800" w:type="dxa"/>
            <w:gridSpan w:val="2"/>
          </w:tcPr>
          <w:p w:rsidR="00305C75" w:rsidRPr="00AD77C3" w:rsidRDefault="00305C75" w:rsidP="00D05149">
            <w:pPr>
              <w:jc w:val="center"/>
              <w:rPr>
                <w:color w:val="000000"/>
              </w:rPr>
            </w:pPr>
            <w:r w:rsidRPr="00AD77C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D77C3" w:rsidRDefault="00305C75" w:rsidP="00C16817">
            <w:pPr>
              <w:jc w:val="center"/>
              <w:rPr>
                <w:color w:val="000000"/>
              </w:rPr>
            </w:pPr>
            <w:r w:rsidRPr="00AD77C3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D77C3" w:rsidRDefault="00305C75" w:rsidP="00607B10">
            <w:pPr>
              <w:rPr>
                <w:color w:val="000000"/>
              </w:rPr>
            </w:pPr>
            <w:r w:rsidRPr="00AD77C3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AD77C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AD77C3" w:rsidRDefault="00305C75" w:rsidP="0055180C">
            <w:pPr>
              <w:jc w:val="center"/>
              <w:rPr>
                <w:color w:val="000000"/>
              </w:rPr>
            </w:pPr>
            <w:r w:rsidRPr="00AD77C3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AD77C3" w:rsidRDefault="00305C75" w:rsidP="0055180C">
            <w:pPr>
              <w:jc w:val="center"/>
              <w:rPr>
                <w:color w:val="000000"/>
              </w:rPr>
            </w:pPr>
            <w:r w:rsidRPr="00AD77C3">
              <w:rPr>
                <w:color w:val="000000"/>
              </w:rPr>
              <w:t>Квартира</w:t>
            </w:r>
          </w:p>
          <w:p w:rsidR="00305C75" w:rsidRPr="00AD77C3" w:rsidRDefault="00305C75" w:rsidP="0055180C">
            <w:pPr>
              <w:jc w:val="center"/>
              <w:rPr>
                <w:color w:val="000000"/>
              </w:rPr>
            </w:pPr>
            <w:r w:rsidRPr="00AD77C3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AD77C3" w:rsidRDefault="00305C75" w:rsidP="00D05149">
            <w:pPr>
              <w:jc w:val="center"/>
              <w:rPr>
                <w:color w:val="000000"/>
              </w:rPr>
            </w:pPr>
            <w:r w:rsidRPr="00AD77C3">
              <w:rPr>
                <w:color w:val="000000"/>
              </w:rPr>
              <w:t>14</w:t>
            </w:r>
          </w:p>
        </w:tc>
        <w:tc>
          <w:tcPr>
            <w:tcW w:w="1800" w:type="dxa"/>
            <w:gridSpan w:val="2"/>
          </w:tcPr>
          <w:p w:rsidR="00305C75" w:rsidRPr="00AD77C3" w:rsidRDefault="00305C75" w:rsidP="00D05149">
            <w:pPr>
              <w:jc w:val="center"/>
              <w:rPr>
                <w:color w:val="000000"/>
              </w:rPr>
            </w:pPr>
            <w:r w:rsidRPr="00AD77C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D77C3" w:rsidRDefault="00305C75" w:rsidP="00C16817">
            <w:pPr>
              <w:jc w:val="center"/>
              <w:rPr>
                <w:color w:val="000000"/>
              </w:rPr>
            </w:pPr>
            <w:r w:rsidRPr="00AD77C3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D77C3" w:rsidRDefault="00305C75" w:rsidP="00607B10">
            <w:pPr>
              <w:rPr>
                <w:color w:val="000000"/>
              </w:rPr>
            </w:pPr>
            <w:r w:rsidRPr="00AD77C3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AD77C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AD77C3" w:rsidRDefault="00305C75" w:rsidP="0055180C">
            <w:pPr>
              <w:jc w:val="center"/>
              <w:rPr>
                <w:color w:val="000000"/>
              </w:rPr>
            </w:pPr>
            <w:r w:rsidRPr="00AD77C3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AD77C3" w:rsidRDefault="00305C75" w:rsidP="0055180C">
            <w:pPr>
              <w:jc w:val="center"/>
              <w:rPr>
                <w:color w:val="000000"/>
              </w:rPr>
            </w:pPr>
            <w:r w:rsidRPr="00AD77C3">
              <w:rPr>
                <w:color w:val="000000"/>
              </w:rPr>
              <w:t>Квартира</w:t>
            </w:r>
          </w:p>
          <w:p w:rsidR="00305C75" w:rsidRPr="00AD77C3" w:rsidRDefault="00305C75" w:rsidP="0055180C">
            <w:pPr>
              <w:jc w:val="center"/>
              <w:rPr>
                <w:color w:val="000000"/>
              </w:rPr>
            </w:pPr>
            <w:r w:rsidRPr="00AD77C3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AD77C3" w:rsidRDefault="00305C75" w:rsidP="00D05149">
            <w:pPr>
              <w:jc w:val="center"/>
              <w:rPr>
                <w:color w:val="000000"/>
              </w:rPr>
            </w:pPr>
            <w:r w:rsidRPr="00AD77C3">
              <w:rPr>
                <w:color w:val="000000"/>
              </w:rPr>
              <w:t>42</w:t>
            </w:r>
          </w:p>
        </w:tc>
        <w:tc>
          <w:tcPr>
            <w:tcW w:w="1800" w:type="dxa"/>
            <w:gridSpan w:val="2"/>
          </w:tcPr>
          <w:p w:rsidR="00305C75" w:rsidRPr="00AD77C3" w:rsidRDefault="00305C75" w:rsidP="00D05149">
            <w:pPr>
              <w:jc w:val="center"/>
              <w:rPr>
                <w:color w:val="000000"/>
              </w:rPr>
            </w:pPr>
            <w:r w:rsidRPr="00AD77C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D77C3" w:rsidRDefault="00305C75" w:rsidP="00C16817">
            <w:pPr>
              <w:jc w:val="center"/>
              <w:rPr>
                <w:color w:val="000000"/>
              </w:rPr>
            </w:pPr>
            <w:r w:rsidRPr="00AD77C3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6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9445F7" w:rsidRDefault="00305C75" w:rsidP="009445F7">
            <w:pPr>
              <w:rPr>
                <w:color w:val="000000"/>
              </w:rPr>
            </w:pPr>
            <w:r w:rsidRPr="009445F7">
              <w:rPr>
                <w:color w:val="000000"/>
              </w:rPr>
              <w:t>Заварухин О.А.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9445F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Старший </w:t>
            </w:r>
            <w:r w:rsidRPr="009445F7">
              <w:rPr>
                <w:color w:val="000000"/>
              </w:rPr>
              <w:t>инженер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331888,52</w:t>
            </w:r>
          </w:p>
          <w:p w:rsidR="00305C75" w:rsidRPr="009445F7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9445F7" w:rsidRDefault="00305C75" w:rsidP="0055180C">
            <w:pPr>
              <w:jc w:val="center"/>
              <w:rPr>
                <w:color w:val="000000"/>
              </w:rPr>
            </w:pPr>
            <w:r w:rsidRPr="009445F7">
              <w:rPr>
                <w:color w:val="000000"/>
              </w:rPr>
              <w:t>Квартира</w:t>
            </w:r>
          </w:p>
          <w:p w:rsidR="00305C75" w:rsidRPr="009445F7" w:rsidRDefault="00305C75" w:rsidP="0055180C">
            <w:pPr>
              <w:jc w:val="center"/>
              <w:rPr>
                <w:color w:val="000000"/>
              </w:rPr>
            </w:pPr>
            <w:r w:rsidRPr="009445F7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9445F7" w:rsidRDefault="00305C75" w:rsidP="009445F7">
            <w:pPr>
              <w:jc w:val="center"/>
              <w:rPr>
                <w:color w:val="000000"/>
              </w:rPr>
            </w:pPr>
            <w:r w:rsidRPr="009445F7">
              <w:rPr>
                <w:color w:val="000000"/>
              </w:rPr>
              <w:t>75</w:t>
            </w:r>
          </w:p>
        </w:tc>
        <w:tc>
          <w:tcPr>
            <w:tcW w:w="1800" w:type="dxa"/>
            <w:gridSpan w:val="2"/>
          </w:tcPr>
          <w:p w:rsidR="00305C75" w:rsidRPr="009445F7" w:rsidRDefault="00305C75" w:rsidP="009445F7">
            <w:pPr>
              <w:jc w:val="center"/>
              <w:rPr>
                <w:color w:val="000000"/>
              </w:rPr>
            </w:pPr>
            <w:r w:rsidRPr="009445F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9445F7" w:rsidRDefault="00305C75" w:rsidP="00C16817">
            <w:pPr>
              <w:jc w:val="center"/>
              <w:rPr>
                <w:color w:val="000000"/>
              </w:rPr>
            </w:pPr>
            <w:r w:rsidRPr="009445F7">
              <w:rPr>
                <w:color w:val="000000"/>
              </w:rPr>
              <w:t>Автомобиль легковой-</w:t>
            </w:r>
          </w:p>
          <w:p w:rsidR="00305C75" w:rsidRPr="009445F7" w:rsidRDefault="00305C75" w:rsidP="00C16817">
            <w:pPr>
              <w:jc w:val="center"/>
              <w:rPr>
                <w:color w:val="000000"/>
              </w:rPr>
            </w:pPr>
            <w:r w:rsidRPr="009445F7">
              <w:rPr>
                <w:color w:val="000000"/>
              </w:rPr>
              <w:t>Киа Авелла дельта (индивидуальная)</w:t>
            </w:r>
          </w:p>
        </w:tc>
      </w:tr>
      <w:tr w:rsidR="00305C75" w:rsidRPr="00607B10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9445F7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9445F7" w:rsidRDefault="00305C75" w:rsidP="0055180C">
            <w:pPr>
              <w:jc w:val="center"/>
              <w:rPr>
                <w:color w:val="000000"/>
              </w:rPr>
            </w:pPr>
            <w:r w:rsidRPr="009445F7">
              <w:rPr>
                <w:color w:val="000000"/>
              </w:rPr>
              <w:t>Квартира</w:t>
            </w:r>
          </w:p>
          <w:p w:rsidR="00305C75" w:rsidRPr="009445F7" w:rsidRDefault="00305C75" w:rsidP="0055180C">
            <w:pPr>
              <w:jc w:val="center"/>
              <w:rPr>
                <w:color w:val="000000"/>
              </w:rPr>
            </w:pPr>
            <w:r w:rsidRPr="009445F7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9445F7" w:rsidRDefault="00305C75" w:rsidP="009445F7">
            <w:pPr>
              <w:jc w:val="center"/>
              <w:rPr>
                <w:color w:val="000000"/>
              </w:rPr>
            </w:pPr>
            <w:r w:rsidRPr="009445F7">
              <w:rPr>
                <w:color w:val="000000"/>
              </w:rPr>
              <w:t>31</w:t>
            </w:r>
          </w:p>
        </w:tc>
        <w:tc>
          <w:tcPr>
            <w:tcW w:w="1800" w:type="dxa"/>
            <w:gridSpan w:val="2"/>
          </w:tcPr>
          <w:p w:rsidR="00305C75" w:rsidRPr="009445F7" w:rsidRDefault="00305C75" w:rsidP="009445F7">
            <w:pPr>
              <w:jc w:val="center"/>
              <w:rPr>
                <w:color w:val="000000"/>
              </w:rPr>
            </w:pPr>
            <w:r w:rsidRPr="009445F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rPr>
          <w:trHeight w:val="78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717E4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Канцева А.Ю.</w:t>
            </w:r>
          </w:p>
        </w:tc>
        <w:tc>
          <w:tcPr>
            <w:tcW w:w="2109" w:type="dxa"/>
            <w:gridSpan w:val="2"/>
          </w:tcPr>
          <w:p w:rsidR="00305C75" w:rsidRPr="00A717E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инженер</w:t>
            </w:r>
          </w:p>
        </w:tc>
        <w:tc>
          <w:tcPr>
            <w:tcW w:w="2160" w:type="dxa"/>
          </w:tcPr>
          <w:p w:rsidR="00305C75" w:rsidRPr="00A717E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283098,7</w:t>
            </w:r>
          </w:p>
        </w:tc>
        <w:tc>
          <w:tcPr>
            <w:tcW w:w="2880" w:type="dxa"/>
            <w:gridSpan w:val="3"/>
          </w:tcPr>
          <w:p w:rsidR="00305C75" w:rsidRPr="00A717E4" w:rsidRDefault="00305C75" w:rsidP="0055180C">
            <w:pPr>
              <w:jc w:val="center"/>
              <w:rPr>
                <w:color w:val="000000"/>
              </w:rPr>
            </w:pPr>
            <w:r w:rsidRPr="00A717E4">
              <w:rPr>
                <w:color w:val="000000"/>
              </w:rPr>
              <w:t>Квартира</w:t>
            </w:r>
          </w:p>
          <w:p w:rsidR="00305C75" w:rsidRPr="00A717E4" w:rsidRDefault="00305C75" w:rsidP="0055180C">
            <w:pPr>
              <w:jc w:val="center"/>
              <w:rPr>
                <w:color w:val="000000"/>
              </w:rPr>
            </w:pPr>
            <w:r w:rsidRPr="00A717E4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A717E4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88,2</w:t>
            </w:r>
          </w:p>
        </w:tc>
        <w:tc>
          <w:tcPr>
            <w:tcW w:w="1800" w:type="dxa"/>
            <w:gridSpan w:val="2"/>
          </w:tcPr>
          <w:p w:rsidR="00305C75" w:rsidRPr="00A717E4" w:rsidRDefault="00305C75" w:rsidP="00287565">
            <w:pPr>
              <w:jc w:val="center"/>
              <w:rPr>
                <w:color w:val="000000"/>
              </w:rPr>
            </w:pPr>
            <w:r w:rsidRPr="00A717E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717E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9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A717E4" w:rsidRDefault="00305C75" w:rsidP="0055180C">
            <w:pPr>
              <w:jc w:val="center"/>
              <w:rPr>
                <w:color w:val="000000"/>
              </w:rPr>
            </w:pPr>
            <w:r w:rsidRPr="00A717E4">
              <w:rPr>
                <w:color w:val="000000"/>
              </w:rPr>
              <w:t>Квартира</w:t>
            </w:r>
          </w:p>
          <w:p w:rsidR="00305C75" w:rsidRPr="00A717E4" w:rsidRDefault="00305C75" w:rsidP="0055180C">
            <w:pPr>
              <w:jc w:val="center"/>
              <w:rPr>
                <w:color w:val="000000"/>
              </w:rPr>
            </w:pPr>
            <w:r w:rsidRPr="00A717E4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A717E4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88,2</w:t>
            </w:r>
          </w:p>
        </w:tc>
        <w:tc>
          <w:tcPr>
            <w:tcW w:w="1800" w:type="dxa"/>
            <w:gridSpan w:val="2"/>
          </w:tcPr>
          <w:p w:rsidR="00305C75" w:rsidRPr="00A717E4" w:rsidRDefault="00305C75" w:rsidP="00287565">
            <w:pPr>
              <w:jc w:val="center"/>
              <w:rPr>
                <w:color w:val="000000"/>
              </w:rPr>
            </w:pPr>
            <w:r w:rsidRPr="00A717E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717E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8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A717E4" w:rsidRDefault="00305C75" w:rsidP="0055180C">
            <w:pPr>
              <w:jc w:val="center"/>
              <w:rPr>
                <w:color w:val="000000"/>
              </w:rPr>
            </w:pPr>
            <w:r w:rsidRPr="00A717E4">
              <w:rPr>
                <w:color w:val="000000"/>
              </w:rPr>
              <w:t>Квартира</w:t>
            </w:r>
          </w:p>
          <w:p w:rsidR="00305C75" w:rsidRPr="00A717E4" w:rsidRDefault="00305C75" w:rsidP="0055180C">
            <w:pPr>
              <w:jc w:val="center"/>
              <w:rPr>
                <w:color w:val="000000"/>
              </w:rPr>
            </w:pPr>
            <w:r w:rsidRPr="00A717E4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A717E4" w:rsidRDefault="00305C75" w:rsidP="00287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88,2</w:t>
            </w:r>
          </w:p>
        </w:tc>
        <w:tc>
          <w:tcPr>
            <w:tcW w:w="1800" w:type="dxa"/>
            <w:gridSpan w:val="2"/>
          </w:tcPr>
          <w:p w:rsidR="00305C75" w:rsidRPr="00A717E4" w:rsidRDefault="00305C75" w:rsidP="00287565">
            <w:pPr>
              <w:jc w:val="center"/>
              <w:rPr>
                <w:color w:val="000000"/>
              </w:rPr>
            </w:pPr>
            <w:r w:rsidRPr="00A717E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717E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02885" w:rsidRDefault="00305C75" w:rsidP="00607B10">
            <w:pPr>
              <w:rPr>
                <w:color w:val="000000"/>
              </w:rPr>
            </w:pPr>
            <w:r w:rsidRPr="00B02885">
              <w:rPr>
                <w:color w:val="000000"/>
              </w:rPr>
              <w:t>Кирпиченко Т.С.</w:t>
            </w:r>
          </w:p>
          <w:p w:rsidR="00305C75" w:rsidRPr="00B02885" w:rsidRDefault="00305C75" w:rsidP="00607B10">
            <w:pPr>
              <w:rPr>
                <w:color w:val="000000"/>
              </w:rPr>
            </w:pPr>
          </w:p>
          <w:p w:rsidR="00305C75" w:rsidRPr="00B0288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</w:tcPr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Старший инженер</w:t>
            </w:r>
          </w:p>
        </w:tc>
        <w:tc>
          <w:tcPr>
            <w:tcW w:w="2160" w:type="dxa"/>
          </w:tcPr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237395,42</w:t>
            </w:r>
          </w:p>
        </w:tc>
        <w:tc>
          <w:tcPr>
            <w:tcW w:w="2880" w:type="dxa"/>
            <w:gridSpan w:val="3"/>
          </w:tcPr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Квартира</w:t>
            </w:r>
          </w:p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(фактическое проживание)</w:t>
            </w:r>
          </w:p>
        </w:tc>
        <w:tc>
          <w:tcPr>
            <w:tcW w:w="1080" w:type="dxa"/>
          </w:tcPr>
          <w:p w:rsidR="00305C75" w:rsidRPr="00B02885" w:rsidRDefault="00305C75" w:rsidP="00D05149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96,7</w:t>
            </w:r>
          </w:p>
        </w:tc>
        <w:tc>
          <w:tcPr>
            <w:tcW w:w="1800" w:type="dxa"/>
            <w:gridSpan w:val="2"/>
          </w:tcPr>
          <w:p w:rsidR="00305C75" w:rsidRPr="00B02885" w:rsidRDefault="00305C75" w:rsidP="00D05149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02885" w:rsidRDefault="00305C75" w:rsidP="00C16817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 w:rsidRPr="00B02885">
              <w:rPr>
                <w:color w:val="000000"/>
              </w:rPr>
              <w:t>Супруг</w:t>
            </w: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Pr="00B0288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A7A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B0288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446148,46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B0288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Землепоселение (индивидуальная)</w:t>
            </w:r>
          </w:p>
        </w:tc>
        <w:tc>
          <w:tcPr>
            <w:tcW w:w="1080" w:type="dxa"/>
          </w:tcPr>
          <w:p w:rsidR="00305C75" w:rsidRPr="00B02885" w:rsidRDefault="00305C75" w:rsidP="00D05149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1464</w:t>
            </w:r>
          </w:p>
          <w:p w:rsidR="00305C75" w:rsidRPr="00B02885" w:rsidRDefault="00305C75" w:rsidP="00D05149">
            <w:pPr>
              <w:jc w:val="center"/>
              <w:rPr>
                <w:color w:val="000000"/>
              </w:rPr>
            </w:pPr>
          </w:p>
          <w:p w:rsidR="00305C75" w:rsidRPr="00B02885" w:rsidRDefault="00305C75" w:rsidP="00D05149">
            <w:pPr>
              <w:jc w:val="center"/>
              <w:rPr>
                <w:color w:val="000000"/>
              </w:rPr>
            </w:pPr>
          </w:p>
          <w:p w:rsidR="00305C75" w:rsidRPr="00B0288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Pr="00B02885" w:rsidRDefault="00305C75" w:rsidP="00D05149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Россия</w:t>
            </w:r>
          </w:p>
          <w:p w:rsidR="00305C75" w:rsidRPr="00B02885" w:rsidRDefault="00305C75" w:rsidP="00D05149">
            <w:pPr>
              <w:jc w:val="center"/>
              <w:rPr>
                <w:color w:val="000000"/>
              </w:rPr>
            </w:pPr>
          </w:p>
          <w:p w:rsidR="00305C75" w:rsidRPr="00B02885" w:rsidRDefault="00305C75" w:rsidP="00D05149">
            <w:pPr>
              <w:jc w:val="center"/>
              <w:rPr>
                <w:color w:val="000000"/>
              </w:rPr>
            </w:pPr>
          </w:p>
          <w:p w:rsidR="00305C75" w:rsidRPr="00B0288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B02885" w:rsidRDefault="00305C75" w:rsidP="00C16817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Автомобиль легковой-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Субару легасси оутбэк (индивидуальная)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Pr="00B02885" w:rsidRDefault="00305C75" w:rsidP="00C16817">
            <w:pPr>
              <w:jc w:val="center"/>
              <w:rPr>
                <w:color w:val="000000"/>
              </w:rPr>
            </w:pPr>
          </w:p>
          <w:p w:rsidR="00305C75" w:rsidRPr="00B0288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607B10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Квартира</w:t>
            </w:r>
          </w:p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(общая долевая)</w:t>
            </w:r>
          </w:p>
          <w:p w:rsidR="00305C75" w:rsidRPr="00B0288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B0288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92,8</w:t>
            </w:r>
          </w:p>
          <w:p w:rsidR="00305C75" w:rsidRPr="00B0288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Pr="00B02885" w:rsidRDefault="00305C75" w:rsidP="00D05149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Россия</w:t>
            </w:r>
          </w:p>
          <w:p w:rsidR="00305C75" w:rsidRPr="00B0288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rPr>
          <w:trHeight w:val="73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607B10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Гаражный бокс</w:t>
            </w:r>
          </w:p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B02885" w:rsidRDefault="00305C75" w:rsidP="00D05149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18,3</w:t>
            </w:r>
          </w:p>
        </w:tc>
        <w:tc>
          <w:tcPr>
            <w:tcW w:w="1800" w:type="dxa"/>
            <w:gridSpan w:val="2"/>
          </w:tcPr>
          <w:p w:rsidR="00305C75" w:rsidRPr="00B02885" w:rsidRDefault="00305C75" w:rsidP="00D05149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rPr>
          <w:trHeight w:val="59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607B10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Квартира</w:t>
            </w:r>
          </w:p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(фактическое проживание)</w:t>
            </w:r>
          </w:p>
        </w:tc>
        <w:tc>
          <w:tcPr>
            <w:tcW w:w="1080" w:type="dxa"/>
          </w:tcPr>
          <w:p w:rsidR="00305C75" w:rsidRPr="00B02885" w:rsidRDefault="00305C75" w:rsidP="00B02885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96,7</w:t>
            </w:r>
          </w:p>
        </w:tc>
        <w:tc>
          <w:tcPr>
            <w:tcW w:w="1800" w:type="dxa"/>
            <w:gridSpan w:val="2"/>
          </w:tcPr>
          <w:p w:rsidR="00305C75" w:rsidRPr="00B02885" w:rsidRDefault="00305C75" w:rsidP="00B02885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rPr>
          <w:trHeight w:val="50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0288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Квартира</w:t>
            </w:r>
          </w:p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(фактическое проживание)</w:t>
            </w:r>
          </w:p>
        </w:tc>
        <w:tc>
          <w:tcPr>
            <w:tcW w:w="1080" w:type="dxa"/>
          </w:tcPr>
          <w:p w:rsidR="00305C75" w:rsidRPr="00B02885" w:rsidRDefault="00305C75" w:rsidP="00B02885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96,7</w:t>
            </w:r>
          </w:p>
        </w:tc>
        <w:tc>
          <w:tcPr>
            <w:tcW w:w="1800" w:type="dxa"/>
            <w:gridSpan w:val="2"/>
          </w:tcPr>
          <w:p w:rsidR="00305C75" w:rsidRPr="00B02885" w:rsidRDefault="00305C75" w:rsidP="00B02885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0288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9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8B196A" w:rsidRDefault="00305C75" w:rsidP="008B196A">
            <w:pPr>
              <w:rPr>
                <w:color w:val="000000"/>
              </w:rPr>
            </w:pPr>
            <w:r w:rsidRPr="008B196A">
              <w:rPr>
                <w:color w:val="000000"/>
              </w:rPr>
              <w:t>Лиснов П.С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8B196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инженер</w:t>
            </w:r>
          </w:p>
        </w:tc>
        <w:tc>
          <w:tcPr>
            <w:tcW w:w="2160" w:type="dxa"/>
            <w:vMerge w:val="restart"/>
          </w:tcPr>
          <w:p w:rsidR="00305C75" w:rsidRPr="008B196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345602,01</w:t>
            </w:r>
          </w:p>
        </w:tc>
        <w:tc>
          <w:tcPr>
            <w:tcW w:w="2880" w:type="dxa"/>
            <w:gridSpan w:val="3"/>
          </w:tcPr>
          <w:p w:rsidR="00305C75" w:rsidRPr="008B196A" w:rsidRDefault="00305C75" w:rsidP="0055180C">
            <w:pPr>
              <w:jc w:val="center"/>
              <w:rPr>
                <w:color w:val="000000"/>
              </w:rPr>
            </w:pPr>
            <w:r w:rsidRPr="008B196A">
              <w:rPr>
                <w:color w:val="000000"/>
              </w:rPr>
              <w:t>Комната (фактическое предоставление)</w:t>
            </w:r>
          </w:p>
        </w:tc>
        <w:tc>
          <w:tcPr>
            <w:tcW w:w="1080" w:type="dxa"/>
          </w:tcPr>
          <w:p w:rsidR="00305C75" w:rsidRPr="008B196A" w:rsidRDefault="00305C75" w:rsidP="008B19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800" w:type="dxa"/>
            <w:gridSpan w:val="2"/>
          </w:tcPr>
          <w:p w:rsidR="00305C75" w:rsidRPr="008B196A" w:rsidRDefault="00305C75" w:rsidP="008B196A">
            <w:pPr>
              <w:jc w:val="center"/>
              <w:rPr>
                <w:color w:val="000000"/>
              </w:rPr>
            </w:pPr>
            <w:r w:rsidRPr="008B196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Митсубиси Галант</w:t>
            </w:r>
          </w:p>
          <w:p w:rsidR="00305C75" w:rsidRPr="008B196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69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8B196A" w:rsidRDefault="00305C75" w:rsidP="008B196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8B19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800" w:type="dxa"/>
            <w:gridSpan w:val="2"/>
          </w:tcPr>
          <w:p w:rsidR="00305C75" w:rsidRDefault="00305C75" w:rsidP="008B19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334FCA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Никонова Е.С.</w:t>
            </w:r>
          </w:p>
        </w:tc>
        <w:tc>
          <w:tcPr>
            <w:tcW w:w="2109" w:type="dxa"/>
            <w:gridSpan w:val="2"/>
          </w:tcPr>
          <w:p w:rsidR="00305C75" w:rsidRPr="00334FC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инженер</w:t>
            </w:r>
          </w:p>
        </w:tc>
        <w:tc>
          <w:tcPr>
            <w:tcW w:w="2160" w:type="dxa"/>
          </w:tcPr>
          <w:p w:rsidR="00305C75" w:rsidRPr="00334FC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311773,81</w:t>
            </w:r>
          </w:p>
        </w:tc>
        <w:tc>
          <w:tcPr>
            <w:tcW w:w="2880" w:type="dxa"/>
            <w:gridSpan w:val="3"/>
          </w:tcPr>
          <w:p w:rsidR="00305C75" w:rsidRPr="00334FC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334FCA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57,1</w:t>
            </w:r>
          </w:p>
        </w:tc>
        <w:tc>
          <w:tcPr>
            <w:tcW w:w="1800" w:type="dxa"/>
            <w:gridSpan w:val="2"/>
          </w:tcPr>
          <w:p w:rsidR="00305C75" w:rsidRPr="00334FCA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34FC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7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1B58C9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Пильников С.А.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1B58C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инженер</w:t>
            </w:r>
          </w:p>
        </w:tc>
        <w:tc>
          <w:tcPr>
            <w:tcW w:w="2160" w:type="dxa"/>
            <w:vMerge w:val="restart"/>
          </w:tcPr>
          <w:p w:rsidR="00305C75" w:rsidRPr="001B58C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306584,32</w:t>
            </w:r>
          </w:p>
        </w:tc>
        <w:tc>
          <w:tcPr>
            <w:tcW w:w="2880" w:type="dxa"/>
            <w:gridSpan w:val="3"/>
          </w:tcPr>
          <w:p w:rsidR="00305C75" w:rsidRPr="001B58C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Pr="001B58C9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33,0</w:t>
            </w:r>
          </w:p>
        </w:tc>
        <w:tc>
          <w:tcPr>
            <w:tcW w:w="1800" w:type="dxa"/>
            <w:gridSpan w:val="2"/>
          </w:tcPr>
          <w:p w:rsidR="00305C75" w:rsidRPr="001B58C9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1B58C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1B58C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0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228082,07</w:t>
            </w:r>
          </w:p>
        </w:tc>
        <w:tc>
          <w:tcPr>
            <w:tcW w:w="2880" w:type="dxa"/>
            <w:gridSpan w:val="3"/>
          </w:tcPr>
          <w:p w:rsidR="00305C75" w:rsidRPr="001B58C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Pr="001B58C9" w:rsidRDefault="00305C75" w:rsidP="001B58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33,0</w:t>
            </w:r>
          </w:p>
        </w:tc>
        <w:tc>
          <w:tcPr>
            <w:tcW w:w="1800" w:type="dxa"/>
            <w:gridSpan w:val="2"/>
          </w:tcPr>
          <w:p w:rsidR="00305C75" w:rsidRPr="001B58C9" w:rsidRDefault="00305C75" w:rsidP="001B58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1B58C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Митсубиси Кольт (индивидуальная)</w:t>
            </w:r>
          </w:p>
        </w:tc>
      </w:tr>
      <w:tr w:rsidR="00305C75" w:rsidRPr="00607B10">
        <w:trPr>
          <w:trHeight w:val="58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1B58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800" w:type="dxa"/>
            <w:gridSpan w:val="2"/>
          </w:tcPr>
          <w:p w:rsidR="00305C75" w:rsidRDefault="00305C75" w:rsidP="001B58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1B58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33,0</w:t>
            </w:r>
          </w:p>
        </w:tc>
        <w:tc>
          <w:tcPr>
            <w:tcW w:w="1800" w:type="dxa"/>
            <w:gridSpan w:val="2"/>
          </w:tcPr>
          <w:p w:rsidR="00305C75" w:rsidRDefault="00305C75" w:rsidP="001B58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B58C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7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7F402A" w:rsidRDefault="00305C75" w:rsidP="007F402A">
            <w:pPr>
              <w:rPr>
                <w:color w:val="000000"/>
              </w:rPr>
            </w:pPr>
            <w:r w:rsidRPr="007F402A">
              <w:rPr>
                <w:color w:val="000000"/>
              </w:rPr>
              <w:t>Ушаков А.С.</w:t>
            </w:r>
          </w:p>
        </w:tc>
        <w:tc>
          <w:tcPr>
            <w:tcW w:w="2109" w:type="dxa"/>
            <w:gridSpan w:val="2"/>
          </w:tcPr>
          <w:p w:rsidR="00305C75" w:rsidRPr="007F402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и</w:t>
            </w:r>
            <w:r w:rsidRPr="007F402A">
              <w:rPr>
                <w:color w:val="000000"/>
              </w:rPr>
              <w:t>нженер</w:t>
            </w:r>
          </w:p>
        </w:tc>
        <w:tc>
          <w:tcPr>
            <w:tcW w:w="2160" w:type="dxa"/>
          </w:tcPr>
          <w:p w:rsidR="00305C75" w:rsidRPr="007F402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371090,72</w:t>
            </w:r>
          </w:p>
        </w:tc>
        <w:tc>
          <w:tcPr>
            <w:tcW w:w="2880" w:type="dxa"/>
            <w:gridSpan w:val="3"/>
          </w:tcPr>
          <w:p w:rsidR="00305C75" w:rsidRPr="007F402A" w:rsidRDefault="00305C75" w:rsidP="0055180C">
            <w:pPr>
              <w:jc w:val="center"/>
              <w:rPr>
                <w:color w:val="000000"/>
              </w:rPr>
            </w:pPr>
            <w:r w:rsidRPr="007F402A">
              <w:rPr>
                <w:color w:val="000000"/>
              </w:rPr>
              <w:t>Квартира</w:t>
            </w:r>
          </w:p>
          <w:p w:rsidR="00305C75" w:rsidRPr="007F402A" w:rsidRDefault="00305C75" w:rsidP="0055180C">
            <w:pPr>
              <w:jc w:val="center"/>
              <w:rPr>
                <w:color w:val="000000"/>
              </w:rPr>
            </w:pPr>
            <w:r w:rsidRPr="007F402A">
              <w:rPr>
                <w:color w:val="000000"/>
              </w:rPr>
              <w:t>(</w:t>
            </w:r>
            <w:r>
              <w:rPr>
                <w:color w:val="000000"/>
              </w:rPr>
              <w:t>найм</w:t>
            </w:r>
            <w:r w:rsidRPr="007F402A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7F402A" w:rsidRDefault="00305C75" w:rsidP="007F40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30,9</w:t>
            </w:r>
          </w:p>
        </w:tc>
        <w:tc>
          <w:tcPr>
            <w:tcW w:w="1800" w:type="dxa"/>
            <w:gridSpan w:val="2"/>
          </w:tcPr>
          <w:p w:rsidR="00305C75" w:rsidRPr="007F402A" w:rsidRDefault="00305C75" w:rsidP="007F402A">
            <w:pPr>
              <w:jc w:val="center"/>
              <w:rPr>
                <w:color w:val="000000"/>
              </w:rPr>
            </w:pPr>
            <w:r w:rsidRPr="007F402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7F402A" w:rsidRDefault="00305C75" w:rsidP="00C16817">
            <w:pPr>
              <w:jc w:val="center"/>
              <w:rPr>
                <w:color w:val="000000"/>
              </w:rPr>
            </w:pPr>
            <w:r w:rsidRPr="007F402A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7F402A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  <w:p w:rsidR="00305C75" w:rsidRPr="007F402A" w:rsidRDefault="00305C75" w:rsidP="007F402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15972,00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7F402A" w:rsidRDefault="00305C75" w:rsidP="0055180C">
            <w:pPr>
              <w:jc w:val="center"/>
              <w:rPr>
                <w:color w:val="000000"/>
              </w:rPr>
            </w:pPr>
            <w:r w:rsidRPr="007F402A">
              <w:rPr>
                <w:color w:val="000000"/>
              </w:rPr>
              <w:t>Квартира</w:t>
            </w:r>
          </w:p>
          <w:p w:rsidR="00305C75" w:rsidRPr="007F402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(найм</w:t>
            </w:r>
            <w:r w:rsidRPr="007F402A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7F402A" w:rsidRDefault="00305C75" w:rsidP="007F40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30,9</w:t>
            </w:r>
          </w:p>
        </w:tc>
        <w:tc>
          <w:tcPr>
            <w:tcW w:w="1800" w:type="dxa"/>
            <w:gridSpan w:val="2"/>
          </w:tcPr>
          <w:p w:rsidR="00305C75" w:rsidRPr="007F402A" w:rsidRDefault="00305C75" w:rsidP="007F402A">
            <w:pPr>
              <w:jc w:val="center"/>
              <w:rPr>
                <w:color w:val="000000"/>
              </w:rPr>
            </w:pPr>
            <w:r w:rsidRPr="007F402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Pr="007F402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7F402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7F402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7F40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14,0</w:t>
            </w:r>
          </w:p>
        </w:tc>
        <w:tc>
          <w:tcPr>
            <w:tcW w:w="1800" w:type="dxa"/>
            <w:gridSpan w:val="2"/>
          </w:tcPr>
          <w:p w:rsidR="00305C75" w:rsidRPr="007F402A" w:rsidRDefault="00305C75" w:rsidP="007F40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7F402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7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7F402A" w:rsidRDefault="00305C75" w:rsidP="007F402A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7F402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7F402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7F402A" w:rsidRDefault="00305C75" w:rsidP="0055180C">
            <w:pPr>
              <w:jc w:val="center"/>
              <w:rPr>
                <w:color w:val="000000"/>
              </w:rPr>
            </w:pPr>
            <w:r w:rsidRPr="007F402A">
              <w:rPr>
                <w:color w:val="000000"/>
              </w:rPr>
              <w:t>Квартира</w:t>
            </w:r>
          </w:p>
          <w:p w:rsidR="00305C75" w:rsidRPr="007F402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(найм</w:t>
            </w:r>
            <w:r w:rsidRPr="007F402A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7F402A" w:rsidRDefault="00305C75" w:rsidP="007F40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30,9</w:t>
            </w:r>
          </w:p>
        </w:tc>
        <w:tc>
          <w:tcPr>
            <w:tcW w:w="1800" w:type="dxa"/>
            <w:gridSpan w:val="2"/>
          </w:tcPr>
          <w:p w:rsidR="00305C75" w:rsidRPr="007F402A" w:rsidRDefault="00305C75" w:rsidP="007F402A">
            <w:pPr>
              <w:jc w:val="center"/>
              <w:rPr>
                <w:color w:val="000000"/>
              </w:rPr>
            </w:pPr>
            <w:r w:rsidRPr="007F402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7F402A" w:rsidRDefault="00305C75" w:rsidP="00C16817">
            <w:pPr>
              <w:jc w:val="center"/>
              <w:rPr>
                <w:color w:val="000000"/>
              </w:rPr>
            </w:pPr>
            <w:r w:rsidRPr="007F402A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7F402A" w:rsidRDefault="00305C75" w:rsidP="007F402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7F402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7F402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7F402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7F40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14,0</w:t>
            </w:r>
          </w:p>
        </w:tc>
        <w:tc>
          <w:tcPr>
            <w:tcW w:w="1800" w:type="dxa"/>
            <w:gridSpan w:val="2"/>
          </w:tcPr>
          <w:p w:rsidR="00305C75" w:rsidRPr="007F402A" w:rsidRDefault="00305C75" w:rsidP="007F40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7F402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9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7F402A" w:rsidRDefault="00305C75" w:rsidP="007F402A">
            <w:pPr>
              <w:rPr>
                <w:color w:val="000000"/>
              </w:rPr>
            </w:pPr>
            <w:r>
              <w:rPr>
                <w:color w:val="000000"/>
              </w:rPr>
              <w:t>Щевелев Е.В.</w:t>
            </w:r>
          </w:p>
        </w:tc>
        <w:tc>
          <w:tcPr>
            <w:tcW w:w="2109" w:type="dxa"/>
            <w:gridSpan w:val="2"/>
          </w:tcPr>
          <w:p w:rsidR="00305C75" w:rsidRPr="007F402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инженер</w:t>
            </w:r>
          </w:p>
        </w:tc>
        <w:tc>
          <w:tcPr>
            <w:tcW w:w="2160" w:type="dxa"/>
          </w:tcPr>
          <w:p w:rsidR="00305C75" w:rsidRPr="007F402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376501,31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7F40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800" w:type="dxa"/>
            <w:gridSpan w:val="2"/>
          </w:tcPr>
          <w:p w:rsidR="00305C75" w:rsidRDefault="00305C75" w:rsidP="007F40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7F402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Опель астра (индивидуальная)</w:t>
            </w:r>
          </w:p>
        </w:tc>
      </w:tr>
      <w:tr w:rsidR="00305C75" w:rsidRPr="00607B10">
        <w:trPr>
          <w:trHeight w:val="1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F402A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7F402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7F402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133020,00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CA0D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800" w:type="dxa"/>
            <w:gridSpan w:val="2"/>
          </w:tcPr>
          <w:p w:rsidR="00305C75" w:rsidRDefault="00305C75" w:rsidP="00CA0D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7F402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F402A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7F402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7F402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7F40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800" w:type="dxa"/>
            <w:gridSpan w:val="2"/>
          </w:tcPr>
          <w:p w:rsidR="00305C75" w:rsidRDefault="00305C75" w:rsidP="007F40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7F402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707C83" w:rsidRDefault="00305C75" w:rsidP="00607B10">
            <w:pPr>
              <w:rPr>
                <w:color w:val="000000"/>
              </w:rPr>
            </w:pPr>
            <w:r w:rsidRPr="00707C83">
              <w:rPr>
                <w:color w:val="000000"/>
              </w:rPr>
              <w:t>Рябов В.С.</w:t>
            </w:r>
          </w:p>
        </w:tc>
        <w:tc>
          <w:tcPr>
            <w:tcW w:w="2109" w:type="dxa"/>
            <w:gridSpan w:val="2"/>
          </w:tcPr>
          <w:p w:rsidR="00305C75" w:rsidRPr="00707C83" w:rsidRDefault="00305C75" w:rsidP="0055180C">
            <w:pPr>
              <w:jc w:val="center"/>
              <w:rPr>
                <w:color w:val="000000"/>
              </w:rPr>
            </w:pPr>
            <w:r w:rsidRPr="00707C83">
              <w:rPr>
                <w:color w:val="000000"/>
              </w:rPr>
              <w:t xml:space="preserve">Старший </w:t>
            </w:r>
            <w:r>
              <w:rPr>
                <w:color w:val="000000"/>
              </w:rPr>
              <w:t>и</w:t>
            </w:r>
            <w:r w:rsidRPr="00707C83">
              <w:rPr>
                <w:color w:val="000000"/>
              </w:rPr>
              <w:t>нженер</w:t>
            </w:r>
          </w:p>
        </w:tc>
        <w:tc>
          <w:tcPr>
            <w:tcW w:w="2160" w:type="dxa"/>
          </w:tcPr>
          <w:p w:rsidR="00305C75" w:rsidRPr="00707C8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424676,75</w:t>
            </w:r>
          </w:p>
        </w:tc>
        <w:tc>
          <w:tcPr>
            <w:tcW w:w="2880" w:type="dxa"/>
            <w:gridSpan w:val="3"/>
          </w:tcPr>
          <w:p w:rsidR="00305C75" w:rsidRPr="00707C83" w:rsidRDefault="00305C75" w:rsidP="0055180C">
            <w:pPr>
              <w:jc w:val="center"/>
              <w:rPr>
                <w:color w:val="000000"/>
              </w:rPr>
            </w:pPr>
            <w:r w:rsidRPr="00707C83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707C83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800" w:type="dxa"/>
            <w:gridSpan w:val="2"/>
          </w:tcPr>
          <w:p w:rsidR="00305C75" w:rsidRPr="00707C83" w:rsidRDefault="00305C75" w:rsidP="00D05149">
            <w:pPr>
              <w:jc w:val="center"/>
              <w:rPr>
                <w:color w:val="000000"/>
              </w:rPr>
            </w:pPr>
            <w:r w:rsidRPr="00707C8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707C8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2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00737D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Грозина О.В.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00737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специалист</w:t>
            </w:r>
          </w:p>
        </w:tc>
        <w:tc>
          <w:tcPr>
            <w:tcW w:w="2160" w:type="dxa"/>
            <w:vMerge w:val="restart"/>
          </w:tcPr>
          <w:p w:rsidR="00305C75" w:rsidRPr="0000737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629197,22</w:t>
            </w:r>
          </w:p>
        </w:tc>
        <w:tc>
          <w:tcPr>
            <w:tcW w:w="2880" w:type="dxa"/>
            <w:gridSpan w:val="3"/>
          </w:tcPr>
          <w:p w:rsidR="00305C75" w:rsidRPr="0000737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00737D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60,2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00737D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Фольксваген Джетта (индивидуальная)</w:t>
            </w:r>
          </w:p>
          <w:p w:rsidR="00305C75" w:rsidRPr="0000737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86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Гаражный бокс (общая долевая)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32,1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00737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5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455893,09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Гаражный бокс (общая долевая)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32,1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00737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00737D" w:rsidRDefault="00305C75" w:rsidP="0055180C">
            <w:pPr>
              <w:jc w:val="center"/>
              <w:rPr>
                <w:color w:val="000000"/>
              </w:rPr>
            </w:pPr>
            <w:r w:rsidRPr="0000737D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00737D" w:rsidRDefault="00305C75" w:rsidP="008A08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00" w:type="dxa"/>
            <w:gridSpan w:val="2"/>
          </w:tcPr>
          <w:p w:rsidR="00305C75" w:rsidRPr="0000737D" w:rsidRDefault="00305C75" w:rsidP="008A088D">
            <w:pPr>
              <w:jc w:val="center"/>
              <w:rPr>
                <w:color w:val="000000"/>
              </w:rPr>
            </w:pPr>
            <w:r w:rsidRPr="0000737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00737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9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00737D" w:rsidRDefault="00305C75" w:rsidP="0055180C">
            <w:pPr>
              <w:jc w:val="center"/>
              <w:rPr>
                <w:color w:val="000000"/>
              </w:rPr>
            </w:pPr>
            <w:r w:rsidRPr="0000737D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00737D" w:rsidRDefault="00305C75" w:rsidP="008A08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60,2</w:t>
            </w:r>
          </w:p>
        </w:tc>
        <w:tc>
          <w:tcPr>
            <w:tcW w:w="1800" w:type="dxa"/>
            <w:gridSpan w:val="2"/>
          </w:tcPr>
          <w:p w:rsidR="00305C75" w:rsidRPr="0000737D" w:rsidRDefault="00305C75" w:rsidP="008A088D">
            <w:pPr>
              <w:jc w:val="center"/>
              <w:rPr>
                <w:color w:val="000000"/>
              </w:rPr>
            </w:pPr>
            <w:r w:rsidRPr="0000737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00737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6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00737D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Субботина Л.В.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00737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специалист</w:t>
            </w:r>
          </w:p>
        </w:tc>
        <w:tc>
          <w:tcPr>
            <w:tcW w:w="2160" w:type="dxa"/>
            <w:vMerge w:val="restart"/>
          </w:tcPr>
          <w:p w:rsidR="00305C75" w:rsidRPr="0000737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387287,58</w:t>
            </w:r>
          </w:p>
        </w:tc>
        <w:tc>
          <w:tcPr>
            <w:tcW w:w="2880" w:type="dxa"/>
            <w:gridSpan w:val="3"/>
          </w:tcPr>
          <w:p w:rsidR="00305C75" w:rsidRPr="0000737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00737D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21,55</w:t>
            </w:r>
          </w:p>
        </w:tc>
        <w:tc>
          <w:tcPr>
            <w:tcW w:w="1800" w:type="dxa"/>
            <w:gridSpan w:val="2"/>
          </w:tcPr>
          <w:p w:rsidR="00305C75" w:rsidRPr="0000737D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00737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Лада 111730 (индивидуальная)</w:t>
            </w: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00737D" w:rsidRDefault="00305C75" w:rsidP="0055180C">
            <w:pPr>
              <w:jc w:val="center"/>
              <w:rPr>
                <w:color w:val="000000"/>
              </w:rPr>
            </w:pPr>
            <w:r w:rsidRPr="0000737D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00737D" w:rsidRDefault="00305C75" w:rsidP="008A08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44,8</w:t>
            </w:r>
          </w:p>
        </w:tc>
        <w:tc>
          <w:tcPr>
            <w:tcW w:w="1800" w:type="dxa"/>
            <w:gridSpan w:val="2"/>
          </w:tcPr>
          <w:p w:rsidR="00305C75" w:rsidRPr="0000737D" w:rsidRDefault="00305C75" w:rsidP="008A088D">
            <w:pPr>
              <w:jc w:val="center"/>
              <w:rPr>
                <w:color w:val="000000"/>
              </w:rPr>
            </w:pPr>
            <w:r w:rsidRPr="0000737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6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280339,64</w:t>
            </w:r>
          </w:p>
        </w:tc>
        <w:tc>
          <w:tcPr>
            <w:tcW w:w="2880" w:type="dxa"/>
            <w:gridSpan w:val="3"/>
          </w:tcPr>
          <w:p w:rsidR="00305C75" w:rsidRPr="0000737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8A08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1017</w:t>
            </w:r>
          </w:p>
        </w:tc>
        <w:tc>
          <w:tcPr>
            <w:tcW w:w="1800" w:type="dxa"/>
            <w:gridSpan w:val="2"/>
          </w:tcPr>
          <w:p w:rsidR="00305C75" w:rsidRPr="0000737D" w:rsidRDefault="00305C75" w:rsidP="008A08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21112 (индивидуальная)</w:t>
            </w:r>
          </w:p>
        </w:tc>
      </w:tr>
      <w:tr w:rsidR="00305C75" w:rsidRPr="00607B10">
        <w:trPr>
          <w:trHeight w:val="15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8A08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44,8</w:t>
            </w:r>
          </w:p>
        </w:tc>
        <w:tc>
          <w:tcPr>
            <w:tcW w:w="1800" w:type="dxa"/>
            <w:gridSpan w:val="2"/>
          </w:tcPr>
          <w:p w:rsidR="00305C75" w:rsidRDefault="00305C75" w:rsidP="008A08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2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685740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Акимов Н.А.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68574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инспектор</w:t>
            </w:r>
          </w:p>
        </w:tc>
        <w:tc>
          <w:tcPr>
            <w:tcW w:w="2160" w:type="dxa"/>
            <w:vMerge w:val="restart"/>
          </w:tcPr>
          <w:p w:rsidR="00305C75" w:rsidRPr="0068574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327803,69</w:t>
            </w:r>
          </w:p>
        </w:tc>
        <w:tc>
          <w:tcPr>
            <w:tcW w:w="2880" w:type="dxa"/>
            <w:gridSpan w:val="3"/>
          </w:tcPr>
          <w:p w:rsidR="00305C75" w:rsidRPr="0068574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685740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800" w:type="dxa"/>
            <w:gridSpan w:val="2"/>
          </w:tcPr>
          <w:p w:rsidR="00305C75" w:rsidRPr="00685740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685740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–Дэу Эсперо (индивидуальная)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(договор)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251568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(договор)</w:t>
            </w:r>
          </w:p>
        </w:tc>
        <w:tc>
          <w:tcPr>
            <w:tcW w:w="1080" w:type="dxa"/>
          </w:tcPr>
          <w:p w:rsidR="00305C75" w:rsidRDefault="00305C75" w:rsidP="006857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800" w:type="dxa"/>
            <w:gridSpan w:val="2"/>
          </w:tcPr>
          <w:p w:rsidR="00305C75" w:rsidRDefault="00305C75" w:rsidP="006857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4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Сын-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6857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800" w:type="dxa"/>
            <w:gridSpan w:val="2"/>
          </w:tcPr>
          <w:p w:rsidR="00305C75" w:rsidRDefault="00305C75" w:rsidP="006857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(договор)</w:t>
            </w:r>
          </w:p>
        </w:tc>
        <w:tc>
          <w:tcPr>
            <w:tcW w:w="1080" w:type="dxa"/>
          </w:tcPr>
          <w:p w:rsidR="00305C75" w:rsidRDefault="00305C75" w:rsidP="006857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800" w:type="dxa"/>
            <w:gridSpan w:val="2"/>
          </w:tcPr>
          <w:p w:rsidR="00305C75" w:rsidRDefault="00305C75" w:rsidP="006857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2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85554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Артамонова Т.А.</w:t>
            </w:r>
          </w:p>
        </w:tc>
        <w:tc>
          <w:tcPr>
            <w:tcW w:w="2109" w:type="dxa"/>
            <w:gridSpan w:val="2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инспектор</w:t>
            </w:r>
          </w:p>
        </w:tc>
        <w:tc>
          <w:tcPr>
            <w:tcW w:w="2160" w:type="dxa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310870,09</w:t>
            </w:r>
          </w:p>
        </w:tc>
        <w:tc>
          <w:tcPr>
            <w:tcW w:w="2880" w:type="dxa"/>
            <w:gridSpan w:val="3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Служебная квартира (ордер)</w:t>
            </w:r>
          </w:p>
        </w:tc>
        <w:tc>
          <w:tcPr>
            <w:tcW w:w="1080" w:type="dxa"/>
          </w:tcPr>
          <w:p w:rsidR="00305C75" w:rsidRPr="00A85554" w:rsidRDefault="00305C75" w:rsidP="005C39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26,7</w:t>
            </w:r>
          </w:p>
        </w:tc>
        <w:tc>
          <w:tcPr>
            <w:tcW w:w="1800" w:type="dxa"/>
            <w:gridSpan w:val="2"/>
          </w:tcPr>
          <w:p w:rsidR="00305C75" w:rsidRDefault="00305C75" w:rsidP="005C39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5C3973">
            <w:pPr>
              <w:jc w:val="center"/>
              <w:rPr>
                <w:color w:val="000000"/>
              </w:rPr>
            </w:pPr>
          </w:p>
          <w:p w:rsidR="00305C75" w:rsidRPr="00A85554" w:rsidRDefault="00305C75" w:rsidP="005C3973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A8555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04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271445,68</w:t>
            </w:r>
          </w:p>
        </w:tc>
        <w:tc>
          <w:tcPr>
            <w:tcW w:w="2880" w:type="dxa"/>
            <w:gridSpan w:val="3"/>
            <w:vMerge w:val="restart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Служебная квартира (ордер)</w:t>
            </w:r>
          </w:p>
        </w:tc>
        <w:tc>
          <w:tcPr>
            <w:tcW w:w="1080" w:type="dxa"/>
            <w:vMerge w:val="restart"/>
          </w:tcPr>
          <w:p w:rsidR="00305C75" w:rsidRPr="00A85554" w:rsidRDefault="00305C75" w:rsidP="005235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26,7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5235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5235DF">
            <w:pPr>
              <w:jc w:val="center"/>
              <w:rPr>
                <w:color w:val="000000"/>
              </w:rPr>
            </w:pPr>
          </w:p>
          <w:p w:rsidR="00305C75" w:rsidRPr="00A85554" w:rsidRDefault="00305C75" w:rsidP="005235D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A8555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21154 (индивидуальная)</w:t>
            </w: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5235DF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5235D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УАЗ 3909 (индивидуальная)</w:t>
            </w:r>
          </w:p>
        </w:tc>
      </w:tr>
      <w:tr w:rsidR="00305C75" w:rsidRPr="00607B10">
        <w:trPr>
          <w:trHeight w:val="21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Служебная квартира (ордер)</w:t>
            </w:r>
          </w:p>
        </w:tc>
        <w:tc>
          <w:tcPr>
            <w:tcW w:w="1080" w:type="dxa"/>
          </w:tcPr>
          <w:p w:rsidR="00305C75" w:rsidRPr="00A85554" w:rsidRDefault="00305C75" w:rsidP="005235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26,7</w:t>
            </w:r>
          </w:p>
        </w:tc>
        <w:tc>
          <w:tcPr>
            <w:tcW w:w="1800" w:type="dxa"/>
            <w:gridSpan w:val="2"/>
          </w:tcPr>
          <w:p w:rsidR="00305C75" w:rsidRPr="00A85554" w:rsidRDefault="00305C75" w:rsidP="005235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8555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Служебная квартира (ордер)</w:t>
            </w:r>
          </w:p>
        </w:tc>
        <w:tc>
          <w:tcPr>
            <w:tcW w:w="1080" w:type="dxa"/>
          </w:tcPr>
          <w:p w:rsidR="00305C75" w:rsidRPr="00A85554" w:rsidRDefault="00305C75" w:rsidP="005235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26,7</w:t>
            </w:r>
          </w:p>
        </w:tc>
        <w:tc>
          <w:tcPr>
            <w:tcW w:w="1800" w:type="dxa"/>
            <w:gridSpan w:val="2"/>
          </w:tcPr>
          <w:p w:rsidR="00305C75" w:rsidRDefault="00305C75" w:rsidP="00A85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A85554" w:rsidRDefault="00305C75" w:rsidP="005235D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A8555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23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Балашов Р.М.</w:t>
            </w: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Pr="001F58F0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инспектор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1F58F0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370007,48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1F58F0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(найм)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1F58F0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 w:val="restart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66,4</w:t>
            </w: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Pr="001F58F0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Pr="001F58F0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1F58F0" w:rsidRDefault="00305C75" w:rsidP="00C16817">
            <w:pPr>
              <w:jc w:val="center"/>
              <w:rPr>
                <w:color w:val="000000"/>
              </w:rPr>
            </w:pPr>
            <w:r w:rsidRPr="001F58F0">
              <w:rPr>
                <w:color w:val="000000"/>
              </w:rPr>
              <w:t>Автомобиль легковой-</w:t>
            </w:r>
          </w:p>
          <w:p w:rsidR="00305C75" w:rsidRPr="001F58F0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АЗЛК 2141</w:t>
            </w:r>
            <w:r w:rsidRPr="001F58F0">
              <w:rPr>
                <w:color w:val="000000"/>
              </w:rPr>
              <w:t xml:space="preserve"> (индивидуальная)</w:t>
            </w:r>
          </w:p>
        </w:tc>
      </w:tr>
      <w:tr w:rsidR="00305C75" w:rsidRPr="00607B10">
        <w:trPr>
          <w:trHeight w:val="21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Pr="001F58F0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Pr="001F58F0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Pr="001F58F0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1F58F0" w:rsidRDefault="00305C75" w:rsidP="00C16817">
            <w:pPr>
              <w:jc w:val="center"/>
              <w:rPr>
                <w:color w:val="000000"/>
              </w:rPr>
            </w:pPr>
            <w:r w:rsidRPr="001F58F0">
              <w:rPr>
                <w:color w:val="000000"/>
              </w:rPr>
              <w:t>Автомобиль легковой-</w:t>
            </w:r>
          </w:p>
          <w:p w:rsidR="00305C75" w:rsidRPr="001F58F0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ИЖ 2715</w:t>
            </w:r>
            <w:r w:rsidRPr="001F58F0">
              <w:rPr>
                <w:color w:val="000000"/>
              </w:rPr>
              <w:t xml:space="preserve"> (индивидуальная)</w:t>
            </w:r>
          </w:p>
        </w:tc>
      </w:tr>
      <w:tr w:rsidR="00305C75" w:rsidRPr="00607B10">
        <w:trPr>
          <w:trHeight w:val="5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Pr="001F58F0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Pr="001F58F0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Pr="001F58F0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1F58F0" w:rsidRDefault="00305C75" w:rsidP="00C16817">
            <w:pPr>
              <w:jc w:val="center"/>
              <w:rPr>
                <w:color w:val="000000"/>
              </w:rPr>
            </w:pPr>
            <w:r w:rsidRPr="001F58F0">
              <w:rPr>
                <w:color w:val="000000"/>
              </w:rPr>
              <w:t>Автомобиль легковой-</w:t>
            </w:r>
          </w:p>
          <w:p w:rsidR="00305C75" w:rsidRPr="001F58F0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Саманд </w:t>
            </w:r>
            <w:r>
              <w:rPr>
                <w:color w:val="000000"/>
                <w:lang w:val="en-US"/>
              </w:rPr>
              <w:t>L</w:t>
            </w:r>
            <w:r>
              <w:rPr>
                <w:color w:val="000000"/>
              </w:rPr>
              <w:t>Х</w:t>
            </w:r>
            <w:r w:rsidRPr="001F58F0">
              <w:rPr>
                <w:color w:val="000000"/>
              </w:rPr>
              <w:t xml:space="preserve"> (индивидуальная)</w:t>
            </w:r>
          </w:p>
        </w:tc>
      </w:tr>
      <w:tr w:rsidR="00305C75" w:rsidRPr="00607B10">
        <w:trPr>
          <w:trHeight w:val="27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586808,58</w:t>
            </w:r>
          </w:p>
        </w:tc>
        <w:tc>
          <w:tcPr>
            <w:tcW w:w="2880" w:type="dxa"/>
            <w:gridSpan w:val="3"/>
          </w:tcPr>
          <w:p w:rsidR="00305C75" w:rsidRPr="001F58F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1F58F0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66,4</w:t>
            </w:r>
          </w:p>
        </w:tc>
        <w:tc>
          <w:tcPr>
            <w:tcW w:w="1800" w:type="dxa"/>
            <w:gridSpan w:val="2"/>
          </w:tcPr>
          <w:p w:rsidR="00305C75" w:rsidRPr="001F58F0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F58F0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1F58F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1F58F0" w:rsidRDefault="00305C75" w:rsidP="001F58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66,4</w:t>
            </w:r>
          </w:p>
        </w:tc>
        <w:tc>
          <w:tcPr>
            <w:tcW w:w="1800" w:type="dxa"/>
            <w:gridSpan w:val="2"/>
          </w:tcPr>
          <w:p w:rsidR="00305C75" w:rsidRPr="001F58F0" w:rsidRDefault="00305C75" w:rsidP="001F58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F58F0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3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B54CD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Богаченков Д.В.</w:t>
            </w:r>
          </w:p>
        </w:tc>
        <w:tc>
          <w:tcPr>
            <w:tcW w:w="2109" w:type="dxa"/>
            <w:gridSpan w:val="2"/>
          </w:tcPr>
          <w:p w:rsidR="00305C75" w:rsidRPr="00BB54C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инспектор</w:t>
            </w:r>
          </w:p>
        </w:tc>
        <w:tc>
          <w:tcPr>
            <w:tcW w:w="2160" w:type="dxa"/>
          </w:tcPr>
          <w:p w:rsidR="00305C75" w:rsidRPr="00BB54C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348473,05</w:t>
            </w:r>
          </w:p>
        </w:tc>
        <w:tc>
          <w:tcPr>
            <w:tcW w:w="2880" w:type="dxa"/>
            <w:gridSpan w:val="3"/>
          </w:tcPr>
          <w:p w:rsidR="00305C75" w:rsidRPr="00BB54C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BB54CD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45,1</w:t>
            </w:r>
          </w:p>
        </w:tc>
        <w:tc>
          <w:tcPr>
            <w:tcW w:w="1800" w:type="dxa"/>
            <w:gridSpan w:val="2"/>
          </w:tcPr>
          <w:p w:rsidR="00305C75" w:rsidRPr="00BB54CD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B54C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9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260343,61</w:t>
            </w:r>
          </w:p>
        </w:tc>
        <w:tc>
          <w:tcPr>
            <w:tcW w:w="2880" w:type="dxa"/>
            <w:gridSpan w:val="3"/>
          </w:tcPr>
          <w:p w:rsidR="00305C75" w:rsidRPr="00BB54C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BB54CD" w:rsidRDefault="00305C75" w:rsidP="003E7C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45,1</w:t>
            </w:r>
          </w:p>
        </w:tc>
        <w:tc>
          <w:tcPr>
            <w:tcW w:w="1800" w:type="dxa"/>
            <w:gridSpan w:val="2"/>
          </w:tcPr>
          <w:p w:rsidR="00305C75" w:rsidRPr="00BB54CD" w:rsidRDefault="00305C75" w:rsidP="00BB54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Тойота Раум (индивидуальная)</w:t>
            </w:r>
          </w:p>
          <w:p w:rsidR="00305C75" w:rsidRPr="00BB54C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B54CD" w:rsidRDefault="00305C75" w:rsidP="0055180C">
            <w:pPr>
              <w:jc w:val="center"/>
              <w:rPr>
                <w:color w:val="000000"/>
              </w:rPr>
            </w:pPr>
            <w:r w:rsidRPr="00BB54CD">
              <w:rPr>
                <w:color w:val="000000"/>
              </w:rPr>
              <w:t>Квартира</w:t>
            </w:r>
          </w:p>
          <w:p w:rsidR="00305C75" w:rsidRPr="00BB54CD" w:rsidRDefault="00305C75" w:rsidP="0055180C">
            <w:pPr>
              <w:jc w:val="center"/>
              <w:rPr>
                <w:color w:val="000000"/>
              </w:rPr>
            </w:pPr>
            <w:r w:rsidRPr="00BB54CD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BB54CD" w:rsidRDefault="00305C75" w:rsidP="003E7C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45,1</w:t>
            </w:r>
          </w:p>
        </w:tc>
        <w:tc>
          <w:tcPr>
            <w:tcW w:w="1800" w:type="dxa"/>
            <w:gridSpan w:val="2"/>
          </w:tcPr>
          <w:p w:rsidR="00305C75" w:rsidRPr="00BB54CD" w:rsidRDefault="00305C75" w:rsidP="003E7CCF">
            <w:pPr>
              <w:jc w:val="center"/>
              <w:rPr>
                <w:color w:val="000000"/>
              </w:rPr>
            </w:pPr>
            <w:r w:rsidRPr="00BB54C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4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B54C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8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Полбенникова Ю.А.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инспектор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2418511,04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B54C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2557000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46,1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BB54C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8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45C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800" w:type="dxa"/>
            <w:gridSpan w:val="2"/>
          </w:tcPr>
          <w:p w:rsidR="00305C75" w:rsidRDefault="00305C75" w:rsidP="00D45C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BB54C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224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800" w:type="dxa"/>
            <w:gridSpan w:val="2"/>
          </w:tcPr>
          <w:p w:rsidR="00305C75" w:rsidRDefault="00305C75" w:rsidP="003224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B54C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3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Брехунцова Л.Б.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инспектор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344950,26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32,5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21150 (индивидуальная)</w:t>
            </w:r>
          </w:p>
          <w:p w:rsidR="00305C75" w:rsidRPr="00BB54C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3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4147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800" w:type="dxa"/>
            <w:gridSpan w:val="2"/>
          </w:tcPr>
          <w:p w:rsidR="00305C75" w:rsidRDefault="00305C75" w:rsidP="004147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7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4147E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Быкова Н.В.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4147E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инспектор</w:t>
            </w:r>
          </w:p>
        </w:tc>
        <w:tc>
          <w:tcPr>
            <w:tcW w:w="2160" w:type="dxa"/>
            <w:vMerge w:val="restart"/>
          </w:tcPr>
          <w:p w:rsidR="00305C75" w:rsidRPr="004147E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405877,73</w:t>
            </w:r>
          </w:p>
        </w:tc>
        <w:tc>
          <w:tcPr>
            <w:tcW w:w="2880" w:type="dxa"/>
            <w:gridSpan w:val="3"/>
          </w:tcPr>
          <w:p w:rsidR="00305C75" w:rsidRPr="004147E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4147E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28,7</w:t>
            </w:r>
          </w:p>
        </w:tc>
        <w:tc>
          <w:tcPr>
            <w:tcW w:w="1800" w:type="dxa"/>
            <w:gridSpan w:val="2"/>
          </w:tcPr>
          <w:p w:rsidR="00305C75" w:rsidRPr="004147E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4147E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Шкода Фабиа (индивидуальная)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61,0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4147E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317576,96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4147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61,0</w:t>
            </w:r>
          </w:p>
        </w:tc>
        <w:tc>
          <w:tcPr>
            <w:tcW w:w="1800" w:type="dxa"/>
            <w:gridSpan w:val="2"/>
          </w:tcPr>
          <w:p w:rsidR="00305C75" w:rsidRDefault="00305C75" w:rsidP="004147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4147E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4147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61,0</w:t>
            </w:r>
          </w:p>
        </w:tc>
        <w:tc>
          <w:tcPr>
            <w:tcW w:w="1800" w:type="dxa"/>
            <w:gridSpan w:val="2"/>
          </w:tcPr>
          <w:p w:rsidR="00305C75" w:rsidRDefault="00305C75" w:rsidP="004147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4147E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1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4F2209" w:rsidRDefault="00305C75" w:rsidP="00607B10">
            <w:pPr>
              <w:rPr>
                <w:color w:val="000000"/>
              </w:rPr>
            </w:pPr>
            <w:r w:rsidRPr="004F2209">
              <w:rPr>
                <w:color w:val="000000"/>
              </w:rPr>
              <w:t>Глазырина М.В.</w:t>
            </w:r>
          </w:p>
          <w:p w:rsidR="00305C75" w:rsidRPr="004F2209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Старший инспектор</w:t>
            </w:r>
          </w:p>
        </w:tc>
        <w:tc>
          <w:tcPr>
            <w:tcW w:w="2160" w:type="dxa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298862,41</w:t>
            </w:r>
          </w:p>
        </w:tc>
        <w:tc>
          <w:tcPr>
            <w:tcW w:w="2880" w:type="dxa"/>
            <w:gridSpan w:val="3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Квартира</w:t>
            </w:r>
          </w:p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4F2209" w:rsidRDefault="00305C75" w:rsidP="004F2209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43</w:t>
            </w:r>
          </w:p>
        </w:tc>
        <w:tc>
          <w:tcPr>
            <w:tcW w:w="1800" w:type="dxa"/>
            <w:gridSpan w:val="2"/>
          </w:tcPr>
          <w:p w:rsidR="00305C75" w:rsidRPr="004F2209" w:rsidRDefault="00305C75" w:rsidP="004F2209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4F220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2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4F2209" w:rsidRDefault="00305C75" w:rsidP="00607B10">
            <w:pPr>
              <w:rPr>
                <w:color w:val="000000"/>
              </w:rPr>
            </w:pPr>
            <w:r w:rsidRPr="004F2209"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387252,79</w:t>
            </w:r>
          </w:p>
        </w:tc>
        <w:tc>
          <w:tcPr>
            <w:tcW w:w="2880" w:type="dxa"/>
            <w:gridSpan w:val="3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Квартира</w:t>
            </w:r>
          </w:p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4F2209" w:rsidRDefault="00305C75" w:rsidP="004F2209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43</w:t>
            </w:r>
          </w:p>
        </w:tc>
        <w:tc>
          <w:tcPr>
            <w:tcW w:w="1800" w:type="dxa"/>
            <w:gridSpan w:val="2"/>
          </w:tcPr>
          <w:p w:rsidR="00305C75" w:rsidRPr="004F2209" w:rsidRDefault="00305C75" w:rsidP="004F2209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4F220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– ВАЗ 21112</w:t>
            </w:r>
          </w:p>
          <w:p w:rsidR="00305C75" w:rsidRPr="004F2209" w:rsidRDefault="00305C75" w:rsidP="00C16817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44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4F2209" w:rsidRDefault="00305C75" w:rsidP="00607B10">
            <w:pPr>
              <w:rPr>
                <w:color w:val="000000"/>
              </w:rPr>
            </w:pPr>
            <w:r w:rsidRPr="004F2209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Квартира</w:t>
            </w:r>
          </w:p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(</w:t>
            </w:r>
            <w:r>
              <w:rPr>
                <w:color w:val="000000"/>
              </w:rPr>
              <w:t>фактическое предоставление</w:t>
            </w:r>
            <w:r w:rsidRPr="004F2209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4F2209" w:rsidRDefault="00305C75" w:rsidP="004F2209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43</w:t>
            </w:r>
          </w:p>
        </w:tc>
        <w:tc>
          <w:tcPr>
            <w:tcW w:w="1800" w:type="dxa"/>
            <w:gridSpan w:val="2"/>
          </w:tcPr>
          <w:p w:rsidR="00305C75" w:rsidRPr="004F2209" w:rsidRDefault="00305C75" w:rsidP="004F2209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4F220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52DA2" w:rsidRDefault="00305C75" w:rsidP="00E24755">
            <w:pPr>
              <w:rPr>
                <w:color w:val="000000"/>
              </w:rPr>
            </w:pPr>
            <w:r w:rsidRPr="00B52DA2">
              <w:rPr>
                <w:color w:val="000000"/>
              </w:rPr>
              <w:t>Дернов А.В.</w:t>
            </w:r>
          </w:p>
        </w:tc>
        <w:tc>
          <w:tcPr>
            <w:tcW w:w="2109" w:type="dxa"/>
            <w:gridSpan w:val="2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Старший инспектор</w:t>
            </w:r>
          </w:p>
        </w:tc>
        <w:tc>
          <w:tcPr>
            <w:tcW w:w="2160" w:type="dxa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377048,27</w:t>
            </w:r>
          </w:p>
        </w:tc>
        <w:tc>
          <w:tcPr>
            <w:tcW w:w="2880" w:type="dxa"/>
            <w:gridSpan w:val="3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Квартира (соц.найм)</w:t>
            </w:r>
          </w:p>
        </w:tc>
        <w:tc>
          <w:tcPr>
            <w:tcW w:w="1080" w:type="dxa"/>
          </w:tcPr>
          <w:p w:rsidR="00305C75" w:rsidRPr="00B52DA2" w:rsidRDefault="00305C75" w:rsidP="00E24755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30,8</w:t>
            </w:r>
          </w:p>
        </w:tc>
        <w:tc>
          <w:tcPr>
            <w:tcW w:w="1800" w:type="dxa"/>
            <w:gridSpan w:val="2"/>
          </w:tcPr>
          <w:p w:rsidR="00305C75" w:rsidRPr="00B52DA2" w:rsidRDefault="00305C75" w:rsidP="00E24755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52DA2" w:rsidRDefault="00305C75" w:rsidP="00C16817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52DA2" w:rsidRDefault="00305C75" w:rsidP="00E24755">
            <w:pPr>
              <w:rPr>
                <w:color w:val="000000"/>
              </w:rPr>
            </w:pPr>
            <w:r w:rsidRPr="00B52DA2">
              <w:rPr>
                <w:color w:val="000000"/>
              </w:rPr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110707,93</w:t>
            </w:r>
          </w:p>
        </w:tc>
        <w:tc>
          <w:tcPr>
            <w:tcW w:w="2880" w:type="dxa"/>
            <w:gridSpan w:val="3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Квартира  (</w:t>
            </w:r>
            <w:r>
              <w:rPr>
                <w:color w:val="000000"/>
              </w:rPr>
              <w:t>соц.найм</w:t>
            </w:r>
            <w:r w:rsidRPr="00B52DA2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B52DA2" w:rsidRDefault="00305C75" w:rsidP="00E24755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30,8</w:t>
            </w:r>
          </w:p>
        </w:tc>
        <w:tc>
          <w:tcPr>
            <w:tcW w:w="1800" w:type="dxa"/>
            <w:gridSpan w:val="2"/>
          </w:tcPr>
          <w:p w:rsidR="00305C75" w:rsidRPr="00B52DA2" w:rsidRDefault="00305C75" w:rsidP="00E24755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52DA2" w:rsidRDefault="00305C75" w:rsidP="00C16817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754E0C" w:rsidRDefault="00305C75" w:rsidP="002F0570">
            <w:pPr>
              <w:rPr>
                <w:color w:val="000000"/>
              </w:rPr>
            </w:pPr>
            <w:r w:rsidRPr="00754E0C">
              <w:rPr>
                <w:color w:val="000000"/>
              </w:rPr>
              <w:t>Дунай О.А.</w:t>
            </w:r>
          </w:p>
        </w:tc>
        <w:tc>
          <w:tcPr>
            <w:tcW w:w="2109" w:type="dxa"/>
            <w:gridSpan w:val="2"/>
          </w:tcPr>
          <w:p w:rsidR="00305C75" w:rsidRPr="00754E0C" w:rsidRDefault="00305C75" w:rsidP="0055180C">
            <w:pPr>
              <w:jc w:val="center"/>
              <w:rPr>
                <w:color w:val="000000"/>
              </w:rPr>
            </w:pPr>
            <w:r w:rsidRPr="00754E0C">
              <w:rPr>
                <w:color w:val="000000"/>
              </w:rPr>
              <w:t>Старший инспектор</w:t>
            </w:r>
          </w:p>
        </w:tc>
        <w:tc>
          <w:tcPr>
            <w:tcW w:w="2160" w:type="dxa"/>
          </w:tcPr>
          <w:p w:rsidR="00305C75" w:rsidRPr="00754E0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452126,49</w:t>
            </w:r>
          </w:p>
        </w:tc>
        <w:tc>
          <w:tcPr>
            <w:tcW w:w="2880" w:type="dxa"/>
            <w:gridSpan w:val="3"/>
          </w:tcPr>
          <w:p w:rsidR="00305C75" w:rsidRPr="00754E0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  <w:r w:rsidRPr="00754E0C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754E0C" w:rsidRDefault="00305C75" w:rsidP="002F0570">
            <w:pPr>
              <w:jc w:val="center"/>
              <w:rPr>
                <w:color w:val="000000"/>
              </w:rPr>
            </w:pPr>
            <w:r w:rsidRPr="00754E0C">
              <w:rPr>
                <w:color w:val="000000"/>
              </w:rPr>
              <w:t>4</w:t>
            </w:r>
            <w:r>
              <w:rPr>
                <w:color w:val="000000"/>
              </w:rPr>
              <w:t>5,7</w:t>
            </w:r>
          </w:p>
        </w:tc>
        <w:tc>
          <w:tcPr>
            <w:tcW w:w="1800" w:type="dxa"/>
            <w:gridSpan w:val="2"/>
          </w:tcPr>
          <w:p w:rsidR="00305C75" w:rsidRPr="00754E0C" w:rsidRDefault="00305C75" w:rsidP="002F0570">
            <w:pPr>
              <w:jc w:val="center"/>
              <w:rPr>
                <w:color w:val="000000"/>
              </w:rPr>
            </w:pPr>
            <w:r w:rsidRPr="00754E0C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754E0C" w:rsidRDefault="00305C75" w:rsidP="00C16817">
            <w:pPr>
              <w:jc w:val="center"/>
              <w:rPr>
                <w:color w:val="000000"/>
              </w:rPr>
            </w:pPr>
            <w:r w:rsidRPr="00754E0C">
              <w:rPr>
                <w:color w:val="000000"/>
              </w:rPr>
              <w:t>Автомобиль легковой – ВАЗ 21154</w:t>
            </w:r>
          </w:p>
          <w:p w:rsidR="00305C75" w:rsidRPr="00754E0C" w:rsidRDefault="00305C75" w:rsidP="00C16817">
            <w:pPr>
              <w:jc w:val="center"/>
              <w:rPr>
                <w:color w:val="000000"/>
              </w:rPr>
            </w:pPr>
            <w:r w:rsidRPr="00754E0C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62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754E0C" w:rsidRDefault="00305C75" w:rsidP="002F0570">
            <w:pPr>
              <w:rPr>
                <w:color w:val="000000"/>
              </w:rPr>
            </w:pPr>
            <w:r w:rsidRPr="00754E0C">
              <w:rPr>
                <w:color w:val="000000"/>
              </w:rPr>
              <w:t xml:space="preserve">Супруга 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754E0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754E0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212168,07</w:t>
            </w:r>
          </w:p>
        </w:tc>
        <w:tc>
          <w:tcPr>
            <w:tcW w:w="2880" w:type="dxa"/>
            <w:gridSpan w:val="3"/>
          </w:tcPr>
          <w:p w:rsidR="00305C75" w:rsidRPr="00754E0C" w:rsidRDefault="00305C75" w:rsidP="0055180C">
            <w:pPr>
              <w:jc w:val="center"/>
              <w:rPr>
                <w:color w:val="000000"/>
              </w:rPr>
            </w:pPr>
            <w:r w:rsidRPr="00754E0C">
              <w:rPr>
                <w:color w:val="000000"/>
              </w:rPr>
              <w:t>Жилой дом (</w:t>
            </w:r>
            <w:r>
              <w:rPr>
                <w:color w:val="000000"/>
              </w:rPr>
              <w:t>фактическое предоставление</w:t>
            </w:r>
            <w:r w:rsidRPr="00754E0C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754E0C" w:rsidRDefault="00305C75" w:rsidP="002F05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800" w:type="dxa"/>
            <w:gridSpan w:val="2"/>
          </w:tcPr>
          <w:p w:rsidR="00305C75" w:rsidRPr="00754E0C" w:rsidRDefault="00305C75" w:rsidP="002F0570">
            <w:pPr>
              <w:jc w:val="center"/>
              <w:rPr>
                <w:color w:val="000000"/>
              </w:rPr>
            </w:pPr>
            <w:r w:rsidRPr="00754E0C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754E0C" w:rsidRDefault="00305C75" w:rsidP="00C16817">
            <w:pPr>
              <w:jc w:val="center"/>
              <w:rPr>
                <w:color w:val="000000"/>
              </w:rPr>
            </w:pPr>
            <w:r w:rsidRPr="00754E0C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7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754E0C" w:rsidRDefault="00305C75" w:rsidP="002F057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754E0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</w:t>
            </w:r>
            <w:r w:rsidRPr="00754E0C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754E0C" w:rsidRDefault="00305C75" w:rsidP="00C544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45,7</w:t>
            </w:r>
          </w:p>
        </w:tc>
        <w:tc>
          <w:tcPr>
            <w:tcW w:w="1800" w:type="dxa"/>
            <w:gridSpan w:val="2"/>
          </w:tcPr>
          <w:p w:rsidR="00305C75" w:rsidRPr="00754E0C" w:rsidRDefault="00305C75" w:rsidP="00C544E5">
            <w:pPr>
              <w:jc w:val="center"/>
              <w:rPr>
                <w:color w:val="000000"/>
              </w:rPr>
            </w:pPr>
            <w:r w:rsidRPr="00754E0C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754E0C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CD1AAF" w:rsidRDefault="00305C75" w:rsidP="002F0570">
            <w:pPr>
              <w:rPr>
                <w:color w:val="000000"/>
              </w:rPr>
            </w:pPr>
            <w:r w:rsidRPr="00CD1AAF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CD1AA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CD1AA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754E0C" w:rsidRDefault="00305C75" w:rsidP="0055180C">
            <w:pPr>
              <w:jc w:val="center"/>
              <w:rPr>
                <w:color w:val="000000"/>
              </w:rPr>
            </w:pPr>
            <w:r w:rsidRPr="00754E0C">
              <w:rPr>
                <w:color w:val="000000"/>
              </w:rPr>
              <w:t>Жилой дом (</w:t>
            </w:r>
            <w:r>
              <w:rPr>
                <w:color w:val="000000"/>
              </w:rPr>
              <w:t>фактическое предоставление</w:t>
            </w:r>
            <w:r w:rsidRPr="00754E0C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754E0C" w:rsidRDefault="00305C75" w:rsidP="006E0A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800" w:type="dxa"/>
            <w:gridSpan w:val="2"/>
          </w:tcPr>
          <w:p w:rsidR="00305C75" w:rsidRPr="00754E0C" w:rsidRDefault="00305C75" w:rsidP="006E0AD2">
            <w:pPr>
              <w:jc w:val="center"/>
              <w:rPr>
                <w:color w:val="000000"/>
              </w:rPr>
            </w:pPr>
            <w:r w:rsidRPr="00754E0C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CD1AAF" w:rsidRDefault="00305C75" w:rsidP="00C16817">
            <w:pPr>
              <w:jc w:val="center"/>
              <w:rPr>
                <w:color w:val="000000"/>
              </w:rPr>
            </w:pPr>
            <w:r w:rsidRPr="00CD1AAF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0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CD1AAF" w:rsidRDefault="00305C75" w:rsidP="002F057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754E0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</w:t>
            </w:r>
            <w:r w:rsidRPr="00754E0C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754E0C" w:rsidRDefault="00305C75" w:rsidP="006E0A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45,7</w:t>
            </w:r>
          </w:p>
        </w:tc>
        <w:tc>
          <w:tcPr>
            <w:tcW w:w="1800" w:type="dxa"/>
            <w:gridSpan w:val="2"/>
          </w:tcPr>
          <w:p w:rsidR="00305C75" w:rsidRPr="00754E0C" w:rsidRDefault="00305C75" w:rsidP="006E0AD2">
            <w:pPr>
              <w:jc w:val="center"/>
              <w:rPr>
                <w:color w:val="000000"/>
              </w:rPr>
            </w:pPr>
            <w:r w:rsidRPr="00754E0C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CD1AA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3D6CAE" w:rsidRDefault="00305C75" w:rsidP="00112168">
            <w:pPr>
              <w:rPr>
                <w:color w:val="000000"/>
              </w:rPr>
            </w:pPr>
            <w:r w:rsidRPr="003D6CAE">
              <w:rPr>
                <w:color w:val="000000"/>
              </w:rPr>
              <w:t>Елькин С.А.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Старший инспектор</w:t>
            </w:r>
          </w:p>
        </w:tc>
        <w:tc>
          <w:tcPr>
            <w:tcW w:w="2160" w:type="dxa"/>
            <w:vMerge w:val="restart"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325941,52</w:t>
            </w:r>
          </w:p>
        </w:tc>
        <w:tc>
          <w:tcPr>
            <w:tcW w:w="2880" w:type="dxa"/>
            <w:gridSpan w:val="3"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Квартира</w:t>
            </w:r>
          </w:p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3D6CAE" w:rsidRDefault="00305C75" w:rsidP="00112168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31,7</w:t>
            </w:r>
          </w:p>
        </w:tc>
        <w:tc>
          <w:tcPr>
            <w:tcW w:w="1800" w:type="dxa"/>
            <w:gridSpan w:val="2"/>
          </w:tcPr>
          <w:p w:rsidR="00305C75" w:rsidRPr="003D6CAE" w:rsidRDefault="00305C75" w:rsidP="00112168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3D6CAE" w:rsidRDefault="00305C75" w:rsidP="00C16817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Автомобиль легковой-</w:t>
            </w:r>
          </w:p>
          <w:p w:rsidR="00305C75" w:rsidRPr="003D6CAE" w:rsidRDefault="00305C75" w:rsidP="00C16817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Лада 211440 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3D6CAE" w:rsidRDefault="00305C75" w:rsidP="00112168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Гараж (индивидуальный)</w:t>
            </w:r>
          </w:p>
        </w:tc>
        <w:tc>
          <w:tcPr>
            <w:tcW w:w="1080" w:type="dxa"/>
          </w:tcPr>
          <w:p w:rsidR="00305C75" w:rsidRPr="003D6CAE" w:rsidRDefault="00305C75" w:rsidP="00112168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25,1</w:t>
            </w:r>
          </w:p>
        </w:tc>
        <w:tc>
          <w:tcPr>
            <w:tcW w:w="1800" w:type="dxa"/>
            <w:gridSpan w:val="2"/>
          </w:tcPr>
          <w:p w:rsidR="00305C75" w:rsidRPr="003D6CAE" w:rsidRDefault="00305C75" w:rsidP="00112168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D6CAE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4C1FA8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3D6CAE" w:rsidRDefault="00305C75" w:rsidP="004C1F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242915,81</w:t>
            </w:r>
          </w:p>
        </w:tc>
        <w:tc>
          <w:tcPr>
            <w:tcW w:w="2880" w:type="dxa"/>
            <w:gridSpan w:val="3"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3D6CAE" w:rsidRDefault="00305C75" w:rsidP="004C1F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41,7</w:t>
            </w:r>
          </w:p>
        </w:tc>
        <w:tc>
          <w:tcPr>
            <w:tcW w:w="1800" w:type="dxa"/>
            <w:gridSpan w:val="2"/>
          </w:tcPr>
          <w:p w:rsidR="00305C75" w:rsidRPr="003D6CAE" w:rsidRDefault="00305C75" w:rsidP="004C1F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3D6CAE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4C1FA8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4C1FA8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Pr="003D6CAE" w:rsidRDefault="00305C75" w:rsidP="004C1FA8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36,1</w:t>
            </w:r>
          </w:p>
        </w:tc>
        <w:tc>
          <w:tcPr>
            <w:tcW w:w="1800" w:type="dxa"/>
            <w:gridSpan w:val="2"/>
          </w:tcPr>
          <w:p w:rsidR="00305C75" w:rsidRPr="003D6CAE" w:rsidRDefault="00305C75" w:rsidP="004C1FA8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4C1FA8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B6430E" w:rsidRDefault="00305C75" w:rsidP="004C1FA8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Жданов Е.С.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Старший инспектор</w:t>
            </w:r>
          </w:p>
        </w:tc>
        <w:tc>
          <w:tcPr>
            <w:tcW w:w="2160" w:type="dxa"/>
            <w:vMerge w:val="restart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329684,99</w:t>
            </w: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Квартира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B6430E" w:rsidRDefault="00305C75" w:rsidP="004C1FA8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62,5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4C1FA8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Автомобиль легковой – ВАЗ 21124</w:t>
            </w:r>
          </w:p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(индивидуальная)</w:t>
            </w:r>
          </w:p>
        </w:tc>
      </w:tr>
      <w:tr w:rsidR="00305C75" w:rsidRPr="004C1FA8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B6430E" w:rsidRDefault="00305C75" w:rsidP="004C1FA8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Квартира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B6430E" w:rsidRDefault="00305C75" w:rsidP="004C1FA8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65,7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4C1FA8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4C1FA8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6430E" w:rsidRDefault="00305C75" w:rsidP="004C1FA8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Квартира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B6430E" w:rsidRDefault="00305C75" w:rsidP="004C1FA8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62,5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4C1FA8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</w:tc>
      </w:tr>
      <w:tr w:rsidR="00305C75" w:rsidRPr="004C1FA8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6430E" w:rsidRDefault="00305C75" w:rsidP="004C1FA8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Квартира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B6430E" w:rsidRDefault="00305C75" w:rsidP="004C1FA8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62,5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4C1FA8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E45561" w:rsidRDefault="00305C75" w:rsidP="002868F9">
            <w:pPr>
              <w:rPr>
                <w:color w:val="000000"/>
              </w:rPr>
            </w:pPr>
            <w:r w:rsidRPr="00E45561">
              <w:rPr>
                <w:color w:val="000000"/>
              </w:rPr>
              <w:t>Зверев Г.С</w:t>
            </w:r>
          </w:p>
          <w:p w:rsidR="00305C75" w:rsidRPr="00E45561" w:rsidRDefault="00305C75" w:rsidP="002868F9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Pr="00E45561" w:rsidRDefault="00305C75" w:rsidP="0055180C">
            <w:pPr>
              <w:jc w:val="center"/>
              <w:rPr>
                <w:color w:val="000000"/>
              </w:rPr>
            </w:pPr>
            <w:r w:rsidRPr="00E45561">
              <w:rPr>
                <w:color w:val="000000"/>
              </w:rPr>
              <w:t>Старший инспектор</w:t>
            </w:r>
          </w:p>
        </w:tc>
        <w:tc>
          <w:tcPr>
            <w:tcW w:w="2160" w:type="dxa"/>
            <w:vMerge w:val="restart"/>
          </w:tcPr>
          <w:p w:rsidR="00305C75" w:rsidRPr="00E4556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328955,85</w:t>
            </w:r>
          </w:p>
        </w:tc>
        <w:tc>
          <w:tcPr>
            <w:tcW w:w="2880" w:type="dxa"/>
            <w:gridSpan w:val="3"/>
          </w:tcPr>
          <w:p w:rsidR="00305C75" w:rsidRPr="00E45561" w:rsidRDefault="00305C75" w:rsidP="0055180C">
            <w:pPr>
              <w:jc w:val="center"/>
              <w:rPr>
                <w:color w:val="000000"/>
              </w:rPr>
            </w:pPr>
            <w:r w:rsidRPr="00E45561">
              <w:rPr>
                <w:color w:val="000000"/>
              </w:rPr>
              <w:t>Квартира</w:t>
            </w:r>
          </w:p>
          <w:p w:rsidR="00305C75" w:rsidRPr="00E45561" w:rsidRDefault="00305C75" w:rsidP="0055180C">
            <w:pPr>
              <w:jc w:val="center"/>
              <w:rPr>
                <w:color w:val="000000"/>
              </w:rPr>
            </w:pPr>
            <w:r w:rsidRPr="00E45561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E45561" w:rsidRDefault="00305C75" w:rsidP="002868F9">
            <w:pPr>
              <w:jc w:val="center"/>
              <w:rPr>
                <w:color w:val="000000"/>
              </w:rPr>
            </w:pPr>
            <w:r w:rsidRPr="00E45561">
              <w:rPr>
                <w:color w:val="000000"/>
              </w:rPr>
              <w:t>60,3</w:t>
            </w:r>
          </w:p>
        </w:tc>
        <w:tc>
          <w:tcPr>
            <w:tcW w:w="1800" w:type="dxa"/>
            <w:gridSpan w:val="2"/>
          </w:tcPr>
          <w:p w:rsidR="00305C75" w:rsidRPr="00E45561" w:rsidRDefault="00305C75" w:rsidP="002868F9">
            <w:pPr>
              <w:jc w:val="center"/>
              <w:rPr>
                <w:color w:val="000000"/>
              </w:rPr>
            </w:pPr>
            <w:r w:rsidRPr="00E45561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E45561" w:rsidRDefault="00305C75" w:rsidP="00C16817">
            <w:pPr>
              <w:jc w:val="center"/>
              <w:rPr>
                <w:color w:val="000000"/>
              </w:rPr>
            </w:pPr>
            <w:r w:rsidRPr="00E45561">
              <w:rPr>
                <w:color w:val="000000"/>
              </w:rPr>
              <w:t>Автомобиль легковой-</w:t>
            </w:r>
          </w:p>
          <w:p w:rsidR="00305C75" w:rsidRPr="00E45561" w:rsidRDefault="00305C75" w:rsidP="00C16817">
            <w:pPr>
              <w:jc w:val="center"/>
              <w:rPr>
                <w:color w:val="000000"/>
              </w:rPr>
            </w:pPr>
            <w:r w:rsidRPr="00E45561">
              <w:rPr>
                <w:color w:val="000000"/>
              </w:rPr>
              <w:t>ВАЗ 21101 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607B10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E45561" w:rsidRDefault="00305C75" w:rsidP="0055180C">
            <w:pPr>
              <w:jc w:val="center"/>
              <w:rPr>
                <w:color w:val="000000"/>
              </w:rPr>
            </w:pPr>
            <w:r w:rsidRPr="00E45561">
              <w:rPr>
                <w:color w:val="000000"/>
              </w:rPr>
              <w:t>Комната (найм)</w:t>
            </w:r>
          </w:p>
        </w:tc>
        <w:tc>
          <w:tcPr>
            <w:tcW w:w="1080" w:type="dxa"/>
          </w:tcPr>
          <w:p w:rsidR="00305C75" w:rsidRPr="00E45561" w:rsidRDefault="00305C75" w:rsidP="002868F9">
            <w:pPr>
              <w:jc w:val="center"/>
              <w:rPr>
                <w:color w:val="000000"/>
              </w:rPr>
            </w:pPr>
            <w:r w:rsidRPr="00E45561">
              <w:rPr>
                <w:color w:val="000000"/>
              </w:rPr>
              <w:t>18</w:t>
            </w:r>
          </w:p>
        </w:tc>
        <w:tc>
          <w:tcPr>
            <w:tcW w:w="1800" w:type="dxa"/>
            <w:gridSpan w:val="2"/>
          </w:tcPr>
          <w:p w:rsidR="00305C75" w:rsidRPr="00E45561" w:rsidRDefault="00305C75" w:rsidP="002868F9">
            <w:pPr>
              <w:jc w:val="center"/>
              <w:rPr>
                <w:color w:val="000000"/>
              </w:rPr>
            </w:pPr>
            <w:r w:rsidRPr="00E45561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A85554" w:rsidRDefault="00305C75" w:rsidP="00120952">
            <w:pPr>
              <w:rPr>
                <w:color w:val="000000"/>
              </w:rPr>
            </w:pPr>
            <w:r w:rsidRPr="00A85554">
              <w:rPr>
                <w:color w:val="000000"/>
              </w:rPr>
              <w:t>Исаев И.О.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Старший инспектор</w:t>
            </w:r>
          </w:p>
        </w:tc>
        <w:tc>
          <w:tcPr>
            <w:tcW w:w="2160" w:type="dxa"/>
            <w:vMerge w:val="restart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329384,99</w:t>
            </w:r>
          </w:p>
        </w:tc>
        <w:tc>
          <w:tcPr>
            <w:tcW w:w="2880" w:type="dxa"/>
            <w:gridSpan w:val="3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Квартира</w:t>
            </w:r>
          </w:p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A85554" w:rsidRDefault="00305C75" w:rsidP="00120952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29</w:t>
            </w:r>
            <w:r>
              <w:rPr>
                <w:color w:val="000000"/>
              </w:rPr>
              <w:t>,4</w:t>
            </w:r>
          </w:p>
        </w:tc>
        <w:tc>
          <w:tcPr>
            <w:tcW w:w="1800" w:type="dxa"/>
            <w:gridSpan w:val="2"/>
          </w:tcPr>
          <w:p w:rsidR="00305C75" w:rsidRPr="00A85554" w:rsidRDefault="00305C75" w:rsidP="00120952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России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A85554" w:rsidRDefault="00305C75" w:rsidP="00C16817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Автомобиль легковой-</w:t>
            </w:r>
          </w:p>
          <w:p w:rsidR="00305C75" w:rsidRPr="00A85554" w:rsidRDefault="00305C75" w:rsidP="00C16817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Дэу Нексия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A85554" w:rsidRDefault="00305C75" w:rsidP="0012095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Квартира</w:t>
            </w:r>
          </w:p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A85554" w:rsidRDefault="00305C75" w:rsidP="00120952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42</w:t>
            </w:r>
            <w:r>
              <w:rPr>
                <w:color w:val="000000"/>
              </w:rPr>
              <w:t>,10</w:t>
            </w:r>
          </w:p>
        </w:tc>
        <w:tc>
          <w:tcPr>
            <w:tcW w:w="1800" w:type="dxa"/>
            <w:gridSpan w:val="2"/>
          </w:tcPr>
          <w:p w:rsidR="00305C75" w:rsidRPr="00A85554" w:rsidRDefault="00305C75" w:rsidP="00120952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A85554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A85554" w:rsidRDefault="00305C75" w:rsidP="00120952">
            <w:pPr>
              <w:rPr>
                <w:color w:val="000000"/>
              </w:rPr>
            </w:pPr>
            <w:r w:rsidRPr="00A85554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55166,30</w:t>
            </w:r>
          </w:p>
        </w:tc>
        <w:tc>
          <w:tcPr>
            <w:tcW w:w="2880" w:type="dxa"/>
            <w:gridSpan w:val="3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Квартира</w:t>
            </w:r>
          </w:p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A85554" w:rsidRDefault="00305C75" w:rsidP="001209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42,9</w:t>
            </w:r>
          </w:p>
        </w:tc>
        <w:tc>
          <w:tcPr>
            <w:tcW w:w="1800" w:type="dxa"/>
            <w:gridSpan w:val="2"/>
          </w:tcPr>
          <w:p w:rsidR="00305C75" w:rsidRPr="00A85554" w:rsidRDefault="00305C75" w:rsidP="00120952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России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A85554" w:rsidRDefault="00305C75" w:rsidP="00C16817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120952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A85554" w:rsidRDefault="00305C75" w:rsidP="001209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42,10</w:t>
            </w:r>
          </w:p>
        </w:tc>
        <w:tc>
          <w:tcPr>
            <w:tcW w:w="1800" w:type="dxa"/>
            <w:gridSpan w:val="2"/>
          </w:tcPr>
          <w:p w:rsidR="00305C75" w:rsidRPr="00A85554" w:rsidRDefault="00305C75" w:rsidP="00120952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rPr>
          <w:trHeight w:val="52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120952">
            <w:pPr>
              <w:rPr>
                <w:color w:val="000000"/>
              </w:rPr>
            </w:pPr>
            <w:r>
              <w:rPr>
                <w:color w:val="000000"/>
              </w:rPr>
              <w:t>Кайгородова Н.И.</w:t>
            </w:r>
          </w:p>
          <w:p w:rsidR="00305C75" w:rsidRPr="00457A39" w:rsidRDefault="00305C75" w:rsidP="0012095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инспектор</w:t>
            </w:r>
          </w:p>
          <w:p w:rsidR="00305C75" w:rsidRPr="00457A3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339882,24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457A3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167F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1095</w:t>
            </w:r>
          </w:p>
        </w:tc>
        <w:tc>
          <w:tcPr>
            <w:tcW w:w="1800" w:type="dxa"/>
            <w:gridSpan w:val="2"/>
          </w:tcPr>
          <w:p w:rsidR="00305C75" w:rsidRDefault="00305C75" w:rsidP="001209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457A39" w:rsidRDefault="00305C75" w:rsidP="00120952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457A3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8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12095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 w:rsidP="00457A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800" w:type="dxa"/>
            <w:gridSpan w:val="2"/>
          </w:tcPr>
          <w:p w:rsidR="00305C75" w:rsidRDefault="00305C75" w:rsidP="00457A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20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120952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260660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167F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800" w:type="dxa"/>
            <w:gridSpan w:val="2"/>
          </w:tcPr>
          <w:p w:rsidR="00305C75" w:rsidRDefault="00305C75" w:rsidP="00167F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457A3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ВАЗ 21074 (индивидуальная)</w:t>
            </w:r>
          </w:p>
        </w:tc>
      </w:tr>
      <w:tr w:rsidR="00305C75" w:rsidRPr="00607B10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120952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167F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800" w:type="dxa"/>
            <w:gridSpan w:val="2"/>
          </w:tcPr>
          <w:p w:rsidR="00305C75" w:rsidRDefault="00305C75" w:rsidP="00167F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3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120952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167F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800" w:type="dxa"/>
            <w:gridSpan w:val="2"/>
          </w:tcPr>
          <w:p w:rsidR="00305C75" w:rsidRDefault="00305C75" w:rsidP="00167F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5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120952">
            <w:pPr>
              <w:rPr>
                <w:color w:val="000000"/>
              </w:rPr>
            </w:pPr>
            <w:r>
              <w:rPr>
                <w:color w:val="000000"/>
              </w:rPr>
              <w:t>Камынина М.Н.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инспектор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339664,04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167F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1800" w:type="dxa"/>
            <w:gridSpan w:val="2"/>
          </w:tcPr>
          <w:p w:rsidR="00305C75" w:rsidRDefault="00305C75" w:rsidP="00167F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120952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199681,02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167F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1800" w:type="dxa"/>
            <w:gridSpan w:val="2"/>
          </w:tcPr>
          <w:p w:rsidR="00305C75" w:rsidRDefault="00305C75" w:rsidP="00167F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4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530364" w:rsidRDefault="00305C75" w:rsidP="00530364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Колосов В.А.</w:t>
            </w:r>
          </w:p>
          <w:p w:rsidR="00305C75" w:rsidRPr="00530364" w:rsidRDefault="00305C75" w:rsidP="00530364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</w:tcPr>
          <w:p w:rsidR="00305C75" w:rsidRPr="0053036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и</w:t>
            </w:r>
            <w:r w:rsidRPr="00530364">
              <w:rPr>
                <w:color w:val="000000"/>
              </w:rPr>
              <w:t>нспектор</w:t>
            </w:r>
          </w:p>
        </w:tc>
        <w:tc>
          <w:tcPr>
            <w:tcW w:w="2160" w:type="dxa"/>
          </w:tcPr>
          <w:p w:rsidR="00305C75" w:rsidRPr="0053036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309156,14</w:t>
            </w:r>
          </w:p>
        </w:tc>
        <w:tc>
          <w:tcPr>
            <w:tcW w:w="2880" w:type="dxa"/>
            <w:gridSpan w:val="3"/>
          </w:tcPr>
          <w:p w:rsidR="00305C75" w:rsidRPr="00530364" w:rsidRDefault="00305C75" w:rsidP="0055180C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Квартира</w:t>
            </w:r>
          </w:p>
          <w:p w:rsidR="00305C75" w:rsidRPr="00530364" w:rsidRDefault="00305C75" w:rsidP="0055180C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530364" w:rsidRDefault="00305C75" w:rsidP="00530364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48,6</w:t>
            </w:r>
          </w:p>
        </w:tc>
        <w:tc>
          <w:tcPr>
            <w:tcW w:w="1800" w:type="dxa"/>
            <w:gridSpan w:val="2"/>
          </w:tcPr>
          <w:p w:rsidR="00305C75" w:rsidRPr="00530364" w:rsidRDefault="00305C75" w:rsidP="00530364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30364" w:rsidRDefault="00305C75" w:rsidP="00C16817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Автомобиль легковой – Рено Логан</w:t>
            </w:r>
          </w:p>
          <w:p w:rsidR="00305C75" w:rsidRPr="00530364" w:rsidRDefault="00305C75" w:rsidP="00C16817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530364" w:rsidRDefault="00305C75" w:rsidP="00530364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530364" w:rsidRDefault="00305C75" w:rsidP="0055180C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530364" w:rsidRDefault="00305C75" w:rsidP="0055180C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193539,18</w:t>
            </w:r>
          </w:p>
        </w:tc>
        <w:tc>
          <w:tcPr>
            <w:tcW w:w="2880" w:type="dxa"/>
            <w:gridSpan w:val="3"/>
          </w:tcPr>
          <w:p w:rsidR="00305C75" w:rsidRPr="00530364" w:rsidRDefault="00305C75" w:rsidP="0055180C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Земельный участок</w:t>
            </w:r>
          </w:p>
          <w:p w:rsidR="00305C75" w:rsidRPr="00530364" w:rsidRDefault="00305C75" w:rsidP="0055180C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530364" w:rsidRDefault="00305C75" w:rsidP="00530364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1315,3</w:t>
            </w:r>
          </w:p>
        </w:tc>
        <w:tc>
          <w:tcPr>
            <w:tcW w:w="1800" w:type="dxa"/>
            <w:gridSpan w:val="2"/>
          </w:tcPr>
          <w:p w:rsidR="00305C75" w:rsidRPr="00530364" w:rsidRDefault="00305C75" w:rsidP="00530364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53036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0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530364" w:rsidRDefault="00305C75" w:rsidP="0012095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53036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53036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530364" w:rsidRDefault="00305C75" w:rsidP="0055180C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Жилой дом</w:t>
            </w:r>
          </w:p>
          <w:p w:rsidR="00305C75" w:rsidRPr="00530364" w:rsidRDefault="00305C75" w:rsidP="0055180C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530364" w:rsidRDefault="00305C75" w:rsidP="00120952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48,6</w:t>
            </w:r>
          </w:p>
        </w:tc>
        <w:tc>
          <w:tcPr>
            <w:tcW w:w="1800" w:type="dxa"/>
            <w:gridSpan w:val="2"/>
          </w:tcPr>
          <w:p w:rsidR="00305C75" w:rsidRPr="00530364" w:rsidRDefault="00305C75" w:rsidP="00120952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530364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74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530364" w:rsidRDefault="00305C75" w:rsidP="00530364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530364" w:rsidRDefault="00305C75" w:rsidP="0055180C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530364" w:rsidRDefault="00305C75" w:rsidP="0055180C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530364" w:rsidRDefault="00305C75" w:rsidP="0055180C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Жилой дом</w:t>
            </w:r>
          </w:p>
          <w:p w:rsidR="00305C75" w:rsidRPr="00530364" w:rsidRDefault="00305C75" w:rsidP="0055180C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530364" w:rsidRDefault="00305C75" w:rsidP="00530364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48,6</w:t>
            </w:r>
          </w:p>
        </w:tc>
        <w:tc>
          <w:tcPr>
            <w:tcW w:w="1800" w:type="dxa"/>
            <w:gridSpan w:val="2"/>
          </w:tcPr>
          <w:p w:rsidR="00305C75" w:rsidRPr="00530364" w:rsidRDefault="00305C75" w:rsidP="00530364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30364" w:rsidRDefault="00305C75" w:rsidP="00C16817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86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530364" w:rsidRDefault="00305C75" w:rsidP="00530364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530364" w:rsidRDefault="00305C75" w:rsidP="0055180C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530364" w:rsidRDefault="00305C75" w:rsidP="0055180C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530364" w:rsidRDefault="00305C75" w:rsidP="0055180C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Жилой дом</w:t>
            </w:r>
          </w:p>
          <w:p w:rsidR="00305C75" w:rsidRPr="00530364" w:rsidRDefault="00305C75" w:rsidP="0055180C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530364" w:rsidRDefault="00305C75" w:rsidP="00530364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48,6</w:t>
            </w:r>
          </w:p>
        </w:tc>
        <w:tc>
          <w:tcPr>
            <w:tcW w:w="1800" w:type="dxa"/>
            <w:gridSpan w:val="2"/>
          </w:tcPr>
          <w:p w:rsidR="00305C75" w:rsidRPr="00530364" w:rsidRDefault="00305C75" w:rsidP="00530364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30364" w:rsidRDefault="00305C75" w:rsidP="00C16817">
            <w:pPr>
              <w:jc w:val="center"/>
              <w:rPr>
                <w:color w:val="000000"/>
              </w:rPr>
            </w:pPr>
            <w:r w:rsidRPr="00530364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08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303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Костицын А.И.</w:t>
            </w:r>
          </w:p>
          <w:p w:rsidR="00305C75" w:rsidRDefault="00305C75" w:rsidP="005A7ACB">
            <w:pPr>
              <w:rPr>
                <w:color w:val="000000"/>
              </w:rPr>
            </w:pPr>
          </w:p>
          <w:p w:rsidR="00305C75" w:rsidRPr="00530364" w:rsidRDefault="00305C75" w:rsidP="00530364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инспектор</w:t>
            </w:r>
          </w:p>
          <w:p w:rsidR="00305C75" w:rsidRPr="00530364" w:rsidRDefault="00305C75" w:rsidP="00B170E7">
            <w:pPr>
              <w:rPr>
                <w:color w:val="000000"/>
              </w:rPr>
            </w:pP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412131,63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53036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 w:rsidRPr="00B43B60">
              <w:rPr>
                <w:color w:val="000000"/>
              </w:rPr>
              <w:t>Квартира (фактическое предоставление)</w:t>
            </w:r>
          </w:p>
          <w:p w:rsidR="00305C75" w:rsidRPr="00B43B60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B43B60" w:rsidRDefault="00305C75" w:rsidP="00B43B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800" w:type="dxa"/>
            <w:gridSpan w:val="2"/>
          </w:tcPr>
          <w:p w:rsidR="00305C75" w:rsidRPr="00B43B60" w:rsidRDefault="00305C75" w:rsidP="00B43B60">
            <w:pPr>
              <w:jc w:val="center"/>
              <w:rPr>
                <w:color w:val="000000"/>
              </w:rPr>
            </w:pPr>
            <w:r w:rsidRPr="00B43B60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43B60" w:rsidRDefault="00305C75" w:rsidP="00C16817">
            <w:pPr>
              <w:jc w:val="center"/>
              <w:rPr>
                <w:color w:val="000000"/>
              </w:rPr>
            </w:pPr>
            <w:r w:rsidRPr="00B43B60">
              <w:rPr>
                <w:color w:val="000000"/>
              </w:rPr>
              <w:t xml:space="preserve">Автомобиль легковой – </w:t>
            </w:r>
            <w:r>
              <w:rPr>
                <w:color w:val="000000"/>
              </w:rPr>
              <w:t>шевроле лачетти</w:t>
            </w:r>
          </w:p>
          <w:p w:rsidR="00305C75" w:rsidRPr="00B43B60" w:rsidRDefault="00305C75" w:rsidP="00C16817">
            <w:pPr>
              <w:jc w:val="center"/>
              <w:rPr>
                <w:color w:val="000000"/>
              </w:rPr>
            </w:pPr>
            <w:r w:rsidRPr="00B43B60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303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53036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136337,63</w:t>
            </w:r>
          </w:p>
        </w:tc>
        <w:tc>
          <w:tcPr>
            <w:tcW w:w="2880" w:type="dxa"/>
            <w:gridSpan w:val="3"/>
          </w:tcPr>
          <w:p w:rsidR="00305C75" w:rsidRPr="00B43B60" w:rsidRDefault="00305C75" w:rsidP="0055180C">
            <w:pPr>
              <w:jc w:val="center"/>
              <w:rPr>
                <w:color w:val="000000"/>
              </w:rPr>
            </w:pPr>
            <w:r w:rsidRPr="00B43B60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B43B60" w:rsidRDefault="00305C75" w:rsidP="003B3C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800" w:type="dxa"/>
            <w:gridSpan w:val="2"/>
          </w:tcPr>
          <w:p w:rsidR="00305C75" w:rsidRPr="00B43B60" w:rsidRDefault="00305C75" w:rsidP="003B3C55">
            <w:pPr>
              <w:jc w:val="center"/>
              <w:rPr>
                <w:color w:val="000000"/>
              </w:rPr>
            </w:pPr>
            <w:r w:rsidRPr="00B43B60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43B60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990CB1" w:rsidRDefault="00305C75" w:rsidP="00F25E0F">
            <w:pPr>
              <w:rPr>
                <w:color w:val="000000"/>
              </w:rPr>
            </w:pPr>
            <w:r w:rsidRPr="00990CB1">
              <w:rPr>
                <w:color w:val="000000"/>
              </w:rPr>
              <w:t>Крапивина В.Н.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990CB1" w:rsidRDefault="00305C75" w:rsidP="0055180C">
            <w:pPr>
              <w:jc w:val="center"/>
              <w:rPr>
                <w:color w:val="000000"/>
              </w:rPr>
            </w:pPr>
            <w:r w:rsidRPr="00990CB1">
              <w:rPr>
                <w:color w:val="000000"/>
              </w:rPr>
              <w:t>Старший инспектор</w:t>
            </w:r>
          </w:p>
        </w:tc>
        <w:tc>
          <w:tcPr>
            <w:tcW w:w="2160" w:type="dxa"/>
            <w:vMerge w:val="restart"/>
          </w:tcPr>
          <w:p w:rsidR="00305C75" w:rsidRPr="00990CB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353631,12</w:t>
            </w:r>
          </w:p>
        </w:tc>
        <w:tc>
          <w:tcPr>
            <w:tcW w:w="2880" w:type="dxa"/>
            <w:gridSpan w:val="3"/>
          </w:tcPr>
          <w:p w:rsidR="00305C75" w:rsidRPr="00990CB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990CB1" w:rsidRDefault="00305C75" w:rsidP="003B3C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3351</w:t>
            </w:r>
          </w:p>
        </w:tc>
        <w:tc>
          <w:tcPr>
            <w:tcW w:w="1800" w:type="dxa"/>
            <w:gridSpan w:val="2"/>
          </w:tcPr>
          <w:p w:rsidR="00305C75" w:rsidRPr="00990CB1" w:rsidRDefault="00305C75" w:rsidP="003B3C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990CB1" w:rsidRDefault="00305C75" w:rsidP="00C16817">
            <w:pPr>
              <w:jc w:val="center"/>
              <w:rPr>
                <w:color w:val="000000"/>
              </w:rPr>
            </w:pPr>
            <w:r w:rsidRPr="00990CB1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1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990CB1" w:rsidRDefault="00305C75" w:rsidP="00F25E0F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990CB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990CB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990CB1" w:rsidRDefault="00305C75" w:rsidP="0055180C">
            <w:pPr>
              <w:jc w:val="center"/>
              <w:rPr>
                <w:color w:val="000000"/>
              </w:rPr>
            </w:pPr>
            <w:r w:rsidRPr="00990CB1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990CB1" w:rsidRDefault="00305C75" w:rsidP="00F25E0F">
            <w:pPr>
              <w:jc w:val="center"/>
              <w:rPr>
                <w:color w:val="000000"/>
              </w:rPr>
            </w:pPr>
            <w:r w:rsidRPr="00990CB1">
              <w:rPr>
                <w:color w:val="000000"/>
              </w:rPr>
              <w:t>58</w:t>
            </w:r>
          </w:p>
        </w:tc>
        <w:tc>
          <w:tcPr>
            <w:tcW w:w="1800" w:type="dxa"/>
            <w:gridSpan w:val="2"/>
          </w:tcPr>
          <w:p w:rsidR="00305C75" w:rsidRPr="00990CB1" w:rsidRDefault="00305C75" w:rsidP="00F25E0F">
            <w:pPr>
              <w:jc w:val="center"/>
              <w:rPr>
                <w:color w:val="000000"/>
              </w:rPr>
            </w:pPr>
            <w:r w:rsidRPr="00990CB1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990CB1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0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990CB1" w:rsidRDefault="00305C75" w:rsidP="00F25E0F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990CB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990CB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990CB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(фактическое предоставление)</w:t>
            </w:r>
          </w:p>
        </w:tc>
        <w:tc>
          <w:tcPr>
            <w:tcW w:w="1080" w:type="dxa"/>
          </w:tcPr>
          <w:p w:rsidR="00305C75" w:rsidRPr="00990CB1" w:rsidRDefault="00305C75" w:rsidP="00F25E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19,5</w:t>
            </w:r>
          </w:p>
        </w:tc>
        <w:tc>
          <w:tcPr>
            <w:tcW w:w="1800" w:type="dxa"/>
            <w:gridSpan w:val="2"/>
          </w:tcPr>
          <w:p w:rsidR="00305C75" w:rsidRPr="00990CB1" w:rsidRDefault="00305C75" w:rsidP="00F25E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990CB1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990CB1" w:rsidRDefault="00305C75" w:rsidP="00F25E0F">
            <w:pPr>
              <w:rPr>
                <w:color w:val="000000"/>
              </w:rPr>
            </w:pPr>
            <w:r w:rsidRPr="00990CB1"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990CB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Pr="00990CB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602210,62</w:t>
            </w:r>
          </w:p>
        </w:tc>
        <w:tc>
          <w:tcPr>
            <w:tcW w:w="2880" w:type="dxa"/>
            <w:gridSpan w:val="3"/>
            <w:vMerge w:val="restart"/>
          </w:tcPr>
          <w:p w:rsidR="00305C75" w:rsidRPr="00990CB1" w:rsidRDefault="00305C75" w:rsidP="0055180C">
            <w:pPr>
              <w:jc w:val="center"/>
              <w:rPr>
                <w:color w:val="000000"/>
              </w:rPr>
            </w:pPr>
            <w:r w:rsidRPr="00990CB1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  <w:vMerge w:val="restart"/>
          </w:tcPr>
          <w:p w:rsidR="00305C75" w:rsidRPr="00990CB1" w:rsidRDefault="00305C75" w:rsidP="00F25E0F">
            <w:pPr>
              <w:jc w:val="center"/>
              <w:rPr>
                <w:color w:val="000000"/>
              </w:rPr>
            </w:pPr>
            <w:r w:rsidRPr="00990CB1">
              <w:rPr>
                <w:color w:val="000000"/>
              </w:rPr>
              <w:t>58</w:t>
            </w:r>
          </w:p>
        </w:tc>
        <w:tc>
          <w:tcPr>
            <w:tcW w:w="1800" w:type="dxa"/>
            <w:gridSpan w:val="2"/>
            <w:vMerge w:val="restart"/>
          </w:tcPr>
          <w:p w:rsidR="00305C75" w:rsidRPr="00990CB1" w:rsidRDefault="00305C75" w:rsidP="00F25E0F">
            <w:pPr>
              <w:jc w:val="center"/>
              <w:rPr>
                <w:color w:val="000000"/>
              </w:rPr>
            </w:pPr>
            <w:r w:rsidRPr="00990CB1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990CB1" w:rsidRDefault="00305C75" w:rsidP="00C16817">
            <w:pPr>
              <w:jc w:val="center"/>
              <w:rPr>
                <w:color w:val="000000"/>
              </w:rPr>
            </w:pPr>
            <w:r w:rsidRPr="00990CB1">
              <w:rPr>
                <w:color w:val="000000"/>
              </w:rPr>
              <w:t>Автомобиль легковой - Рено Меган</w:t>
            </w:r>
          </w:p>
          <w:p w:rsidR="00305C75" w:rsidRPr="00990CB1" w:rsidRDefault="00305C75" w:rsidP="00C16817">
            <w:pPr>
              <w:jc w:val="center"/>
              <w:rPr>
                <w:color w:val="000000"/>
              </w:rPr>
            </w:pPr>
            <w:r w:rsidRPr="00990CB1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118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990CB1" w:rsidRDefault="00305C75" w:rsidP="00F25E0F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990CB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990CB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Pr="00990CB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Pr="00990CB1" w:rsidRDefault="00305C75" w:rsidP="00F25E0F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Pr="00990CB1" w:rsidRDefault="00305C75" w:rsidP="00F25E0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990CB1" w:rsidRDefault="00305C75" w:rsidP="00C16817">
            <w:pPr>
              <w:jc w:val="center"/>
              <w:rPr>
                <w:color w:val="000000"/>
              </w:rPr>
            </w:pPr>
            <w:r w:rsidRPr="00990CB1">
              <w:rPr>
                <w:color w:val="000000"/>
              </w:rPr>
              <w:t>Автомобиль легковой - ВАЗ 1111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 w:rsidRPr="00990CB1">
              <w:rPr>
                <w:color w:val="000000"/>
              </w:rPr>
              <w:t>(индивидуальная)</w:t>
            </w:r>
          </w:p>
          <w:p w:rsidR="00305C75" w:rsidRPr="00990CB1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9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990CB1" w:rsidRDefault="00305C75" w:rsidP="00F25E0F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990CB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990CB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Pr="00990CB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Pr="00990CB1" w:rsidRDefault="00305C75" w:rsidP="00F25E0F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Pr="00990CB1" w:rsidRDefault="00305C75" w:rsidP="00F25E0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990CB1" w:rsidRDefault="00305C75" w:rsidP="00C16817">
            <w:pPr>
              <w:jc w:val="center"/>
              <w:rPr>
                <w:color w:val="000000"/>
              </w:rPr>
            </w:pPr>
            <w:r w:rsidRPr="00990CB1">
              <w:rPr>
                <w:color w:val="000000"/>
              </w:rPr>
              <w:t xml:space="preserve">Автомобиль легковой </w:t>
            </w:r>
            <w:r>
              <w:rPr>
                <w:color w:val="000000"/>
              </w:rPr>
              <w:t>–ЗАЗ Шанс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 w:rsidRPr="00990CB1">
              <w:rPr>
                <w:color w:val="000000"/>
              </w:rPr>
              <w:t>(индивидуальная)</w:t>
            </w:r>
          </w:p>
          <w:p w:rsidR="00305C75" w:rsidRPr="00990CB1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4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990CB1" w:rsidRDefault="00305C75" w:rsidP="00F25E0F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990CB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990CB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Pr="00990CB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Pr="00990CB1" w:rsidRDefault="00305C75" w:rsidP="00F25E0F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Pr="00990CB1" w:rsidRDefault="00305C75" w:rsidP="00F25E0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990CB1" w:rsidRDefault="00305C75" w:rsidP="00C16817">
            <w:pPr>
              <w:jc w:val="center"/>
              <w:rPr>
                <w:color w:val="000000"/>
              </w:rPr>
            </w:pPr>
            <w:r w:rsidRPr="00990CB1">
              <w:rPr>
                <w:color w:val="000000"/>
              </w:rPr>
              <w:t xml:space="preserve">Автомобиль легковой </w:t>
            </w:r>
            <w:r>
              <w:rPr>
                <w:color w:val="000000"/>
              </w:rPr>
              <w:t>–ЗАЗ Шанс</w:t>
            </w:r>
          </w:p>
          <w:p w:rsidR="00305C75" w:rsidRPr="00990CB1" w:rsidRDefault="00305C75" w:rsidP="005A7ACB">
            <w:pPr>
              <w:jc w:val="center"/>
              <w:rPr>
                <w:color w:val="000000"/>
              </w:rPr>
            </w:pPr>
            <w:r w:rsidRPr="00990CB1">
              <w:rPr>
                <w:color w:val="000000"/>
              </w:rPr>
              <w:t>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990CB1" w:rsidRDefault="00305C75" w:rsidP="00F25E0F">
            <w:pPr>
              <w:rPr>
                <w:color w:val="000000"/>
              </w:rPr>
            </w:pPr>
            <w:r w:rsidRPr="00990CB1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990CB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990CB1" w:rsidRDefault="00305C75" w:rsidP="0055180C">
            <w:pPr>
              <w:jc w:val="center"/>
              <w:rPr>
                <w:color w:val="000000"/>
              </w:rPr>
            </w:pPr>
            <w:r w:rsidRPr="00990CB1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990CB1" w:rsidRDefault="00305C75" w:rsidP="0055180C">
            <w:pPr>
              <w:jc w:val="center"/>
              <w:rPr>
                <w:color w:val="000000"/>
              </w:rPr>
            </w:pPr>
            <w:r w:rsidRPr="00990CB1">
              <w:rPr>
                <w:color w:val="000000"/>
              </w:rPr>
              <w:t>Квартира</w:t>
            </w:r>
          </w:p>
          <w:p w:rsidR="00305C75" w:rsidRPr="00990CB1" w:rsidRDefault="00305C75" w:rsidP="0055180C">
            <w:pPr>
              <w:jc w:val="center"/>
              <w:rPr>
                <w:color w:val="000000"/>
              </w:rPr>
            </w:pPr>
            <w:r w:rsidRPr="00990CB1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990CB1" w:rsidRDefault="00305C75" w:rsidP="00F25E0F">
            <w:pPr>
              <w:jc w:val="center"/>
              <w:rPr>
                <w:color w:val="000000"/>
              </w:rPr>
            </w:pPr>
            <w:r w:rsidRPr="00990CB1">
              <w:rPr>
                <w:color w:val="000000"/>
              </w:rPr>
              <w:t>58</w:t>
            </w:r>
          </w:p>
        </w:tc>
        <w:tc>
          <w:tcPr>
            <w:tcW w:w="1800" w:type="dxa"/>
            <w:gridSpan w:val="2"/>
          </w:tcPr>
          <w:p w:rsidR="00305C75" w:rsidRPr="00990CB1" w:rsidRDefault="00305C75" w:rsidP="00F25E0F">
            <w:pPr>
              <w:jc w:val="center"/>
              <w:rPr>
                <w:color w:val="000000"/>
              </w:rPr>
            </w:pPr>
            <w:r w:rsidRPr="00990CB1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990CB1" w:rsidRDefault="00305C75" w:rsidP="00C16817">
            <w:pPr>
              <w:jc w:val="center"/>
              <w:rPr>
                <w:color w:val="000000"/>
              </w:rPr>
            </w:pPr>
            <w:r w:rsidRPr="00990CB1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3121D" w:rsidRDefault="00305C75" w:rsidP="00607B10">
            <w:pPr>
              <w:rPr>
                <w:color w:val="000000"/>
              </w:rPr>
            </w:pPr>
            <w:r w:rsidRPr="0023121D">
              <w:rPr>
                <w:color w:val="000000"/>
              </w:rPr>
              <w:t>Кузьминых А.А.</w:t>
            </w:r>
          </w:p>
        </w:tc>
        <w:tc>
          <w:tcPr>
            <w:tcW w:w="2109" w:type="dxa"/>
            <w:gridSpan w:val="2"/>
          </w:tcPr>
          <w:p w:rsidR="00305C75" w:rsidRPr="0023121D" w:rsidRDefault="00305C75" w:rsidP="0055180C">
            <w:pPr>
              <w:jc w:val="center"/>
              <w:rPr>
                <w:color w:val="000000"/>
              </w:rPr>
            </w:pPr>
            <w:r w:rsidRPr="0023121D">
              <w:rPr>
                <w:color w:val="000000"/>
              </w:rPr>
              <w:t>Старший инспектор</w:t>
            </w:r>
          </w:p>
        </w:tc>
        <w:tc>
          <w:tcPr>
            <w:tcW w:w="2160" w:type="dxa"/>
          </w:tcPr>
          <w:p w:rsidR="00305C75" w:rsidRPr="0023121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350764,04</w:t>
            </w:r>
          </w:p>
        </w:tc>
        <w:tc>
          <w:tcPr>
            <w:tcW w:w="2880" w:type="dxa"/>
            <w:gridSpan w:val="3"/>
          </w:tcPr>
          <w:p w:rsidR="00305C75" w:rsidRPr="0023121D" w:rsidRDefault="00305C75" w:rsidP="0055180C">
            <w:pPr>
              <w:jc w:val="center"/>
              <w:rPr>
                <w:color w:val="000000"/>
              </w:rPr>
            </w:pPr>
            <w:r w:rsidRPr="0023121D"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Pr="0023121D" w:rsidRDefault="00305C75" w:rsidP="00D05149">
            <w:pPr>
              <w:jc w:val="center"/>
              <w:rPr>
                <w:color w:val="000000"/>
              </w:rPr>
            </w:pPr>
            <w:r w:rsidRPr="0023121D">
              <w:rPr>
                <w:color w:val="000000"/>
              </w:rPr>
              <w:t>100</w:t>
            </w:r>
          </w:p>
        </w:tc>
        <w:tc>
          <w:tcPr>
            <w:tcW w:w="1800" w:type="dxa"/>
            <w:gridSpan w:val="2"/>
          </w:tcPr>
          <w:p w:rsidR="00305C75" w:rsidRPr="0023121D" w:rsidRDefault="00305C75" w:rsidP="00D05149">
            <w:pPr>
              <w:jc w:val="center"/>
              <w:rPr>
                <w:color w:val="000000"/>
              </w:rPr>
            </w:pPr>
            <w:r w:rsidRPr="0023121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23121D" w:rsidRDefault="00305C75" w:rsidP="00C16817">
            <w:pPr>
              <w:jc w:val="center"/>
              <w:rPr>
                <w:color w:val="000000"/>
              </w:rPr>
            </w:pPr>
            <w:r w:rsidRPr="0023121D">
              <w:rPr>
                <w:color w:val="000000"/>
              </w:rPr>
              <w:t>Автомобиль легковой-</w:t>
            </w:r>
          </w:p>
          <w:p w:rsidR="00305C75" w:rsidRPr="0023121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Шкода октавия</w:t>
            </w:r>
            <w:r w:rsidRPr="0023121D">
              <w:rPr>
                <w:color w:val="000000"/>
              </w:rPr>
              <w:t xml:space="preserve">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23121D" w:rsidRDefault="00305C75" w:rsidP="00607B10">
            <w:pPr>
              <w:rPr>
                <w:color w:val="000000"/>
              </w:rPr>
            </w:pPr>
            <w:r w:rsidRPr="0023121D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23121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23121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66832,30</w:t>
            </w:r>
          </w:p>
        </w:tc>
        <w:tc>
          <w:tcPr>
            <w:tcW w:w="2880" w:type="dxa"/>
            <w:gridSpan w:val="3"/>
          </w:tcPr>
          <w:p w:rsidR="00305C75" w:rsidRPr="0023121D" w:rsidRDefault="00305C75" w:rsidP="0055180C">
            <w:pPr>
              <w:jc w:val="center"/>
              <w:rPr>
                <w:color w:val="000000"/>
              </w:rPr>
            </w:pPr>
            <w:r w:rsidRPr="0023121D"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23121D" w:rsidRDefault="00305C75" w:rsidP="00D05149">
            <w:pPr>
              <w:jc w:val="center"/>
              <w:rPr>
                <w:color w:val="000000"/>
              </w:rPr>
            </w:pPr>
            <w:r w:rsidRPr="0023121D">
              <w:rPr>
                <w:color w:val="000000"/>
              </w:rPr>
              <w:t>30</w:t>
            </w:r>
          </w:p>
        </w:tc>
        <w:tc>
          <w:tcPr>
            <w:tcW w:w="1800" w:type="dxa"/>
            <w:gridSpan w:val="2"/>
          </w:tcPr>
          <w:p w:rsidR="00305C75" w:rsidRPr="0023121D" w:rsidRDefault="00305C75" w:rsidP="00D05149">
            <w:pPr>
              <w:jc w:val="center"/>
              <w:rPr>
                <w:color w:val="000000"/>
              </w:rPr>
            </w:pPr>
            <w:r w:rsidRPr="0023121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23121D" w:rsidRDefault="00305C75" w:rsidP="00687856">
            <w:pPr>
              <w:jc w:val="center"/>
              <w:rPr>
                <w:color w:val="000000"/>
              </w:rPr>
            </w:pPr>
            <w:r w:rsidRPr="0023121D">
              <w:rPr>
                <w:color w:val="000000"/>
              </w:rPr>
              <w:t>Автомобиль легковой-</w:t>
            </w:r>
          </w:p>
          <w:p w:rsidR="00305C75" w:rsidRPr="0023121D" w:rsidRDefault="00305C75" w:rsidP="006878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Митсубиси РВР</w:t>
            </w:r>
            <w:r w:rsidRPr="0023121D">
              <w:rPr>
                <w:color w:val="000000"/>
              </w:rPr>
              <w:t xml:space="preserve">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3121D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3121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23121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23121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дача</w:t>
            </w:r>
            <w:r w:rsidRPr="0023121D">
              <w:rPr>
                <w:color w:val="000000"/>
              </w:rPr>
              <w:t xml:space="preserve"> (индивидуальная)</w:t>
            </w:r>
          </w:p>
        </w:tc>
        <w:tc>
          <w:tcPr>
            <w:tcW w:w="1080" w:type="dxa"/>
          </w:tcPr>
          <w:p w:rsidR="00305C75" w:rsidRPr="0023121D" w:rsidRDefault="00305C75" w:rsidP="00D05149">
            <w:pPr>
              <w:jc w:val="center"/>
              <w:rPr>
                <w:color w:val="000000"/>
              </w:rPr>
            </w:pPr>
            <w:r w:rsidRPr="0023121D">
              <w:rPr>
                <w:color w:val="000000"/>
              </w:rPr>
              <w:t>300</w:t>
            </w:r>
          </w:p>
        </w:tc>
        <w:tc>
          <w:tcPr>
            <w:tcW w:w="1800" w:type="dxa"/>
            <w:gridSpan w:val="2"/>
          </w:tcPr>
          <w:p w:rsidR="00305C75" w:rsidRPr="0023121D" w:rsidRDefault="00305C75" w:rsidP="00D05149">
            <w:pPr>
              <w:jc w:val="center"/>
              <w:rPr>
                <w:color w:val="000000"/>
              </w:rPr>
            </w:pPr>
            <w:r w:rsidRPr="0023121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3121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6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3121D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3121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23121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23121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</w:t>
            </w:r>
            <w:r w:rsidRPr="0023121D">
              <w:rPr>
                <w:color w:val="000000"/>
              </w:rPr>
              <w:t xml:space="preserve"> дом (фактическое предоставление)</w:t>
            </w:r>
          </w:p>
        </w:tc>
        <w:tc>
          <w:tcPr>
            <w:tcW w:w="1080" w:type="dxa"/>
          </w:tcPr>
          <w:p w:rsidR="00305C75" w:rsidRPr="0023121D" w:rsidRDefault="00305C75" w:rsidP="00D05149">
            <w:pPr>
              <w:jc w:val="center"/>
              <w:rPr>
                <w:color w:val="000000"/>
              </w:rPr>
            </w:pPr>
            <w:r w:rsidRPr="0023121D">
              <w:rPr>
                <w:color w:val="000000"/>
              </w:rPr>
              <w:t>1</w:t>
            </w:r>
            <w:r>
              <w:rPr>
                <w:color w:val="000000"/>
              </w:rPr>
              <w:t>0</w:t>
            </w:r>
            <w:r w:rsidRPr="0023121D">
              <w:rPr>
                <w:color w:val="000000"/>
              </w:rPr>
              <w:t>0</w:t>
            </w:r>
          </w:p>
        </w:tc>
        <w:tc>
          <w:tcPr>
            <w:tcW w:w="1800" w:type="dxa"/>
            <w:gridSpan w:val="2"/>
          </w:tcPr>
          <w:p w:rsidR="00305C75" w:rsidRPr="0023121D" w:rsidRDefault="00305C75" w:rsidP="00D05149">
            <w:pPr>
              <w:jc w:val="center"/>
              <w:rPr>
                <w:color w:val="000000"/>
              </w:rPr>
            </w:pPr>
            <w:r w:rsidRPr="0023121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3121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3121D" w:rsidRDefault="00305C75" w:rsidP="00607B10">
            <w:pPr>
              <w:rPr>
                <w:color w:val="000000"/>
              </w:rPr>
            </w:pPr>
            <w:r w:rsidRPr="0023121D">
              <w:rPr>
                <w:color w:val="000000"/>
              </w:rPr>
              <w:t>дочь</w:t>
            </w:r>
            <w:r w:rsidRPr="0023121D">
              <w:rPr>
                <w:color w:val="000000"/>
              </w:rPr>
              <w:tab/>
            </w:r>
          </w:p>
        </w:tc>
        <w:tc>
          <w:tcPr>
            <w:tcW w:w="2109" w:type="dxa"/>
            <w:gridSpan w:val="2"/>
          </w:tcPr>
          <w:p w:rsidR="00305C75" w:rsidRPr="0023121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23121D" w:rsidRDefault="00305C75" w:rsidP="0055180C">
            <w:pPr>
              <w:jc w:val="center"/>
              <w:rPr>
                <w:color w:val="000000"/>
              </w:rPr>
            </w:pPr>
            <w:r w:rsidRPr="0023121D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23121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</w:t>
            </w:r>
            <w:r w:rsidRPr="0023121D">
              <w:rPr>
                <w:color w:val="000000"/>
              </w:rPr>
              <w:t xml:space="preserve"> дом (фактическое предоставление)</w:t>
            </w:r>
          </w:p>
        </w:tc>
        <w:tc>
          <w:tcPr>
            <w:tcW w:w="1080" w:type="dxa"/>
          </w:tcPr>
          <w:p w:rsidR="00305C75" w:rsidRPr="0023121D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23121D">
              <w:rPr>
                <w:color w:val="000000"/>
              </w:rPr>
              <w:t>0</w:t>
            </w:r>
          </w:p>
        </w:tc>
        <w:tc>
          <w:tcPr>
            <w:tcW w:w="1800" w:type="dxa"/>
            <w:gridSpan w:val="2"/>
          </w:tcPr>
          <w:p w:rsidR="00305C75" w:rsidRPr="0023121D" w:rsidRDefault="00305C75" w:rsidP="00D05149">
            <w:pPr>
              <w:jc w:val="center"/>
              <w:rPr>
                <w:color w:val="000000"/>
              </w:rPr>
            </w:pPr>
            <w:r w:rsidRPr="0023121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23121D" w:rsidRDefault="00305C75" w:rsidP="00C16817">
            <w:pPr>
              <w:jc w:val="center"/>
              <w:rPr>
                <w:color w:val="000000"/>
              </w:rPr>
            </w:pPr>
            <w:r w:rsidRPr="0023121D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3121D" w:rsidRDefault="00305C75" w:rsidP="00607B10">
            <w:pPr>
              <w:rPr>
                <w:color w:val="000000"/>
              </w:rPr>
            </w:pPr>
            <w:r w:rsidRPr="0023121D">
              <w:rPr>
                <w:color w:val="000000"/>
              </w:rPr>
              <w:t>дочь</w:t>
            </w:r>
            <w:r w:rsidRPr="0023121D">
              <w:rPr>
                <w:color w:val="000000"/>
              </w:rPr>
              <w:tab/>
            </w:r>
          </w:p>
        </w:tc>
        <w:tc>
          <w:tcPr>
            <w:tcW w:w="2109" w:type="dxa"/>
            <w:gridSpan w:val="2"/>
          </w:tcPr>
          <w:p w:rsidR="00305C75" w:rsidRPr="0023121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23121D" w:rsidRDefault="00305C75" w:rsidP="0055180C">
            <w:pPr>
              <w:jc w:val="center"/>
              <w:rPr>
                <w:color w:val="000000"/>
              </w:rPr>
            </w:pPr>
            <w:r w:rsidRPr="0023121D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23121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</w:t>
            </w:r>
            <w:r w:rsidRPr="0023121D">
              <w:rPr>
                <w:color w:val="000000"/>
              </w:rPr>
              <w:t xml:space="preserve"> дом (фактическое предоставление)</w:t>
            </w:r>
          </w:p>
        </w:tc>
        <w:tc>
          <w:tcPr>
            <w:tcW w:w="1080" w:type="dxa"/>
          </w:tcPr>
          <w:p w:rsidR="00305C75" w:rsidRPr="0023121D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23121D">
              <w:rPr>
                <w:color w:val="000000"/>
              </w:rPr>
              <w:t>0</w:t>
            </w:r>
          </w:p>
        </w:tc>
        <w:tc>
          <w:tcPr>
            <w:tcW w:w="1800" w:type="dxa"/>
            <w:gridSpan w:val="2"/>
          </w:tcPr>
          <w:p w:rsidR="00305C75" w:rsidRPr="0023121D" w:rsidRDefault="00305C75" w:rsidP="00D05149">
            <w:pPr>
              <w:jc w:val="center"/>
              <w:rPr>
                <w:color w:val="000000"/>
              </w:rPr>
            </w:pPr>
            <w:r w:rsidRPr="0023121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23121D" w:rsidRDefault="00305C75" w:rsidP="00C16817">
            <w:pPr>
              <w:jc w:val="center"/>
              <w:rPr>
                <w:color w:val="000000"/>
              </w:rPr>
            </w:pPr>
            <w:r w:rsidRPr="0023121D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3121D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Кузьминых Александр Алексеевич</w:t>
            </w:r>
          </w:p>
        </w:tc>
        <w:tc>
          <w:tcPr>
            <w:tcW w:w="2109" w:type="dxa"/>
            <w:gridSpan w:val="2"/>
          </w:tcPr>
          <w:p w:rsidR="00305C75" w:rsidRPr="0023121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инспектор</w:t>
            </w:r>
          </w:p>
        </w:tc>
        <w:tc>
          <w:tcPr>
            <w:tcW w:w="2160" w:type="dxa"/>
          </w:tcPr>
          <w:p w:rsidR="00305C75" w:rsidRPr="0023121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329085,44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71,8</w:t>
            </w:r>
          </w:p>
        </w:tc>
        <w:tc>
          <w:tcPr>
            <w:tcW w:w="1800" w:type="dxa"/>
            <w:gridSpan w:val="2"/>
          </w:tcPr>
          <w:p w:rsidR="00305C75" w:rsidRPr="0023121D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23121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Сузуки Свифт (индивидуальная)</w:t>
            </w:r>
          </w:p>
        </w:tc>
      </w:tr>
      <w:tr w:rsidR="00305C75" w:rsidRPr="004C1FA8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76E42" w:rsidRDefault="00305C75" w:rsidP="004C1FA8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Лизогуб К.А.</w:t>
            </w:r>
          </w:p>
          <w:p w:rsidR="00305C75" w:rsidRPr="00276E42" w:rsidRDefault="00305C75" w:rsidP="004C1FA8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290409,86</w:t>
            </w:r>
          </w:p>
        </w:tc>
        <w:tc>
          <w:tcPr>
            <w:tcW w:w="2880" w:type="dxa"/>
            <w:gridSpan w:val="3"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Квартира</w:t>
            </w:r>
          </w:p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276E42" w:rsidRDefault="00305C75" w:rsidP="004C1FA8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5</w:t>
            </w:r>
            <w:r>
              <w:rPr>
                <w:color w:val="000000"/>
              </w:rPr>
              <w:t>3,1</w:t>
            </w:r>
          </w:p>
        </w:tc>
        <w:tc>
          <w:tcPr>
            <w:tcW w:w="1800" w:type="dxa"/>
            <w:gridSpan w:val="2"/>
          </w:tcPr>
          <w:p w:rsidR="00305C75" w:rsidRPr="00276E42" w:rsidRDefault="00305C75" w:rsidP="004C1FA8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276E42" w:rsidRDefault="00305C75" w:rsidP="00C16817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-</w:t>
            </w:r>
          </w:p>
        </w:tc>
      </w:tr>
      <w:tr w:rsidR="00305C75" w:rsidRPr="004C1FA8">
        <w:trPr>
          <w:trHeight w:val="97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276E42" w:rsidRDefault="00305C75" w:rsidP="004C1FA8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 xml:space="preserve">Супруг 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252309,70</w:t>
            </w:r>
          </w:p>
        </w:tc>
        <w:tc>
          <w:tcPr>
            <w:tcW w:w="2880" w:type="dxa"/>
            <w:gridSpan w:val="3"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Квартира</w:t>
            </w:r>
          </w:p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276E42" w:rsidRDefault="00305C75" w:rsidP="006644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53,1</w:t>
            </w:r>
          </w:p>
        </w:tc>
        <w:tc>
          <w:tcPr>
            <w:tcW w:w="1800" w:type="dxa"/>
            <w:gridSpan w:val="2"/>
          </w:tcPr>
          <w:p w:rsidR="00305C75" w:rsidRPr="00276E42" w:rsidRDefault="00305C75" w:rsidP="004C1FA8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276E42" w:rsidRDefault="00305C75" w:rsidP="00C16817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Автомобиль легковой – ВАЗ 21150</w:t>
            </w:r>
          </w:p>
          <w:p w:rsidR="00305C75" w:rsidRPr="00276E42" w:rsidRDefault="00305C75" w:rsidP="00C16817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(индивидуальная)</w:t>
            </w:r>
          </w:p>
        </w:tc>
      </w:tr>
      <w:tr w:rsidR="00305C75" w:rsidRPr="004C1FA8">
        <w:trPr>
          <w:trHeight w:val="40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76E42" w:rsidRDefault="00305C75" w:rsidP="004C1FA8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Квартира</w:t>
            </w:r>
          </w:p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276E42" w:rsidRDefault="00305C75" w:rsidP="009A5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800" w:type="dxa"/>
            <w:gridSpan w:val="2"/>
          </w:tcPr>
          <w:p w:rsidR="00305C75" w:rsidRPr="00276E42" w:rsidRDefault="00305C75" w:rsidP="004C1F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76E4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32788" w:rsidRDefault="00305C75" w:rsidP="00F0652B">
            <w:pPr>
              <w:rPr>
                <w:color w:val="000000"/>
              </w:rPr>
            </w:pPr>
            <w:r w:rsidRPr="00232788">
              <w:rPr>
                <w:color w:val="000000"/>
              </w:rPr>
              <w:t>Макаров С.Ю.</w:t>
            </w:r>
          </w:p>
        </w:tc>
        <w:tc>
          <w:tcPr>
            <w:tcW w:w="2109" w:type="dxa"/>
            <w:gridSpan w:val="2"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Старший инспектор</w:t>
            </w:r>
          </w:p>
        </w:tc>
        <w:tc>
          <w:tcPr>
            <w:tcW w:w="2160" w:type="dxa"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351940,33</w:t>
            </w:r>
          </w:p>
        </w:tc>
        <w:tc>
          <w:tcPr>
            <w:tcW w:w="2880" w:type="dxa"/>
            <w:gridSpan w:val="3"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232788" w:rsidRDefault="00305C75" w:rsidP="00F0652B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57,7</w:t>
            </w:r>
          </w:p>
        </w:tc>
        <w:tc>
          <w:tcPr>
            <w:tcW w:w="1800" w:type="dxa"/>
            <w:gridSpan w:val="2"/>
          </w:tcPr>
          <w:p w:rsidR="00305C75" w:rsidRPr="00232788" w:rsidRDefault="00305C75" w:rsidP="00F0652B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 xml:space="preserve">Автомобиль легковой </w:t>
            </w:r>
            <w:r>
              <w:rPr>
                <w:color w:val="000000"/>
              </w:rPr>
              <w:t>–</w:t>
            </w:r>
            <w:r w:rsidRPr="00232788">
              <w:rPr>
                <w:color w:val="000000"/>
              </w:rPr>
              <w:t xml:space="preserve"> </w:t>
            </w:r>
          </w:p>
          <w:p w:rsidR="00305C75" w:rsidRPr="00232788" w:rsidRDefault="00305C75" w:rsidP="00C16817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  <w:lang w:val="en-US"/>
              </w:rPr>
              <w:t>Ford</w:t>
            </w:r>
            <w:r w:rsidRPr="00232788">
              <w:rPr>
                <w:color w:val="000000"/>
              </w:rPr>
              <w:t xml:space="preserve"> </w:t>
            </w:r>
            <w:r w:rsidRPr="00232788">
              <w:rPr>
                <w:color w:val="000000"/>
                <w:lang w:val="en-US"/>
              </w:rPr>
              <w:t>Focus</w:t>
            </w:r>
            <w:r w:rsidRPr="00232788">
              <w:rPr>
                <w:color w:val="000000"/>
              </w:rPr>
              <w:t xml:space="preserve">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232788" w:rsidRDefault="00305C75" w:rsidP="00F0652B">
            <w:pPr>
              <w:rPr>
                <w:color w:val="000000"/>
              </w:rPr>
            </w:pPr>
            <w:r w:rsidRPr="00232788">
              <w:rPr>
                <w:color w:val="000000"/>
              </w:rPr>
              <w:t xml:space="preserve">Супруга 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618583,04</w:t>
            </w:r>
          </w:p>
        </w:tc>
        <w:tc>
          <w:tcPr>
            <w:tcW w:w="2880" w:type="dxa"/>
            <w:gridSpan w:val="3"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232788" w:rsidRDefault="00305C75" w:rsidP="00F0652B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42,4</w:t>
            </w:r>
          </w:p>
        </w:tc>
        <w:tc>
          <w:tcPr>
            <w:tcW w:w="1800" w:type="dxa"/>
            <w:gridSpan w:val="2"/>
          </w:tcPr>
          <w:p w:rsidR="00305C75" w:rsidRPr="00232788" w:rsidRDefault="00305C75" w:rsidP="00F0652B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232788" w:rsidRDefault="00305C75" w:rsidP="00C16817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 xml:space="preserve">Автомобиль легковой - </w:t>
            </w:r>
            <w:r w:rsidRPr="00232788">
              <w:rPr>
                <w:color w:val="000000"/>
                <w:lang w:val="en-US"/>
              </w:rPr>
              <w:t>Ford</w:t>
            </w:r>
            <w:r w:rsidRPr="00232788">
              <w:rPr>
                <w:color w:val="000000"/>
              </w:rPr>
              <w:t xml:space="preserve"> </w:t>
            </w:r>
            <w:r w:rsidRPr="00232788">
              <w:rPr>
                <w:color w:val="000000"/>
                <w:lang w:val="en-US"/>
              </w:rPr>
              <w:t>Fiesta</w:t>
            </w:r>
            <w:r w:rsidRPr="00232788">
              <w:rPr>
                <w:color w:val="000000"/>
              </w:rPr>
              <w:t xml:space="preserve">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32788" w:rsidRDefault="00305C75" w:rsidP="00F0652B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Квар</w:t>
            </w:r>
            <w:r>
              <w:rPr>
                <w:color w:val="000000"/>
              </w:rPr>
              <w:t>тира  (фактическое предоставление</w:t>
            </w:r>
            <w:r w:rsidRPr="00232788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232788" w:rsidRDefault="00305C75" w:rsidP="00F0652B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57,7</w:t>
            </w:r>
          </w:p>
        </w:tc>
        <w:tc>
          <w:tcPr>
            <w:tcW w:w="1800" w:type="dxa"/>
            <w:gridSpan w:val="2"/>
          </w:tcPr>
          <w:p w:rsidR="00305C75" w:rsidRPr="00232788" w:rsidRDefault="00305C75" w:rsidP="00F0652B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32788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32788" w:rsidRDefault="00305C75" w:rsidP="00F0652B">
            <w:pPr>
              <w:rPr>
                <w:color w:val="000000"/>
              </w:rPr>
            </w:pPr>
            <w:r w:rsidRPr="00232788">
              <w:rPr>
                <w:color w:val="000000"/>
              </w:rPr>
              <w:t xml:space="preserve">Дочь </w:t>
            </w:r>
          </w:p>
        </w:tc>
        <w:tc>
          <w:tcPr>
            <w:tcW w:w="2109" w:type="dxa"/>
            <w:gridSpan w:val="2"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Квартира  (</w:t>
            </w:r>
            <w:r>
              <w:rPr>
                <w:color w:val="000000"/>
              </w:rPr>
              <w:t>фактическое предоставление</w:t>
            </w:r>
            <w:r w:rsidRPr="00232788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232788" w:rsidRDefault="00305C75" w:rsidP="00F0652B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5</w:t>
            </w:r>
            <w:r>
              <w:rPr>
                <w:color w:val="000000"/>
              </w:rPr>
              <w:t>7,7</w:t>
            </w:r>
          </w:p>
        </w:tc>
        <w:tc>
          <w:tcPr>
            <w:tcW w:w="1800" w:type="dxa"/>
            <w:gridSpan w:val="2"/>
          </w:tcPr>
          <w:p w:rsidR="00305C75" w:rsidRPr="00232788" w:rsidRDefault="00305C75" w:rsidP="00F0652B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232788" w:rsidRDefault="00305C75" w:rsidP="00C16817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B64101" w:rsidRDefault="00305C75" w:rsidP="009A7C1A">
            <w:pPr>
              <w:rPr>
                <w:color w:val="000000"/>
              </w:rPr>
            </w:pPr>
            <w:r w:rsidRPr="00B64101">
              <w:rPr>
                <w:color w:val="000000"/>
              </w:rPr>
              <w:t>Махнев С.А.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B64101" w:rsidRDefault="00305C75" w:rsidP="0055180C">
            <w:pPr>
              <w:jc w:val="center"/>
              <w:rPr>
                <w:color w:val="000000"/>
              </w:rPr>
            </w:pPr>
            <w:r w:rsidRPr="00B64101">
              <w:rPr>
                <w:color w:val="000000"/>
              </w:rPr>
              <w:t>Старший инспектор</w:t>
            </w:r>
          </w:p>
        </w:tc>
        <w:tc>
          <w:tcPr>
            <w:tcW w:w="2160" w:type="dxa"/>
            <w:vMerge w:val="restart"/>
          </w:tcPr>
          <w:p w:rsidR="00305C75" w:rsidRPr="00B6410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416538,97</w:t>
            </w:r>
          </w:p>
        </w:tc>
        <w:tc>
          <w:tcPr>
            <w:tcW w:w="2880" w:type="dxa"/>
            <w:gridSpan w:val="3"/>
          </w:tcPr>
          <w:p w:rsidR="00305C75" w:rsidRPr="00B64101" w:rsidRDefault="00305C75" w:rsidP="0055180C">
            <w:pPr>
              <w:jc w:val="center"/>
              <w:rPr>
                <w:color w:val="000000"/>
              </w:rPr>
            </w:pPr>
            <w:r w:rsidRPr="00B64101"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B64101" w:rsidRDefault="00305C75" w:rsidP="009A7C1A">
            <w:pPr>
              <w:jc w:val="center"/>
              <w:rPr>
                <w:color w:val="000000"/>
              </w:rPr>
            </w:pPr>
            <w:r w:rsidRPr="00B64101">
              <w:rPr>
                <w:color w:val="000000"/>
              </w:rPr>
              <w:t>1450</w:t>
            </w:r>
          </w:p>
        </w:tc>
        <w:tc>
          <w:tcPr>
            <w:tcW w:w="1800" w:type="dxa"/>
            <w:gridSpan w:val="2"/>
          </w:tcPr>
          <w:p w:rsidR="00305C75" w:rsidRPr="00B64101" w:rsidRDefault="00305C75" w:rsidP="009A7C1A">
            <w:pPr>
              <w:jc w:val="center"/>
              <w:rPr>
                <w:color w:val="000000"/>
              </w:rPr>
            </w:pPr>
            <w:r w:rsidRPr="00B64101">
              <w:rPr>
                <w:color w:val="000000"/>
              </w:rPr>
              <w:t>России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B64101" w:rsidRDefault="00305C75" w:rsidP="00C16817">
            <w:pPr>
              <w:jc w:val="center"/>
              <w:rPr>
                <w:color w:val="000000"/>
              </w:rPr>
            </w:pPr>
            <w:r w:rsidRPr="00B64101">
              <w:rPr>
                <w:color w:val="000000"/>
              </w:rPr>
              <w:t>Автомобиль легковой-</w:t>
            </w:r>
          </w:p>
          <w:p w:rsidR="00305C75" w:rsidRPr="00B64101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нисан Альмера</w:t>
            </w:r>
            <w:r w:rsidRPr="00B64101">
              <w:rPr>
                <w:color w:val="000000"/>
              </w:rPr>
              <w:t xml:space="preserve"> 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B64101" w:rsidRDefault="00305C75" w:rsidP="009A7C1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B6410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B6410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64101" w:rsidRDefault="00305C75" w:rsidP="0055180C">
            <w:pPr>
              <w:jc w:val="center"/>
              <w:rPr>
                <w:color w:val="000000"/>
              </w:rPr>
            </w:pPr>
            <w:r w:rsidRPr="00B64101"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B64101" w:rsidRDefault="00305C75" w:rsidP="009A7C1A">
            <w:pPr>
              <w:jc w:val="center"/>
              <w:rPr>
                <w:color w:val="000000"/>
              </w:rPr>
            </w:pPr>
            <w:r w:rsidRPr="00B64101">
              <w:rPr>
                <w:color w:val="000000"/>
              </w:rPr>
              <w:t>1000</w:t>
            </w:r>
          </w:p>
        </w:tc>
        <w:tc>
          <w:tcPr>
            <w:tcW w:w="1800" w:type="dxa"/>
            <w:gridSpan w:val="2"/>
          </w:tcPr>
          <w:p w:rsidR="00305C75" w:rsidRPr="00B64101" w:rsidRDefault="00305C75" w:rsidP="009A7C1A">
            <w:pPr>
              <w:jc w:val="center"/>
              <w:rPr>
                <w:color w:val="000000"/>
              </w:rPr>
            </w:pPr>
            <w:r w:rsidRPr="00B64101">
              <w:rPr>
                <w:color w:val="000000"/>
              </w:rPr>
              <w:t>России</w:t>
            </w:r>
          </w:p>
        </w:tc>
        <w:tc>
          <w:tcPr>
            <w:tcW w:w="2251" w:type="dxa"/>
            <w:gridSpan w:val="2"/>
            <w:vMerge/>
          </w:tcPr>
          <w:p w:rsidR="00305C75" w:rsidRPr="00B64101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1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B64101" w:rsidRDefault="00305C75" w:rsidP="009A7C1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B6410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B6410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64101" w:rsidRDefault="00305C75" w:rsidP="0055180C">
            <w:pPr>
              <w:jc w:val="center"/>
              <w:rPr>
                <w:color w:val="000000"/>
              </w:rPr>
            </w:pPr>
            <w:r w:rsidRPr="00B64101">
              <w:rPr>
                <w:color w:val="000000"/>
              </w:rPr>
              <w:t>Комната (фактическое предоставление)</w:t>
            </w:r>
          </w:p>
        </w:tc>
        <w:tc>
          <w:tcPr>
            <w:tcW w:w="1080" w:type="dxa"/>
          </w:tcPr>
          <w:p w:rsidR="00305C75" w:rsidRPr="00B64101" w:rsidRDefault="00305C75" w:rsidP="009A7C1A">
            <w:pPr>
              <w:jc w:val="center"/>
              <w:rPr>
                <w:color w:val="000000"/>
              </w:rPr>
            </w:pPr>
            <w:r w:rsidRPr="00B64101">
              <w:rPr>
                <w:color w:val="000000"/>
              </w:rPr>
              <w:t>15,9</w:t>
            </w:r>
          </w:p>
        </w:tc>
        <w:tc>
          <w:tcPr>
            <w:tcW w:w="1800" w:type="dxa"/>
            <w:gridSpan w:val="2"/>
          </w:tcPr>
          <w:p w:rsidR="00305C75" w:rsidRPr="00B64101" w:rsidRDefault="00305C75" w:rsidP="009A7C1A">
            <w:pPr>
              <w:jc w:val="center"/>
              <w:rPr>
                <w:color w:val="000000"/>
              </w:rPr>
            </w:pPr>
            <w:r w:rsidRPr="00B64101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B64101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8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B64101" w:rsidRDefault="00305C75" w:rsidP="009A7C1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B6410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B6410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6410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(найм)</w:t>
            </w:r>
          </w:p>
        </w:tc>
        <w:tc>
          <w:tcPr>
            <w:tcW w:w="1080" w:type="dxa"/>
          </w:tcPr>
          <w:p w:rsidR="00305C75" w:rsidRPr="00B64101" w:rsidRDefault="00305C75" w:rsidP="009A7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800" w:type="dxa"/>
            <w:gridSpan w:val="2"/>
          </w:tcPr>
          <w:p w:rsidR="00305C75" w:rsidRPr="00B64101" w:rsidRDefault="00305C75" w:rsidP="009A7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B64101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64101" w:rsidRDefault="00305C75" w:rsidP="009A7C1A">
            <w:pPr>
              <w:rPr>
                <w:color w:val="000000"/>
              </w:rPr>
            </w:pPr>
            <w:r w:rsidRPr="00B64101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B6410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6410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141618,95</w:t>
            </w:r>
          </w:p>
        </w:tc>
        <w:tc>
          <w:tcPr>
            <w:tcW w:w="2880" w:type="dxa"/>
            <w:gridSpan w:val="3"/>
          </w:tcPr>
          <w:p w:rsidR="00305C75" w:rsidRPr="00B64101" w:rsidRDefault="00305C75" w:rsidP="0055180C">
            <w:pPr>
              <w:jc w:val="center"/>
              <w:rPr>
                <w:color w:val="000000"/>
              </w:rPr>
            </w:pPr>
            <w:r w:rsidRPr="00B64101">
              <w:rPr>
                <w:color w:val="000000"/>
              </w:rPr>
              <w:t>Комната</w:t>
            </w:r>
          </w:p>
          <w:p w:rsidR="00305C75" w:rsidRPr="00B64101" w:rsidRDefault="00305C75" w:rsidP="0055180C">
            <w:pPr>
              <w:jc w:val="center"/>
              <w:rPr>
                <w:color w:val="000000"/>
              </w:rPr>
            </w:pPr>
            <w:r w:rsidRPr="00B64101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B64101" w:rsidRDefault="00305C75" w:rsidP="009A7C1A">
            <w:pPr>
              <w:jc w:val="center"/>
              <w:rPr>
                <w:color w:val="000000"/>
              </w:rPr>
            </w:pPr>
            <w:r w:rsidRPr="00B64101">
              <w:rPr>
                <w:color w:val="000000"/>
              </w:rPr>
              <w:t>15,9</w:t>
            </w:r>
          </w:p>
        </w:tc>
        <w:tc>
          <w:tcPr>
            <w:tcW w:w="1800" w:type="dxa"/>
            <w:gridSpan w:val="2"/>
          </w:tcPr>
          <w:p w:rsidR="00305C75" w:rsidRPr="00B64101" w:rsidRDefault="00305C75" w:rsidP="009A7C1A">
            <w:pPr>
              <w:jc w:val="center"/>
              <w:rPr>
                <w:color w:val="000000"/>
              </w:rPr>
            </w:pPr>
            <w:r w:rsidRPr="00B64101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64101" w:rsidRDefault="00305C75" w:rsidP="00C16817">
            <w:pPr>
              <w:jc w:val="center"/>
              <w:rPr>
                <w:color w:val="000000"/>
              </w:rPr>
            </w:pPr>
            <w:r w:rsidRPr="00B64101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64101" w:rsidRDefault="00305C75" w:rsidP="009A7C1A">
            <w:pPr>
              <w:rPr>
                <w:color w:val="000000"/>
              </w:rPr>
            </w:pPr>
            <w:r w:rsidRPr="00B64101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B6410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64101" w:rsidRDefault="00305C75" w:rsidP="0055180C">
            <w:pPr>
              <w:jc w:val="center"/>
              <w:rPr>
                <w:color w:val="000000"/>
              </w:rPr>
            </w:pPr>
            <w:r w:rsidRPr="00B64101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B64101" w:rsidRDefault="00305C75" w:rsidP="0055180C">
            <w:pPr>
              <w:jc w:val="center"/>
              <w:rPr>
                <w:color w:val="000000"/>
              </w:rPr>
            </w:pPr>
            <w:r w:rsidRPr="00B64101">
              <w:rPr>
                <w:color w:val="000000"/>
              </w:rPr>
              <w:t>Комната</w:t>
            </w:r>
          </w:p>
          <w:p w:rsidR="00305C75" w:rsidRPr="00B64101" w:rsidRDefault="00305C75" w:rsidP="0055180C">
            <w:pPr>
              <w:jc w:val="center"/>
              <w:rPr>
                <w:color w:val="000000"/>
              </w:rPr>
            </w:pPr>
            <w:r w:rsidRPr="00B64101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B64101" w:rsidRDefault="00305C75" w:rsidP="009A7C1A">
            <w:pPr>
              <w:jc w:val="center"/>
              <w:rPr>
                <w:color w:val="000000"/>
              </w:rPr>
            </w:pPr>
            <w:r w:rsidRPr="00B64101">
              <w:rPr>
                <w:color w:val="000000"/>
              </w:rPr>
              <w:t>15,9</w:t>
            </w:r>
          </w:p>
        </w:tc>
        <w:tc>
          <w:tcPr>
            <w:tcW w:w="1800" w:type="dxa"/>
            <w:gridSpan w:val="2"/>
          </w:tcPr>
          <w:p w:rsidR="00305C75" w:rsidRPr="00B64101" w:rsidRDefault="00305C75" w:rsidP="009A7C1A">
            <w:pPr>
              <w:jc w:val="center"/>
              <w:rPr>
                <w:color w:val="000000"/>
              </w:rPr>
            </w:pPr>
            <w:r w:rsidRPr="00B64101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64101" w:rsidRDefault="00305C75" w:rsidP="00C16817">
            <w:pPr>
              <w:jc w:val="center"/>
              <w:rPr>
                <w:color w:val="000000"/>
              </w:rPr>
            </w:pPr>
            <w:r w:rsidRPr="00B64101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9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36077B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Маркус Е.В.</w:t>
            </w:r>
          </w:p>
        </w:tc>
        <w:tc>
          <w:tcPr>
            <w:tcW w:w="2109" w:type="dxa"/>
            <w:gridSpan w:val="2"/>
          </w:tcPr>
          <w:p w:rsidR="00305C75" w:rsidRPr="0036077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инспектор</w:t>
            </w:r>
          </w:p>
        </w:tc>
        <w:tc>
          <w:tcPr>
            <w:tcW w:w="2160" w:type="dxa"/>
          </w:tcPr>
          <w:p w:rsidR="00305C75" w:rsidRPr="0036077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337277,56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  <w:p w:rsidR="00305C75" w:rsidRPr="0036077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36077B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44,10</w:t>
            </w:r>
          </w:p>
        </w:tc>
        <w:tc>
          <w:tcPr>
            <w:tcW w:w="1800" w:type="dxa"/>
            <w:gridSpan w:val="2"/>
          </w:tcPr>
          <w:p w:rsidR="00305C75" w:rsidRPr="0036077B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6077B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9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44,10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6077B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89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Мельников А.Д.</w:t>
            </w: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инспектор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321958,67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7F04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60,8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21065 (индивидуальная)</w:t>
            </w:r>
          </w:p>
          <w:p w:rsidR="00305C75" w:rsidRPr="0036077B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9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A7A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7F04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41,6</w:t>
            </w:r>
          </w:p>
          <w:p w:rsidR="00305C75" w:rsidRDefault="00305C75" w:rsidP="007F041E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7F04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7F041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9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A7A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7F04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41,6</w:t>
            </w:r>
          </w:p>
          <w:p w:rsidR="00305C75" w:rsidRDefault="00305C75" w:rsidP="007F041E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7F04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7F041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Митянина И.Г.</w:t>
            </w: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инспектор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361285,35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F070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56,8</w:t>
            </w:r>
          </w:p>
        </w:tc>
        <w:tc>
          <w:tcPr>
            <w:tcW w:w="1800" w:type="dxa"/>
            <w:gridSpan w:val="2"/>
          </w:tcPr>
          <w:p w:rsidR="00305C75" w:rsidRDefault="00305C75" w:rsidP="00F070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36077B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F070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800" w:type="dxa"/>
            <w:gridSpan w:val="2"/>
          </w:tcPr>
          <w:p w:rsidR="00305C75" w:rsidRDefault="00305C75" w:rsidP="00F070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6077B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324839,51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664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36077B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2170 Приора (индивидуальная)</w:t>
            </w:r>
          </w:p>
        </w:tc>
      </w:tr>
      <w:tr w:rsidR="00305C75" w:rsidRPr="00607B10">
        <w:trPr>
          <w:trHeight w:val="50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56,8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6077B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(аренда)</w:t>
            </w: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664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6077B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9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Молоствов А.Г.</w:t>
            </w:r>
          </w:p>
          <w:p w:rsidR="00305C75" w:rsidRDefault="00305C75" w:rsidP="00607B10">
            <w:pPr>
              <w:rPr>
                <w:color w:val="000000"/>
              </w:rPr>
            </w:pPr>
          </w:p>
          <w:p w:rsidR="00305C75" w:rsidRPr="005A5DCD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инспектор</w:t>
            </w:r>
          </w:p>
          <w:p w:rsidR="00305C75" w:rsidRDefault="00305C75" w:rsidP="005A7ACB">
            <w:pPr>
              <w:rPr>
                <w:color w:val="000000"/>
              </w:rPr>
            </w:pPr>
          </w:p>
          <w:p w:rsidR="00305C75" w:rsidRPr="005A5DC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301613,51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5A5DCD" w:rsidRDefault="00305C75" w:rsidP="005A7ACB">
            <w:pPr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  <w:p w:rsidR="00305C75" w:rsidRPr="005A5DC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</w:t>
            </w: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Pr="005A5DCD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  <w:p w:rsidR="00305C75" w:rsidRPr="005A5DCD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5A5DC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Фиат Добло (индивидуальная)</w:t>
            </w:r>
          </w:p>
        </w:tc>
      </w:tr>
      <w:tr w:rsidR="00305C75" w:rsidRPr="00607B10">
        <w:trPr>
          <w:trHeight w:val="61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115496,67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5A5D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27,5</w:t>
            </w:r>
          </w:p>
        </w:tc>
        <w:tc>
          <w:tcPr>
            <w:tcW w:w="1800" w:type="dxa"/>
            <w:gridSpan w:val="2"/>
          </w:tcPr>
          <w:p w:rsidR="00305C7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D0514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0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160E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27,5</w:t>
            </w:r>
          </w:p>
        </w:tc>
        <w:tc>
          <w:tcPr>
            <w:tcW w:w="1800" w:type="dxa"/>
            <w:gridSpan w:val="2"/>
          </w:tcPr>
          <w:p w:rsidR="00305C75" w:rsidRDefault="00305C75" w:rsidP="00160E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160ED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2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E45561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Обухов С.О.</w:t>
            </w:r>
          </w:p>
        </w:tc>
        <w:tc>
          <w:tcPr>
            <w:tcW w:w="2109" w:type="dxa"/>
            <w:gridSpan w:val="2"/>
          </w:tcPr>
          <w:p w:rsidR="00305C75" w:rsidRPr="00E4556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инспектор</w:t>
            </w:r>
          </w:p>
        </w:tc>
        <w:tc>
          <w:tcPr>
            <w:tcW w:w="2160" w:type="dxa"/>
          </w:tcPr>
          <w:p w:rsidR="00305C75" w:rsidRPr="00E4556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293395,04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(найм</w:t>
            </w:r>
          </w:p>
          <w:p w:rsidR="00305C75" w:rsidRPr="00E4556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E45561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00" w:type="dxa"/>
            <w:gridSpan w:val="2"/>
          </w:tcPr>
          <w:p w:rsidR="00305C75" w:rsidRPr="00E45561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E45561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(найм)</w:t>
            </w:r>
          </w:p>
        </w:tc>
        <w:tc>
          <w:tcPr>
            <w:tcW w:w="1080" w:type="dxa"/>
          </w:tcPr>
          <w:p w:rsidR="00305C75" w:rsidRPr="00E45561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00" w:type="dxa"/>
            <w:gridSpan w:val="2"/>
          </w:tcPr>
          <w:p w:rsidR="00305C75" w:rsidRPr="00E45561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E45561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(найм)</w:t>
            </w:r>
          </w:p>
        </w:tc>
        <w:tc>
          <w:tcPr>
            <w:tcW w:w="1080" w:type="dxa"/>
          </w:tcPr>
          <w:p w:rsidR="00305C75" w:rsidRPr="00E45561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00" w:type="dxa"/>
            <w:gridSpan w:val="2"/>
          </w:tcPr>
          <w:p w:rsidR="00305C75" w:rsidRPr="00E45561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E45561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7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9C3FCE">
            <w:pPr>
              <w:rPr>
                <w:color w:val="000000"/>
              </w:rPr>
            </w:pPr>
            <w:r>
              <w:rPr>
                <w:color w:val="000000"/>
              </w:rPr>
              <w:t>Попов А.С.</w:t>
            </w:r>
          </w:p>
          <w:p w:rsidR="00305C75" w:rsidRDefault="00305C75" w:rsidP="009C3FCE">
            <w:pPr>
              <w:rPr>
                <w:color w:val="000000"/>
              </w:rPr>
            </w:pPr>
          </w:p>
          <w:p w:rsidR="00305C75" w:rsidRDefault="00305C75" w:rsidP="009C3FCE">
            <w:pPr>
              <w:rPr>
                <w:color w:val="000000"/>
              </w:rPr>
            </w:pPr>
          </w:p>
          <w:p w:rsidR="00305C75" w:rsidRPr="00381432" w:rsidRDefault="00305C75" w:rsidP="009C3FCE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инспектор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38143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358446,11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38143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9B03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  <w:p w:rsidR="00305C75" w:rsidRDefault="00305C75" w:rsidP="00381432">
            <w:pPr>
              <w:jc w:val="center"/>
              <w:rPr>
                <w:color w:val="000000"/>
              </w:rPr>
            </w:pPr>
          </w:p>
          <w:p w:rsidR="00305C75" w:rsidRDefault="00305C75" w:rsidP="00381432">
            <w:pPr>
              <w:jc w:val="center"/>
              <w:rPr>
                <w:color w:val="000000"/>
              </w:rPr>
            </w:pPr>
          </w:p>
          <w:p w:rsidR="00305C75" w:rsidRPr="009B0375" w:rsidRDefault="00305C75" w:rsidP="00381432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381432">
            <w:pPr>
              <w:jc w:val="center"/>
              <w:rPr>
                <w:color w:val="000000"/>
              </w:rPr>
            </w:pPr>
          </w:p>
          <w:p w:rsidR="00305C75" w:rsidRDefault="00305C75" w:rsidP="00381432">
            <w:pPr>
              <w:jc w:val="center"/>
              <w:rPr>
                <w:color w:val="000000"/>
              </w:rPr>
            </w:pPr>
          </w:p>
          <w:p w:rsidR="00305C75" w:rsidRPr="009B0375" w:rsidRDefault="00305C75" w:rsidP="00381432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38143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Форд Фокус (индивидуальная)</w:t>
            </w:r>
          </w:p>
        </w:tc>
      </w:tr>
      <w:tr w:rsidR="00305C75" w:rsidRPr="00607B10">
        <w:trPr>
          <w:trHeight w:val="119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9C3FCE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432000</w:t>
            </w:r>
          </w:p>
        </w:tc>
        <w:tc>
          <w:tcPr>
            <w:tcW w:w="2880" w:type="dxa"/>
            <w:gridSpan w:val="3"/>
          </w:tcPr>
          <w:p w:rsidR="00305C75" w:rsidRPr="009B03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9B0375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800" w:type="dxa"/>
            <w:gridSpan w:val="2"/>
          </w:tcPr>
          <w:p w:rsidR="00305C75" w:rsidRPr="009B0375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7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9C3FCE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9B03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9B0375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800" w:type="dxa"/>
            <w:gridSpan w:val="2"/>
          </w:tcPr>
          <w:p w:rsidR="00305C75" w:rsidRPr="009B0375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381432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9B03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9B0375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800" w:type="dxa"/>
            <w:gridSpan w:val="2"/>
          </w:tcPr>
          <w:p w:rsidR="00305C75" w:rsidRPr="009B0375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22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9B0375" w:rsidRDefault="00305C75" w:rsidP="009C3FCE">
            <w:pPr>
              <w:rPr>
                <w:color w:val="000000"/>
              </w:rPr>
            </w:pPr>
            <w:r>
              <w:rPr>
                <w:color w:val="000000"/>
              </w:rPr>
              <w:t>Рейн Е.А.</w:t>
            </w:r>
          </w:p>
        </w:tc>
        <w:tc>
          <w:tcPr>
            <w:tcW w:w="2109" w:type="dxa"/>
            <w:gridSpan w:val="2"/>
          </w:tcPr>
          <w:p w:rsidR="00305C75" w:rsidRPr="009B03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инспектор</w:t>
            </w:r>
          </w:p>
        </w:tc>
        <w:tc>
          <w:tcPr>
            <w:tcW w:w="2160" w:type="dxa"/>
          </w:tcPr>
          <w:p w:rsidR="00305C75" w:rsidRPr="009B03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302038,53</w:t>
            </w:r>
          </w:p>
        </w:tc>
        <w:tc>
          <w:tcPr>
            <w:tcW w:w="2880" w:type="dxa"/>
            <w:gridSpan w:val="3"/>
          </w:tcPr>
          <w:p w:rsidR="00305C75" w:rsidRPr="009B03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9B0375" w:rsidRDefault="00305C75" w:rsidP="009C3F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50,20</w:t>
            </w:r>
          </w:p>
        </w:tc>
        <w:tc>
          <w:tcPr>
            <w:tcW w:w="1800" w:type="dxa"/>
            <w:gridSpan w:val="2"/>
          </w:tcPr>
          <w:p w:rsidR="00305C75" w:rsidRPr="009B0375" w:rsidRDefault="00305C75" w:rsidP="009C3F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ВАЗ21124 (индивидуальная)</w:t>
            </w:r>
          </w:p>
          <w:p w:rsidR="00305C75" w:rsidRPr="009B03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9C3FCE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141000,00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9C3F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50,20</w:t>
            </w:r>
          </w:p>
        </w:tc>
        <w:tc>
          <w:tcPr>
            <w:tcW w:w="1800" w:type="dxa"/>
            <w:gridSpan w:val="2"/>
          </w:tcPr>
          <w:p w:rsidR="00305C75" w:rsidRDefault="00305C75" w:rsidP="009C3F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4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9C3FCE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9B03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50,20</w:t>
            </w:r>
          </w:p>
        </w:tc>
        <w:tc>
          <w:tcPr>
            <w:tcW w:w="1800" w:type="dxa"/>
            <w:gridSpan w:val="2"/>
          </w:tcPr>
          <w:p w:rsidR="00305C75" w:rsidRDefault="00305C75" w:rsidP="009B03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7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C3898" w:rsidRDefault="00305C75" w:rsidP="00CD14FD">
            <w:pPr>
              <w:rPr>
                <w:color w:val="000000"/>
              </w:rPr>
            </w:pPr>
            <w:r>
              <w:rPr>
                <w:color w:val="000000"/>
              </w:rPr>
              <w:t>Скок И.Н.</w:t>
            </w:r>
          </w:p>
        </w:tc>
        <w:tc>
          <w:tcPr>
            <w:tcW w:w="2109" w:type="dxa"/>
            <w:gridSpan w:val="2"/>
          </w:tcPr>
          <w:p w:rsidR="00305C75" w:rsidRPr="00AC389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инспектор</w:t>
            </w:r>
          </w:p>
        </w:tc>
        <w:tc>
          <w:tcPr>
            <w:tcW w:w="2160" w:type="dxa"/>
          </w:tcPr>
          <w:p w:rsidR="00305C75" w:rsidRPr="00AC389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336773,51</w:t>
            </w:r>
          </w:p>
        </w:tc>
        <w:tc>
          <w:tcPr>
            <w:tcW w:w="2880" w:type="dxa"/>
            <w:gridSpan w:val="3"/>
          </w:tcPr>
          <w:p w:rsidR="00305C75" w:rsidRPr="00AC389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AC3898" w:rsidRDefault="00305C75" w:rsidP="00216E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52,2</w:t>
            </w:r>
          </w:p>
        </w:tc>
        <w:tc>
          <w:tcPr>
            <w:tcW w:w="1800" w:type="dxa"/>
            <w:gridSpan w:val="2"/>
          </w:tcPr>
          <w:p w:rsidR="00305C75" w:rsidRPr="00AC3898" w:rsidRDefault="00305C75" w:rsidP="00216E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C3898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3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D14FD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599464,81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16E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52,2</w:t>
            </w:r>
          </w:p>
        </w:tc>
        <w:tc>
          <w:tcPr>
            <w:tcW w:w="1800" w:type="dxa"/>
            <w:gridSpan w:val="2"/>
          </w:tcPr>
          <w:p w:rsidR="00305C75" w:rsidRDefault="00305C75" w:rsidP="00216E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C3898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0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D14FD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762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52,2</w:t>
            </w:r>
          </w:p>
        </w:tc>
        <w:tc>
          <w:tcPr>
            <w:tcW w:w="1800" w:type="dxa"/>
            <w:gridSpan w:val="2"/>
          </w:tcPr>
          <w:p w:rsidR="00305C75" w:rsidRDefault="00305C75" w:rsidP="003762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C3898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85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52DA2" w:rsidRDefault="00305C75" w:rsidP="00AF37B5">
            <w:pPr>
              <w:rPr>
                <w:color w:val="000000"/>
              </w:rPr>
            </w:pPr>
            <w:r w:rsidRPr="00B52DA2">
              <w:rPr>
                <w:color w:val="000000"/>
              </w:rPr>
              <w:t>Туканов А.В.</w:t>
            </w:r>
          </w:p>
        </w:tc>
        <w:tc>
          <w:tcPr>
            <w:tcW w:w="2109" w:type="dxa"/>
            <w:gridSpan w:val="2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Старший инспектор</w:t>
            </w:r>
          </w:p>
        </w:tc>
        <w:tc>
          <w:tcPr>
            <w:tcW w:w="2160" w:type="dxa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348493</w:t>
            </w:r>
          </w:p>
        </w:tc>
        <w:tc>
          <w:tcPr>
            <w:tcW w:w="2880" w:type="dxa"/>
            <w:gridSpan w:val="3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Жил</w:t>
            </w:r>
            <w:r>
              <w:rPr>
                <w:color w:val="000000"/>
              </w:rPr>
              <w:t>ой дом (фактическое предоставлени</w:t>
            </w:r>
            <w:r w:rsidRPr="00B52DA2">
              <w:rPr>
                <w:color w:val="000000"/>
              </w:rPr>
              <w:t>е)</w:t>
            </w:r>
          </w:p>
        </w:tc>
        <w:tc>
          <w:tcPr>
            <w:tcW w:w="1080" w:type="dxa"/>
          </w:tcPr>
          <w:p w:rsidR="00305C75" w:rsidRPr="00B52DA2" w:rsidRDefault="00305C75" w:rsidP="00AF37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57,6</w:t>
            </w:r>
          </w:p>
        </w:tc>
        <w:tc>
          <w:tcPr>
            <w:tcW w:w="1800" w:type="dxa"/>
            <w:gridSpan w:val="2"/>
          </w:tcPr>
          <w:p w:rsidR="00305C75" w:rsidRPr="00B52DA2" w:rsidRDefault="00305C75" w:rsidP="00AF37B5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52DA2" w:rsidRDefault="00305C75" w:rsidP="00C16817">
            <w:pPr>
              <w:jc w:val="center"/>
              <w:rPr>
                <w:color w:val="000000"/>
              </w:rPr>
            </w:pPr>
            <w:r w:rsidRPr="00B52DA2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4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52DA2" w:rsidRDefault="00305C75" w:rsidP="00AF37B5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67856</w:t>
            </w:r>
          </w:p>
        </w:tc>
        <w:tc>
          <w:tcPr>
            <w:tcW w:w="2880" w:type="dxa"/>
            <w:gridSpan w:val="3"/>
          </w:tcPr>
          <w:p w:rsidR="00305C75" w:rsidRPr="00B52DA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B52DA2" w:rsidRDefault="00305C75" w:rsidP="00AF37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00" w:type="dxa"/>
            <w:gridSpan w:val="2"/>
          </w:tcPr>
          <w:p w:rsidR="00305C75" w:rsidRPr="00B52DA2" w:rsidRDefault="00305C75" w:rsidP="00AF37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52DA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0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95C7B" w:rsidRDefault="00305C75" w:rsidP="00CD14FD">
            <w:pPr>
              <w:rPr>
                <w:color w:val="000000"/>
              </w:rPr>
            </w:pPr>
            <w:r>
              <w:rPr>
                <w:color w:val="000000"/>
              </w:rPr>
              <w:t>Тюкин О.А.</w:t>
            </w:r>
          </w:p>
        </w:tc>
        <w:tc>
          <w:tcPr>
            <w:tcW w:w="2109" w:type="dxa"/>
            <w:gridSpan w:val="2"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инспектор</w:t>
            </w:r>
          </w:p>
        </w:tc>
        <w:tc>
          <w:tcPr>
            <w:tcW w:w="2160" w:type="dxa"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342804,05</w:t>
            </w:r>
          </w:p>
        </w:tc>
        <w:tc>
          <w:tcPr>
            <w:tcW w:w="2880" w:type="dxa"/>
            <w:gridSpan w:val="3"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Квартира</w:t>
            </w:r>
          </w:p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695C7B" w:rsidRDefault="00305C75" w:rsidP="009A52D6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5</w:t>
            </w:r>
            <w:r>
              <w:rPr>
                <w:color w:val="000000"/>
              </w:rPr>
              <w:t>8</w:t>
            </w:r>
            <w:r w:rsidRPr="00695C7B">
              <w:rPr>
                <w:color w:val="000000"/>
              </w:rPr>
              <w:t>,5</w:t>
            </w:r>
          </w:p>
        </w:tc>
        <w:tc>
          <w:tcPr>
            <w:tcW w:w="1800" w:type="dxa"/>
            <w:gridSpan w:val="2"/>
          </w:tcPr>
          <w:p w:rsidR="00305C75" w:rsidRPr="00695C7B" w:rsidRDefault="00305C75" w:rsidP="009A52D6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95C7B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21103 (индивидуальная)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D14FD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90000</w:t>
            </w:r>
          </w:p>
        </w:tc>
        <w:tc>
          <w:tcPr>
            <w:tcW w:w="2880" w:type="dxa"/>
            <w:gridSpan w:val="3"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Квартира</w:t>
            </w:r>
          </w:p>
          <w:p w:rsidR="00305C75" w:rsidRPr="00695C7B" w:rsidRDefault="00305C75" w:rsidP="0055180C">
            <w:pPr>
              <w:tabs>
                <w:tab w:val="left" w:pos="1144"/>
              </w:tabs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695C7B" w:rsidRDefault="00305C75" w:rsidP="009A5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  <w:r w:rsidRPr="00695C7B">
              <w:rPr>
                <w:color w:val="000000"/>
              </w:rPr>
              <w:t>,5</w:t>
            </w:r>
          </w:p>
        </w:tc>
        <w:tc>
          <w:tcPr>
            <w:tcW w:w="1800" w:type="dxa"/>
            <w:gridSpan w:val="2"/>
          </w:tcPr>
          <w:p w:rsidR="00305C75" w:rsidRPr="00695C7B" w:rsidRDefault="00305C75" w:rsidP="009A52D6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95C7B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6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D14FD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Квартира</w:t>
            </w:r>
          </w:p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695C7B" w:rsidRDefault="00305C75" w:rsidP="009A5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  <w:r w:rsidRPr="00695C7B">
              <w:rPr>
                <w:color w:val="000000"/>
              </w:rPr>
              <w:t>,5</w:t>
            </w:r>
          </w:p>
        </w:tc>
        <w:tc>
          <w:tcPr>
            <w:tcW w:w="1800" w:type="dxa"/>
            <w:gridSpan w:val="2"/>
          </w:tcPr>
          <w:p w:rsidR="00305C75" w:rsidRPr="00695C7B" w:rsidRDefault="00305C75" w:rsidP="009A52D6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95C7B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A63E05" w:rsidRDefault="00305C75" w:rsidP="00607B10">
            <w:pPr>
              <w:rPr>
                <w:color w:val="000000"/>
              </w:rPr>
            </w:pPr>
            <w:r w:rsidRPr="00A63E05">
              <w:rPr>
                <w:color w:val="000000"/>
              </w:rPr>
              <w:t xml:space="preserve">Шапорова </w:t>
            </w:r>
          </w:p>
          <w:p w:rsidR="00305C75" w:rsidRPr="00A63E05" w:rsidRDefault="00305C75" w:rsidP="00607B10">
            <w:pPr>
              <w:rPr>
                <w:color w:val="000000"/>
              </w:rPr>
            </w:pPr>
            <w:r w:rsidRPr="00A63E05">
              <w:rPr>
                <w:color w:val="000000"/>
              </w:rPr>
              <w:t>Е. С.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A63E05" w:rsidRDefault="00305C75" w:rsidP="0055180C">
            <w:pPr>
              <w:jc w:val="center"/>
              <w:rPr>
                <w:color w:val="000000"/>
              </w:rPr>
            </w:pPr>
            <w:r w:rsidRPr="00A63E05">
              <w:rPr>
                <w:color w:val="000000"/>
              </w:rPr>
              <w:t>Старший инспектор</w:t>
            </w:r>
          </w:p>
        </w:tc>
        <w:tc>
          <w:tcPr>
            <w:tcW w:w="2160" w:type="dxa"/>
            <w:vMerge w:val="restart"/>
          </w:tcPr>
          <w:p w:rsidR="00305C75" w:rsidRPr="00A63E0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26899,00</w:t>
            </w:r>
          </w:p>
        </w:tc>
        <w:tc>
          <w:tcPr>
            <w:tcW w:w="2880" w:type="dxa"/>
            <w:gridSpan w:val="3"/>
          </w:tcPr>
          <w:p w:rsidR="00305C75" w:rsidRPr="00A63E05" w:rsidRDefault="00305C75" w:rsidP="0055180C">
            <w:pPr>
              <w:jc w:val="center"/>
              <w:rPr>
                <w:color w:val="000000"/>
              </w:rPr>
            </w:pPr>
            <w:r w:rsidRPr="00A63E05"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A63E05" w:rsidRDefault="00305C75" w:rsidP="00D05149">
            <w:pPr>
              <w:jc w:val="center"/>
              <w:rPr>
                <w:color w:val="000000"/>
              </w:rPr>
            </w:pPr>
            <w:r w:rsidRPr="00A63E05">
              <w:rPr>
                <w:color w:val="000000"/>
              </w:rPr>
              <w:t>918</w:t>
            </w:r>
          </w:p>
        </w:tc>
        <w:tc>
          <w:tcPr>
            <w:tcW w:w="1800" w:type="dxa"/>
            <w:gridSpan w:val="2"/>
          </w:tcPr>
          <w:p w:rsidR="00305C75" w:rsidRPr="00A63E05" w:rsidRDefault="00305C75" w:rsidP="00D05149">
            <w:pPr>
              <w:jc w:val="center"/>
              <w:rPr>
                <w:color w:val="000000"/>
              </w:rPr>
            </w:pPr>
            <w:r w:rsidRPr="00A63E0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A63E05" w:rsidRDefault="00305C75" w:rsidP="00C16817">
            <w:pPr>
              <w:jc w:val="center"/>
              <w:rPr>
                <w:color w:val="000000"/>
              </w:rPr>
            </w:pPr>
            <w:r w:rsidRPr="00A63E05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A63E0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A63E0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A63E0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A63E05" w:rsidRDefault="00305C75" w:rsidP="0055180C">
            <w:pPr>
              <w:jc w:val="center"/>
              <w:rPr>
                <w:color w:val="000000"/>
              </w:rPr>
            </w:pPr>
            <w:r w:rsidRPr="00A63E05">
              <w:rPr>
                <w:color w:val="000000"/>
              </w:rPr>
              <w:t>Квартира</w:t>
            </w:r>
          </w:p>
          <w:p w:rsidR="00305C75" w:rsidRPr="00A63E05" w:rsidRDefault="00305C75" w:rsidP="0055180C">
            <w:pPr>
              <w:jc w:val="center"/>
              <w:rPr>
                <w:color w:val="000000"/>
              </w:rPr>
            </w:pPr>
            <w:r w:rsidRPr="00A63E05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A63E05" w:rsidRDefault="00305C75" w:rsidP="00D05149">
            <w:pPr>
              <w:jc w:val="center"/>
              <w:rPr>
                <w:color w:val="000000"/>
              </w:rPr>
            </w:pPr>
            <w:r w:rsidRPr="00A63E05">
              <w:rPr>
                <w:color w:val="000000"/>
              </w:rPr>
              <w:t>31,4</w:t>
            </w:r>
          </w:p>
        </w:tc>
        <w:tc>
          <w:tcPr>
            <w:tcW w:w="1800" w:type="dxa"/>
            <w:gridSpan w:val="2"/>
          </w:tcPr>
          <w:p w:rsidR="00305C75" w:rsidRPr="00A63E05" w:rsidRDefault="00305C75" w:rsidP="00D05149">
            <w:pPr>
              <w:jc w:val="center"/>
              <w:rPr>
                <w:color w:val="000000"/>
              </w:rPr>
            </w:pPr>
            <w:r w:rsidRPr="00A63E0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A63E0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A63E0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A63E0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A63E0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A63E0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Дача</w:t>
            </w:r>
            <w:r w:rsidRPr="00A63E05">
              <w:rPr>
                <w:color w:val="000000"/>
              </w:rPr>
              <w:t xml:space="preserve"> (индивидуальная)</w:t>
            </w:r>
          </w:p>
        </w:tc>
        <w:tc>
          <w:tcPr>
            <w:tcW w:w="1080" w:type="dxa"/>
          </w:tcPr>
          <w:p w:rsidR="00305C75" w:rsidRPr="00A63E05" w:rsidRDefault="00305C75" w:rsidP="00D05149">
            <w:pPr>
              <w:jc w:val="center"/>
              <w:rPr>
                <w:color w:val="000000"/>
              </w:rPr>
            </w:pPr>
            <w:r w:rsidRPr="00A63E05">
              <w:rPr>
                <w:color w:val="000000"/>
              </w:rPr>
              <w:t>37,8</w:t>
            </w:r>
          </w:p>
        </w:tc>
        <w:tc>
          <w:tcPr>
            <w:tcW w:w="1800" w:type="dxa"/>
            <w:gridSpan w:val="2"/>
          </w:tcPr>
          <w:p w:rsidR="00305C75" w:rsidRPr="00A63E05" w:rsidRDefault="00305C75" w:rsidP="00D05149">
            <w:pPr>
              <w:jc w:val="center"/>
              <w:rPr>
                <w:color w:val="000000"/>
              </w:rPr>
            </w:pPr>
            <w:r w:rsidRPr="00A63E0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A63E0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7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A63E0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A63E0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A63E0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A63E05" w:rsidRDefault="00305C75" w:rsidP="0055180C">
            <w:pPr>
              <w:jc w:val="center"/>
              <w:rPr>
                <w:color w:val="000000"/>
                <w:u w:val="single"/>
              </w:rPr>
            </w:pPr>
            <w:r w:rsidRPr="00A63E05">
              <w:rPr>
                <w:color w:val="000000"/>
              </w:rPr>
              <w:t>Гаражный бокс (индивидуальная)</w:t>
            </w:r>
          </w:p>
        </w:tc>
        <w:tc>
          <w:tcPr>
            <w:tcW w:w="1080" w:type="dxa"/>
          </w:tcPr>
          <w:p w:rsidR="00305C75" w:rsidRPr="00A63E05" w:rsidRDefault="00305C75" w:rsidP="00D05149">
            <w:pPr>
              <w:jc w:val="center"/>
              <w:rPr>
                <w:color w:val="000000"/>
              </w:rPr>
            </w:pPr>
            <w:r w:rsidRPr="00A63E05">
              <w:rPr>
                <w:color w:val="000000"/>
              </w:rPr>
              <w:t>17,4</w:t>
            </w:r>
          </w:p>
        </w:tc>
        <w:tc>
          <w:tcPr>
            <w:tcW w:w="1800" w:type="dxa"/>
            <w:gridSpan w:val="2"/>
          </w:tcPr>
          <w:p w:rsidR="00305C75" w:rsidRPr="00A63E05" w:rsidRDefault="00305C75" w:rsidP="00D05149">
            <w:pPr>
              <w:jc w:val="center"/>
              <w:rPr>
                <w:color w:val="000000"/>
              </w:rPr>
            </w:pPr>
            <w:r w:rsidRPr="00A63E0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A63E0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A63E0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A63E0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A63E0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A63E0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A63E0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65,4</w:t>
            </w:r>
          </w:p>
        </w:tc>
        <w:tc>
          <w:tcPr>
            <w:tcW w:w="1800" w:type="dxa"/>
            <w:gridSpan w:val="2"/>
          </w:tcPr>
          <w:p w:rsidR="00305C75" w:rsidRPr="00A63E0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A63E0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A63E05" w:rsidRDefault="00305C75" w:rsidP="00607B10">
            <w:pPr>
              <w:rPr>
                <w:color w:val="000000"/>
              </w:rPr>
            </w:pPr>
            <w:r w:rsidRPr="00A63E05"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A63E0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A63E05" w:rsidRDefault="00305C75" w:rsidP="0055180C">
            <w:pPr>
              <w:jc w:val="center"/>
              <w:rPr>
                <w:color w:val="000000"/>
              </w:rPr>
            </w:pPr>
            <w:r w:rsidRPr="00A63E05">
              <w:rPr>
                <w:color w:val="000000"/>
              </w:rPr>
              <w:t>179812</w:t>
            </w:r>
          </w:p>
        </w:tc>
        <w:tc>
          <w:tcPr>
            <w:tcW w:w="2880" w:type="dxa"/>
            <w:gridSpan w:val="3"/>
          </w:tcPr>
          <w:p w:rsidR="00305C75" w:rsidRPr="00A63E05" w:rsidRDefault="00305C75" w:rsidP="0055180C">
            <w:pPr>
              <w:jc w:val="center"/>
              <w:rPr>
                <w:color w:val="000000"/>
              </w:rPr>
            </w:pPr>
            <w:r w:rsidRPr="00A63E05"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A63E05" w:rsidRDefault="00305C75" w:rsidP="00D05149">
            <w:pPr>
              <w:jc w:val="center"/>
              <w:rPr>
                <w:color w:val="000000"/>
              </w:rPr>
            </w:pPr>
            <w:r w:rsidRPr="00A63E05">
              <w:rPr>
                <w:color w:val="000000"/>
              </w:rPr>
              <w:t>1016</w:t>
            </w:r>
          </w:p>
        </w:tc>
        <w:tc>
          <w:tcPr>
            <w:tcW w:w="1800" w:type="dxa"/>
            <w:gridSpan w:val="2"/>
          </w:tcPr>
          <w:p w:rsidR="00305C75" w:rsidRPr="00A63E05" w:rsidRDefault="00305C75" w:rsidP="00D05149">
            <w:pPr>
              <w:jc w:val="center"/>
              <w:rPr>
                <w:color w:val="000000"/>
              </w:rPr>
            </w:pPr>
            <w:r w:rsidRPr="00A63E0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A63E0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A63E0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A63E0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A63E0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A63E05" w:rsidRDefault="00305C75" w:rsidP="0055180C">
            <w:pPr>
              <w:jc w:val="center"/>
              <w:rPr>
                <w:color w:val="000000"/>
              </w:rPr>
            </w:pPr>
            <w:r w:rsidRPr="00A63E05">
              <w:rPr>
                <w:color w:val="000000"/>
              </w:rPr>
              <w:t>Квартира</w:t>
            </w:r>
          </w:p>
          <w:p w:rsidR="00305C75" w:rsidRPr="00A63E05" w:rsidRDefault="00305C75" w:rsidP="0055180C">
            <w:pPr>
              <w:jc w:val="center"/>
              <w:rPr>
                <w:color w:val="000000"/>
              </w:rPr>
            </w:pPr>
            <w:r w:rsidRPr="00A63E05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A63E05" w:rsidRDefault="00305C75" w:rsidP="00D051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65,4</w:t>
            </w:r>
          </w:p>
        </w:tc>
        <w:tc>
          <w:tcPr>
            <w:tcW w:w="1800" w:type="dxa"/>
            <w:gridSpan w:val="2"/>
          </w:tcPr>
          <w:p w:rsidR="00305C75" w:rsidRPr="00A63E05" w:rsidRDefault="00305C75" w:rsidP="00D05149">
            <w:pPr>
              <w:jc w:val="center"/>
              <w:rPr>
                <w:color w:val="000000"/>
              </w:rPr>
            </w:pPr>
            <w:r w:rsidRPr="00A63E0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A63E0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63E05" w:rsidRDefault="00305C75" w:rsidP="00607B10">
            <w:pPr>
              <w:rPr>
                <w:color w:val="000000"/>
              </w:rPr>
            </w:pPr>
            <w:r w:rsidRPr="00A63E05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A63E0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A63E05" w:rsidRDefault="00305C75" w:rsidP="0055180C">
            <w:pPr>
              <w:jc w:val="center"/>
              <w:rPr>
                <w:color w:val="000000"/>
              </w:rPr>
            </w:pPr>
            <w:r w:rsidRPr="00A63E05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A63E05" w:rsidRDefault="00305C75" w:rsidP="0055180C">
            <w:pPr>
              <w:jc w:val="center"/>
              <w:rPr>
                <w:color w:val="000000"/>
              </w:rPr>
            </w:pPr>
            <w:r w:rsidRPr="00A63E05">
              <w:rPr>
                <w:color w:val="000000"/>
              </w:rPr>
              <w:t>Квартира</w:t>
            </w:r>
          </w:p>
          <w:p w:rsidR="00305C75" w:rsidRPr="00A63E05" w:rsidRDefault="00305C75" w:rsidP="0055180C">
            <w:pPr>
              <w:jc w:val="center"/>
              <w:rPr>
                <w:color w:val="000000"/>
              </w:rPr>
            </w:pPr>
            <w:r w:rsidRPr="00A63E05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A63E05" w:rsidRDefault="00305C75" w:rsidP="00D05149">
            <w:pPr>
              <w:jc w:val="center"/>
              <w:rPr>
                <w:color w:val="000000"/>
              </w:rPr>
            </w:pPr>
            <w:r w:rsidRPr="00A63E05">
              <w:rPr>
                <w:color w:val="000000"/>
              </w:rPr>
              <w:t>65,4</w:t>
            </w:r>
          </w:p>
        </w:tc>
        <w:tc>
          <w:tcPr>
            <w:tcW w:w="1800" w:type="dxa"/>
            <w:gridSpan w:val="2"/>
          </w:tcPr>
          <w:p w:rsidR="00305C75" w:rsidRPr="00A63E05" w:rsidRDefault="00305C75" w:rsidP="00D05149">
            <w:pPr>
              <w:jc w:val="center"/>
              <w:rPr>
                <w:color w:val="000000"/>
              </w:rPr>
            </w:pPr>
            <w:r w:rsidRPr="00A63E0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63E05" w:rsidRDefault="00305C75" w:rsidP="00C16817">
            <w:pPr>
              <w:jc w:val="center"/>
              <w:rPr>
                <w:color w:val="000000"/>
              </w:rPr>
            </w:pPr>
            <w:r w:rsidRPr="00A63E05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63E05" w:rsidRDefault="00305C75" w:rsidP="00607B10">
            <w:pPr>
              <w:rPr>
                <w:color w:val="000000"/>
              </w:rPr>
            </w:pPr>
            <w:r w:rsidRPr="00A63E05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A63E0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A63E05" w:rsidRDefault="00305C75" w:rsidP="0055180C">
            <w:pPr>
              <w:jc w:val="center"/>
              <w:rPr>
                <w:color w:val="000000"/>
              </w:rPr>
            </w:pPr>
            <w:r w:rsidRPr="00A63E05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A63E05" w:rsidRDefault="00305C75" w:rsidP="0055180C">
            <w:pPr>
              <w:jc w:val="center"/>
              <w:rPr>
                <w:color w:val="000000"/>
              </w:rPr>
            </w:pPr>
            <w:r w:rsidRPr="00A63E05">
              <w:rPr>
                <w:color w:val="000000"/>
              </w:rPr>
              <w:t>Квартира</w:t>
            </w:r>
          </w:p>
          <w:p w:rsidR="00305C75" w:rsidRPr="00A63E05" w:rsidRDefault="00305C75" w:rsidP="0055180C">
            <w:pPr>
              <w:jc w:val="center"/>
              <w:rPr>
                <w:color w:val="000000"/>
              </w:rPr>
            </w:pPr>
            <w:r w:rsidRPr="00A63E05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A63E05" w:rsidRDefault="00305C75" w:rsidP="00D05149">
            <w:pPr>
              <w:jc w:val="center"/>
              <w:rPr>
                <w:color w:val="000000"/>
              </w:rPr>
            </w:pPr>
            <w:r w:rsidRPr="00A63E05">
              <w:rPr>
                <w:color w:val="000000"/>
              </w:rPr>
              <w:t>65,4</w:t>
            </w:r>
          </w:p>
        </w:tc>
        <w:tc>
          <w:tcPr>
            <w:tcW w:w="1800" w:type="dxa"/>
            <w:gridSpan w:val="2"/>
          </w:tcPr>
          <w:p w:rsidR="00305C75" w:rsidRPr="00A63E05" w:rsidRDefault="00305C75" w:rsidP="00D05149">
            <w:pPr>
              <w:jc w:val="center"/>
              <w:rPr>
                <w:color w:val="000000"/>
              </w:rPr>
            </w:pPr>
            <w:r w:rsidRPr="00A63E0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63E05" w:rsidRDefault="00305C75" w:rsidP="00C16817">
            <w:pPr>
              <w:jc w:val="center"/>
              <w:rPr>
                <w:color w:val="000000"/>
              </w:rPr>
            </w:pPr>
            <w:r w:rsidRPr="00A63E05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B6430E" w:rsidRDefault="00305C75" w:rsidP="00EA59C9">
            <w:pPr>
              <w:rPr>
                <w:color w:val="000000"/>
              </w:rPr>
            </w:pPr>
            <w:r w:rsidRPr="00B6430E">
              <w:rPr>
                <w:color w:val="000000"/>
              </w:rPr>
              <w:t>Шестакова М.В.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Старший инспектор</w:t>
            </w:r>
          </w:p>
        </w:tc>
        <w:tc>
          <w:tcPr>
            <w:tcW w:w="2160" w:type="dxa"/>
            <w:vMerge w:val="restart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343639,39</w:t>
            </w: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B6430E" w:rsidRDefault="00305C75" w:rsidP="00EA59C9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400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EA59C9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Автомобиль легковой-</w:t>
            </w:r>
          </w:p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ВАЗ 2199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B6430E" w:rsidRDefault="00305C75" w:rsidP="00EA59C9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Квартира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B6430E" w:rsidRDefault="00305C75" w:rsidP="00EA59C9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64,7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EA59C9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6430E" w:rsidRDefault="00305C75" w:rsidP="00EA59C9">
            <w:pPr>
              <w:rPr>
                <w:color w:val="000000"/>
              </w:rPr>
            </w:pPr>
            <w:r w:rsidRPr="00B6430E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Квартира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B6430E" w:rsidRDefault="00305C75" w:rsidP="00EA59C9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64,7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EA59C9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7834CF" w:rsidRDefault="00305C75" w:rsidP="00610133">
            <w:pPr>
              <w:rPr>
                <w:color w:val="000000"/>
              </w:rPr>
            </w:pPr>
            <w:r w:rsidRPr="007834CF">
              <w:rPr>
                <w:color w:val="000000"/>
              </w:rPr>
              <w:t>Артюхов В.Л.</w:t>
            </w:r>
          </w:p>
        </w:tc>
        <w:tc>
          <w:tcPr>
            <w:tcW w:w="2109" w:type="dxa"/>
            <w:gridSpan w:val="2"/>
          </w:tcPr>
          <w:p w:rsidR="00305C75" w:rsidRPr="007834CF" w:rsidRDefault="00305C75" w:rsidP="0055180C">
            <w:pPr>
              <w:jc w:val="center"/>
              <w:rPr>
                <w:color w:val="000000"/>
              </w:rPr>
            </w:pPr>
            <w:r w:rsidRPr="007834CF">
              <w:rPr>
                <w:color w:val="000000"/>
              </w:rPr>
              <w:t>Старший дознаватель</w:t>
            </w:r>
          </w:p>
        </w:tc>
        <w:tc>
          <w:tcPr>
            <w:tcW w:w="2160" w:type="dxa"/>
          </w:tcPr>
          <w:p w:rsidR="00305C75" w:rsidRPr="007834C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349045,16</w:t>
            </w:r>
          </w:p>
        </w:tc>
        <w:tc>
          <w:tcPr>
            <w:tcW w:w="2880" w:type="dxa"/>
            <w:gridSpan w:val="3"/>
          </w:tcPr>
          <w:p w:rsidR="00305C75" w:rsidRPr="007834CF" w:rsidRDefault="00305C75" w:rsidP="0055180C">
            <w:pPr>
              <w:jc w:val="center"/>
              <w:rPr>
                <w:color w:val="000000"/>
              </w:rPr>
            </w:pPr>
            <w:r w:rsidRPr="007834CF">
              <w:rPr>
                <w:color w:val="000000"/>
              </w:rPr>
              <w:t>Квартира (</w:t>
            </w:r>
            <w:r>
              <w:rPr>
                <w:color w:val="000000"/>
              </w:rPr>
              <w:t>найм</w:t>
            </w:r>
            <w:r w:rsidRPr="007834CF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7834CF" w:rsidRDefault="00305C75" w:rsidP="00610133">
            <w:pPr>
              <w:jc w:val="center"/>
              <w:rPr>
                <w:color w:val="000000"/>
              </w:rPr>
            </w:pPr>
            <w:r w:rsidRPr="007834CF">
              <w:rPr>
                <w:color w:val="000000"/>
              </w:rPr>
              <w:t>61,3</w:t>
            </w:r>
          </w:p>
        </w:tc>
        <w:tc>
          <w:tcPr>
            <w:tcW w:w="1800" w:type="dxa"/>
            <w:gridSpan w:val="2"/>
          </w:tcPr>
          <w:p w:rsidR="00305C75" w:rsidRPr="007834CF" w:rsidRDefault="00305C75" w:rsidP="00610133">
            <w:pPr>
              <w:jc w:val="center"/>
              <w:rPr>
                <w:color w:val="000000"/>
              </w:rPr>
            </w:pPr>
            <w:r w:rsidRPr="007834CF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7834CF" w:rsidRDefault="00305C75" w:rsidP="00C16817">
            <w:pPr>
              <w:jc w:val="center"/>
              <w:rPr>
                <w:color w:val="000000"/>
              </w:rPr>
            </w:pPr>
            <w:r w:rsidRPr="007834CF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7834CF" w:rsidRDefault="00305C75" w:rsidP="00610133">
            <w:pPr>
              <w:rPr>
                <w:color w:val="000000"/>
              </w:rPr>
            </w:pPr>
            <w:r w:rsidRPr="007834CF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7834C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70312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303162,33</w:t>
            </w:r>
          </w:p>
        </w:tc>
        <w:tc>
          <w:tcPr>
            <w:tcW w:w="2880" w:type="dxa"/>
            <w:gridSpan w:val="3"/>
          </w:tcPr>
          <w:p w:rsidR="00305C75" w:rsidRPr="007834CF" w:rsidRDefault="00305C75" w:rsidP="0055180C">
            <w:pPr>
              <w:jc w:val="center"/>
              <w:rPr>
                <w:color w:val="000000"/>
              </w:rPr>
            </w:pPr>
            <w:r w:rsidRPr="007834CF">
              <w:rPr>
                <w:color w:val="000000"/>
              </w:rPr>
              <w:t>Квартира</w:t>
            </w:r>
          </w:p>
          <w:p w:rsidR="00305C75" w:rsidRPr="007834CF" w:rsidRDefault="00305C75" w:rsidP="0055180C">
            <w:pPr>
              <w:jc w:val="center"/>
              <w:rPr>
                <w:color w:val="000000"/>
              </w:rPr>
            </w:pPr>
            <w:r w:rsidRPr="007834CF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7834CF" w:rsidRDefault="00305C75" w:rsidP="00610133">
            <w:pPr>
              <w:jc w:val="center"/>
              <w:rPr>
                <w:color w:val="000000"/>
              </w:rPr>
            </w:pPr>
            <w:r w:rsidRPr="007834CF">
              <w:rPr>
                <w:color w:val="000000"/>
              </w:rPr>
              <w:t>50,6</w:t>
            </w:r>
          </w:p>
        </w:tc>
        <w:tc>
          <w:tcPr>
            <w:tcW w:w="1800" w:type="dxa"/>
            <w:gridSpan w:val="2"/>
          </w:tcPr>
          <w:p w:rsidR="00305C75" w:rsidRPr="007834CF" w:rsidRDefault="00305C75" w:rsidP="00610133">
            <w:pPr>
              <w:jc w:val="center"/>
              <w:rPr>
                <w:color w:val="000000"/>
              </w:rPr>
            </w:pPr>
            <w:r w:rsidRPr="007834C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7834CF" w:rsidRDefault="00305C75" w:rsidP="00C16817">
            <w:pPr>
              <w:jc w:val="center"/>
              <w:rPr>
                <w:color w:val="000000"/>
              </w:rPr>
            </w:pPr>
            <w:r w:rsidRPr="007834CF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7834CF" w:rsidRDefault="00305C75" w:rsidP="0061013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7834C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7834C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7834CF" w:rsidRDefault="00305C75" w:rsidP="0055180C">
            <w:pPr>
              <w:jc w:val="center"/>
              <w:rPr>
                <w:color w:val="000000"/>
              </w:rPr>
            </w:pPr>
            <w:r w:rsidRPr="007834CF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7834CF" w:rsidRDefault="00305C75" w:rsidP="00610133">
            <w:pPr>
              <w:jc w:val="center"/>
              <w:rPr>
                <w:color w:val="000000"/>
              </w:rPr>
            </w:pPr>
            <w:r w:rsidRPr="007834CF">
              <w:rPr>
                <w:color w:val="000000"/>
              </w:rPr>
              <w:t>61,3</w:t>
            </w:r>
          </w:p>
        </w:tc>
        <w:tc>
          <w:tcPr>
            <w:tcW w:w="1800" w:type="dxa"/>
            <w:gridSpan w:val="2"/>
          </w:tcPr>
          <w:p w:rsidR="00305C75" w:rsidRPr="007834CF" w:rsidRDefault="00305C75" w:rsidP="00610133">
            <w:pPr>
              <w:jc w:val="center"/>
              <w:rPr>
                <w:color w:val="000000"/>
              </w:rPr>
            </w:pPr>
            <w:r w:rsidRPr="007834CF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Pr="007834C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7834CF" w:rsidRDefault="00305C75" w:rsidP="00610133">
            <w:pPr>
              <w:rPr>
                <w:color w:val="000000"/>
              </w:rPr>
            </w:pPr>
            <w:r w:rsidRPr="007834CF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7834C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7834CF" w:rsidRDefault="00305C75" w:rsidP="0055180C">
            <w:pPr>
              <w:jc w:val="center"/>
              <w:rPr>
                <w:color w:val="000000"/>
              </w:rPr>
            </w:pPr>
            <w:r w:rsidRPr="007834CF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7834CF" w:rsidRDefault="00305C75" w:rsidP="0055180C">
            <w:pPr>
              <w:jc w:val="center"/>
              <w:rPr>
                <w:color w:val="000000"/>
              </w:rPr>
            </w:pPr>
            <w:r w:rsidRPr="007834CF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7834CF" w:rsidRDefault="00305C75" w:rsidP="00610133">
            <w:pPr>
              <w:jc w:val="center"/>
              <w:rPr>
                <w:color w:val="000000"/>
              </w:rPr>
            </w:pPr>
            <w:r w:rsidRPr="007834CF">
              <w:rPr>
                <w:color w:val="000000"/>
              </w:rPr>
              <w:t>61,3</w:t>
            </w:r>
          </w:p>
        </w:tc>
        <w:tc>
          <w:tcPr>
            <w:tcW w:w="1800" w:type="dxa"/>
            <w:gridSpan w:val="2"/>
          </w:tcPr>
          <w:p w:rsidR="00305C75" w:rsidRPr="007834CF" w:rsidRDefault="00305C75" w:rsidP="00610133">
            <w:pPr>
              <w:jc w:val="center"/>
              <w:rPr>
                <w:color w:val="000000"/>
              </w:rPr>
            </w:pPr>
            <w:r w:rsidRPr="007834CF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7834CF" w:rsidRDefault="00305C75" w:rsidP="00C16817">
            <w:pPr>
              <w:jc w:val="center"/>
              <w:rPr>
                <w:color w:val="000000"/>
              </w:rPr>
            </w:pPr>
            <w:r w:rsidRPr="007834CF">
              <w:rPr>
                <w:color w:val="000000"/>
              </w:rPr>
              <w:t>-</w:t>
            </w:r>
          </w:p>
        </w:tc>
      </w:tr>
      <w:tr w:rsidR="00305C75" w:rsidRPr="008D2134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8D2134" w:rsidRDefault="00305C75" w:rsidP="007F041E">
            <w:pPr>
              <w:rPr>
                <w:color w:val="000000"/>
              </w:rPr>
            </w:pPr>
            <w:r w:rsidRPr="008D2134">
              <w:rPr>
                <w:color w:val="000000"/>
              </w:rPr>
              <w:t>Сагдитдинов Т.Р.</w:t>
            </w:r>
          </w:p>
        </w:tc>
        <w:tc>
          <w:tcPr>
            <w:tcW w:w="2109" w:type="dxa"/>
            <w:gridSpan w:val="2"/>
          </w:tcPr>
          <w:p w:rsidR="00305C75" w:rsidRPr="008D213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Старший </w:t>
            </w:r>
            <w:r w:rsidRPr="008D2134">
              <w:rPr>
                <w:color w:val="000000"/>
              </w:rPr>
              <w:t>дознаватель</w:t>
            </w:r>
          </w:p>
        </w:tc>
        <w:tc>
          <w:tcPr>
            <w:tcW w:w="2160" w:type="dxa"/>
          </w:tcPr>
          <w:p w:rsidR="00305C75" w:rsidRPr="00645DE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429012,78</w:t>
            </w:r>
          </w:p>
        </w:tc>
        <w:tc>
          <w:tcPr>
            <w:tcW w:w="2880" w:type="dxa"/>
            <w:gridSpan w:val="3"/>
          </w:tcPr>
          <w:p w:rsidR="00305C75" w:rsidRPr="008D213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Жилой </w:t>
            </w:r>
            <w:r w:rsidRPr="008D2134">
              <w:rPr>
                <w:color w:val="000000"/>
              </w:rPr>
              <w:t>дом (фактическое предоставление</w:t>
            </w:r>
          </w:p>
        </w:tc>
        <w:tc>
          <w:tcPr>
            <w:tcW w:w="1080" w:type="dxa"/>
          </w:tcPr>
          <w:p w:rsidR="00305C75" w:rsidRPr="008D2134" w:rsidRDefault="00305C75" w:rsidP="007F041E">
            <w:pPr>
              <w:jc w:val="center"/>
              <w:rPr>
                <w:color w:val="000000"/>
              </w:rPr>
            </w:pPr>
            <w:r w:rsidRPr="008D2134">
              <w:rPr>
                <w:color w:val="000000"/>
              </w:rPr>
              <w:t>76</w:t>
            </w:r>
          </w:p>
        </w:tc>
        <w:tc>
          <w:tcPr>
            <w:tcW w:w="1800" w:type="dxa"/>
            <w:gridSpan w:val="2"/>
          </w:tcPr>
          <w:p w:rsidR="00305C75" w:rsidRPr="008D2134" w:rsidRDefault="00305C75" w:rsidP="007F041E">
            <w:pPr>
              <w:jc w:val="center"/>
              <w:rPr>
                <w:color w:val="000000"/>
              </w:rPr>
            </w:pPr>
            <w:r w:rsidRPr="008D213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8D213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06E12" w:rsidRDefault="00305C75" w:rsidP="006A46AA">
            <w:pPr>
              <w:rPr>
                <w:color w:val="000000"/>
              </w:rPr>
            </w:pPr>
            <w:r w:rsidRPr="00B06E12">
              <w:rPr>
                <w:color w:val="000000"/>
              </w:rPr>
              <w:t>Исаев М.М.</w:t>
            </w:r>
          </w:p>
        </w:tc>
        <w:tc>
          <w:tcPr>
            <w:tcW w:w="2109" w:type="dxa"/>
            <w:gridSpan w:val="2"/>
          </w:tcPr>
          <w:p w:rsidR="00305C75" w:rsidRPr="00B06E12" w:rsidRDefault="00305C75" w:rsidP="0055180C">
            <w:pPr>
              <w:jc w:val="center"/>
              <w:rPr>
                <w:color w:val="000000"/>
              </w:rPr>
            </w:pPr>
            <w:r w:rsidRPr="00B06E12">
              <w:rPr>
                <w:color w:val="000000"/>
              </w:rPr>
              <w:t>Старший дознаватель</w:t>
            </w:r>
          </w:p>
        </w:tc>
        <w:tc>
          <w:tcPr>
            <w:tcW w:w="2160" w:type="dxa"/>
          </w:tcPr>
          <w:p w:rsidR="00305C75" w:rsidRPr="00B06E1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354993,46</w:t>
            </w:r>
          </w:p>
        </w:tc>
        <w:tc>
          <w:tcPr>
            <w:tcW w:w="2880" w:type="dxa"/>
            <w:gridSpan w:val="3"/>
          </w:tcPr>
          <w:p w:rsidR="00305C75" w:rsidRPr="00B06E12" w:rsidRDefault="00305C75" w:rsidP="0055180C">
            <w:pPr>
              <w:jc w:val="center"/>
              <w:rPr>
                <w:color w:val="000000"/>
              </w:rPr>
            </w:pPr>
            <w:r w:rsidRPr="00B06E12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B06E12" w:rsidRDefault="00305C75" w:rsidP="003848D6">
            <w:pPr>
              <w:jc w:val="center"/>
              <w:rPr>
                <w:color w:val="000000"/>
              </w:rPr>
            </w:pPr>
            <w:r w:rsidRPr="00B06E12">
              <w:rPr>
                <w:color w:val="000000"/>
              </w:rPr>
              <w:t>116</w:t>
            </w:r>
          </w:p>
        </w:tc>
        <w:tc>
          <w:tcPr>
            <w:tcW w:w="1800" w:type="dxa"/>
            <w:gridSpan w:val="2"/>
          </w:tcPr>
          <w:p w:rsidR="00305C75" w:rsidRPr="00B06E12" w:rsidRDefault="00305C75" w:rsidP="003848D6">
            <w:pPr>
              <w:jc w:val="center"/>
              <w:rPr>
                <w:color w:val="000000"/>
              </w:rPr>
            </w:pPr>
            <w:r w:rsidRPr="00B06E12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B06E12" w:rsidRDefault="00305C75" w:rsidP="00C16817">
            <w:pPr>
              <w:jc w:val="center"/>
              <w:rPr>
                <w:color w:val="000000"/>
              </w:rPr>
            </w:pPr>
            <w:r w:rsidRPr="00B06E12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06E12" w:rsidRDefault="00305C75" w:rsidP="006A46AA">
            <w:pPr>
              <w:rPr>
                <w:color w:val="000000"/>
              </w:rPr>
            </w:pPr>
            <w:r w:rsidRPr="00B06E12">
              <w:rPr>
                <w:color w:val="000000"/>
              </w:rPr>
              <w:t xml:space="preserve">Дочь </w:t>
            </w:r>
          </w:p>
        </w:tc>
        <w:tc>
          <w:tcPr>
            <w:tcW w:w="2109" w:type="dxa"/>
            <w:gridSpan w:val="2"/>
          </w:tcPr>
          <w:p w:rsidR="00305C75" w:rsidRPr="00B06E1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06E12" w:rsidRDefault="00305C75" w:rsidP="0055180C">
            <w:pPr>
              <w:jc w:val="center"/>
              <w:rPr>
                <w:color w:val="000000"/>
              </w:rPr>
            </w:pPr>
            <w:r w:rsidRPr="00B06E12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B06E12" w:rsidRDefault="00305C75" w:rsidP="0055180C">
            <w:pPr>
              <w:jc w:val="center"/>
              <w:rPr>
                <w:color w:val="000000"/>
              </w:rPr>
            </w:pPr>
            <w:r w:rsidRPr="00B06E12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B06E12" w:rsidRDefault="00305C75" w:rsidP="003848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1800" w:type="dxa"/>
            <w:gridSpan w:val="2"/>
          </w:tcPr>
          <w:p w:rsidR="00305C75" w:rsidRPr="00B06E12" w:rsidRDefault="00305C75" w:rsidP="003848D6">
            <w:pPr>
              <w:jc w:val="center"/>
              <w:rPr>
                <w:color w:val="000000"/>
              </w:rPr>
            </w:pPr>
            <w:r w:rsidRPr="00B06E12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B06E12" w:rsidRDefault="00305C75" w:rsidP="00C16817">
            <w:pPr>
              <w:jc w:val="center"/>
              <w:rPr>
                <w:color w:val="000000"/>
              </w:rPr>
            </w:pPr>
            <w:r w:rsidRPr="00B06E12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06E12" w:rsidRDefault="00305C75" w:rsidP="006A46AA">
            <w:pPr>
              <w:rPr>
                <w:color w:val="000000"/>
              </w:rPr>
            </w:pPr>
            <w:r>
              <w:rPr>
                <w:color w:val="000000"/>
              </w:rPr>
              <w:t>Закрятин П.В.</w:t>
            </w:r>
          </w:p>
        </w:tc>
        <w:tc>
          <w:tcPr>
            <w:tcW w:w="2109" w:type="dxa"/>
            <w:gridSpan w:val="2"/>
          </w:tcPr>
          <w:p w:rsidR="00305C75" w:rsidRPr="00B06E1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д</w:t>
            </w:r>
            <w:r w:rsidRPr="00A77BA3">
              <w:rPr>
                <w:color w:val="000000"/>
              </w:rPr>
              <w:t>ознаватель</w:t>
            </w:r>
          </w:p>
        </w:tc>
        <w:tc>
          <w:tcPr>
            <w:tcW w:w="2160" w:type="dxa"/>
          </w:tcPr>
          <w:p w:rsidR="00305C75" w:rsidRPr="00B06E1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309012,42</w:t>
            </w:r>
          </w:p>
        </w:tc>
        <w:tc>
          <w:tcPr>
            <w:tcW w:w="2880" w:type="dxa"/>
            <w:gridSpan w:val="3"/>
          </w:tcPr>
          <w:p w:rsidR="00305C75" w:rsidRPr="002536C4" w:rsidRDefault="00305C75" w:rsidP="0055180C">
            <w:pPr>
              <w:jc w:val="center"/>
              <w:rPr>
                <w:color w:val="000000"/>
              </w:rPr>
            </w:pPr>
            <w:r w:rsidRPr="002536C4">
              <w:rPr>
                <w:color w:val="000000"/>
              </w:rPr>
              <w:t>Квартира</w:t>
            </w:r>
          </w:p>
          <w:p w:rsidR="00305C75" w:rsidRPr="002536C4" w:rsidRDefault="00305C75" w:rsidP="0055180C">
            <w:pPr>
              <w:jc w:val="center"/>
              <w:rPr>
                <w:color w:val="000000"/>
              </w:rPr>
            </w:pPr>
            <w:r w:rsidRPr="002536C4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2536C4" w:rsidRDefault="00305C75" w:rsidP="002536C4">
            <w:pPr>
              <w:jc w:val="center"/>
              <w:rPr>
                <w:color w:val="000000"/>
              </w:rPr>
            </w:pPr>
            <w:r w:rsidRPr="002536C4">
              <w:rPr>
                <w:color w:val="000000"/>
              </w:rPr>
              <w:t>58</w:t>
            </w:r>
          </w:p>
        </w:tc>
        <w:tc>
          <w:tcPr>
            <w:tcW w:w="1800" w:type="dxa"/>
            <w:gridSpan w:val="2"/>
          </w:tcPr>
          <w:p w:rsidR="00305C75" w:rsidRPr="002536C4" w:rsidRDefault="00305C75" w:rsidP="002536C4">
            <w:pPr>
              <w:jc w:val="center"/>
              <w:rPr>
                <w:color w:val="000000"/>
              </w:rPr>
            </w:pPr>
            <w:r w:rsidRPr="002536C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06E1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6A46AA">
            <w:pPr>
              <w:rPr>
                <w:color w:val="000000"/>
              </w:rPr>
            </w:pPr>
            <w:r>
              <w:rPr>
                <w:color w:val="000000"/>
              </w:rPr>
              <w:t>Костюркина Е.В.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дознаватель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350847,53</w:t>
            </w:r>
          </w:p>
        </w:tc>
        <w:tc>
          <w:tcPr>
            <w:tcW w:w="2880" w:type="dxa"/>
            <w:gridSpan w:val="3"/>
          </w:tcPr>
          <w:p w:rsidR="00305C75" w:rsidRPr="002536C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2536C4" w:rsidRDefault="00305C75" w:rsidP="00253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45,6</w:t>
            </w:r>
          </w:p>
        </w:tc>
        <w:tc>
          <w:tcPr>
            <w:tcW w:w="1800" w:type="dxa"/>
            <w:gridSpan w:val="2"/>
          </w:tcPr>
          <w:p w:rsidR="00305C75" w:rsidRPr="002536C4" w:rsidRDefault="00305C75" w:rsidP="00253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06E1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(индивидуальная</w:t>
            </w:r>
          </w:p>
        </w:tc>
      </w:tr>
      <w:tr w:rsidR="00305C75" w:rsidRPr="00607B10">
        <w:trPr>
          <w:trHeight w:val="29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77BA3" w:rsidRDefault="00305C75" w:rsidP="00381432">
            <w:pPr>
              <w:rPr>
                <w:color w:val="000000"/>
              </w:rPr>
            </w:pPr>
            <w:r w:rsidRPr="00A77BA3">
              <w:rPr>
                <w:color w:val="000000"/>
              </w:rPr>
              <w:t>Трошкова Е.С.</w:t>
            </w:r>
          </w:p>
        </w:tc>
        <w:tc>
          <w:tcPr>
            <w:tcW w:w="2109" w:type="dxa"/>
            <w:gridSpan w:val="2"/>
          </w:tcPr>
          <w:p w:rsidR="00305C75" w:rsidRPr="00A77BA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Старший д</w:t>
            </w:r>
            <w:r w:rsidRPr="00A77BA3">
              <w:rPr>
                <w:color w:val="000000"/>
              </w:rPr>
              <w:t>ознаватель</w:t>
            </w:r>
          </w:p>
        </w:tc>
        <w:tc>
          <w:tcPr>
            <w:tcW w:w="2160" w:type="dxa"/>
          </w:tcPr>
          <w:p w:rsidR="00305C75" w:rsidRPr="00A77BA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665656,69</w:t>
            </w:r>
          </w:p>
        </w:tc>
        <w:tc>
          <w:tcPr>
            <w:tcW w:w="2880" w:type="dxa"/>
            <w:gridSpan w:val="3"/>
          </w:tcPr>
          <w:p w:rsidR="00305C75" w:rsidRPr="00A77BA3" w:rsidRDefault="00305C75" w:rsidP="0055180C">
            <w:pPr>
              <w:jc w:val="center"/>
              <w:rPr>
                <w:color w:val="000000"/>
              </w:rPr>
            </w:pPr>
            <w:r w:rsidRPr="00A77BA3">
              <w:rPr>
                <w:color w:val="000000"/>
              </w:rPr>
              <w:t>Квартира</w:t>
            </w:r>
          </w:p>
          <w:p w:rsidR="00305C75" w:rsidRPr="00A77BA3" w:rsidRDefault="00305C75" w:rsidP="0055180C">
            <w:pPr>
              <w:jc w:val="center"/>
              <w:rPr>
                <w:color w:val="000000"/>
              </w:rPr>
            </w:pPr>
            <w:r w:rsidRPr="00A77BA3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A77BA3" w:rsidRDefault="00305C75" w:rsidP="00381432">
            <w:pPr>
              <w:jc w:val="center"/>
              <w:rPr>
                <w:color w:val="000000"/>
              </w:rPr>
            </w:pPr>
            <w:r w:rsidRPr="00A77BA3">
              <w:rPr>
                <w:color w:val="000000"/>
              </w:rPr>
              <w:t>48</w:t>
            </w:r>
          </w:p>
        </w:tc>
        <w:tc>
          <w:tcPr>
            <w:tcW w:w="1800" w:type="dxa"/>
            <w:gridSpan w:val="2"/>
          </w:tcPr>
          <w:p w:rsidR="00305C75" w:rsidRPr="00A77BA3" w:rsidRDefault="00305C75" w:rsidP="00381432">
            <w:pPr>
              <w:jc w:val="center"/>
              <w:rPr>
                <w:color w:val="000000"/>
              </w:rPr>
            </w:pPr>
            <w:r w:rsidRPr="00A77BA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77BA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77BA3" w:rsidRDefault="00305C75" w:rsidP="00381432">
            <w:pPr>
              <w:rPr>
                <w:color w:val="000000"/>
              </w:rPr>
            </w:pPr>
            <w:r w:rsidRPr="00A77BA3">
              <w:rPr>
                <w:color w:val="000000"/>
              </w:rPr>
              <w:t xml:space="preserve">Супруг </w:t>
            </w:r>
          </w:p>
        </w:tc>
        <w:tc>
          <w:tcPr>
            <w:tcW w:w="2109" w:type="dxa"/>
            <w:gridSpan w:val="2"/>
          </w:tcPr>
          <w:p w:rsidR="00305C75" w:rsidRPr="00A77BA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A77BA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138019,87</w:t>
            </w:r>
          </w:p>
        </w:tc>
        <w:tc>
          <w:tcPr>
            <w:tcW w:w="2880" w:type="dxa"/>
            <w:gridSpan w:val="3"/>
          </w:tcPr>
          <w:p w:rsidR="00305C75" w:rsidRPr="00A77BA3" w:rsidRDefault="00305C75" w:rsidP="0055180C">
            <w:pPr>
              <w:jc w:val="center"/>
              <w:rPr>
                <w:color w:val="000000"/>
              </w:rPr>
            </w:pPr>
            <w:r w:rsidRPr="00A77BA3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A77BA3" w:rsidRDefault="00305C75" w:rsidP="00381432">
            <w:pPr>
              <w:jc w:val="center"/>
              <w:rPr>
                <w:color w:val="000000"/>
              </w:rPr>
            </w:pPr>
            <w:r w:rsidRPr="00A77BA3">
              <w:rPr>
                <w:color w:val="000000"/>
              </w:rPr>
              <w:t>48</w:t>
            </w:r>
          </w:p>
        </w:tc>
        <w:tc>
          <w:tcPr>
            <w:tcW w:w="1800" w:type="dxa"/>
            <w:gridSpan w:val="2"/>
          </w:tcPr>
          <w:p w:rsidR="00305C75" w:rsidRPr="00A77BA3" w:rsidRDefault="00305C75" w:rsidP="00381432">
            <w:pPr>
              <w:jc w:val="center"/>
              <w:rPr>
                <w:color w:val="000000"/>
              </w:rPr>
            </w:pPr>
            <w:r w:rsidRPr="00A77BA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77BA3" w:rsidRDefault="00305C75" w:rsidP="00C16817">
            <w:pPr>
              <w:jc w:val="center"/>
              <w:rPr>
                <w:color w:val="000000"/>
              </w:rPr>
            </w:pPr>
            <w:r w:rsidRPr="00A77BA3">
              <w:rPr>
                <w:color w:val="000000"/>
              </w:rPr>
              <w:t>Автомобиль легковой-</w:t>
            </w:r>
          </w:p>
          <w:p w:rsidR="00305C75" w:rsidRPr="00A77BA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Форд Фокус</w:t>
            </w:r>
          </w:p>
          <w:p w:rsidR="00305C75" w:rsidRPr="00A77BA3" w:rsidRDefault="00305C75" w:rsidP="00C16817">
            <w:pPr>
              <w:jc w:val="center"/>
              <w:rPr>
                <w:color w:val="000000"/>
              </w:rPr>
            </w:pPr>
            <w:r w:rsidRPr="00A77BA3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77BA3" w:rsidRDefault="00305C75" w:rsidP="00381432">
            <w:pPr>
              <w:rPr>
                <w:color w:val="000000"/>
              </w:rPr>
            </w:pPr>
            <w:r w:rsidRPr="00A77BA3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A77BA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A77BA3" w:rsidRDefault="00305C75" w:rsidP="0055180C">
            <w:pPr>
              <w:jc w:val="center"/>
              <w:rPr>
                <w:color w:val="000000"/>
              </w:rPr>
            </w:pPr>
            <w:r w:rsidRPr="00A77BA3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A77BA3" w:rsidRDefault="00305C75" w:rsidP="0055180C">
            <w:pPr>
              <w:jc w:val="center"/>
              <w:rPr>
                <w:color w:val="000000"/>
              </w:rPr>
            </w:pPr>
            <w:r w:rsidRPr="00A77BA3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A77BA3" w:rsidRDefault="00305C75" w:rsidP="00381432">
            <w:pPr>
              <w:jc w:val="center"/>
              <w:rPr>
                <w:color w:val="000000"/>
              </w:rPr>
            </w:pPr>
            <w:r w:rsidRPr="00A77BA3">
              <w:rPr>
                <w:color w:val="000000"/>
              </w:rPr>
              <w:t>48</w:t>
            </w:r>
          </w:p>
        </w:tc>
        <w:tc>
          <w:tcPr>
            <w:tcW w:w="1800" w:type="dxa"/>
            <w:gridSpan w:val="2"/>
          </w:tcPr>
          <w:p w:rsidR="00305C75" w:rsidRPr="00A77BA3" w:rsidRDefault="00305C75" w:rsidP="00381432">
            <w:pPr>
              <w:jc w:val="center"/>
              <w:rPr>
                <w:color w:val="000000"/>
              </w:rPr>
            </w:pPr>
            <w:r w:rsidRPr="00A77BA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77BA3" w:rsidRDefault="00305C75" w:rsidP="00C16817">
            <w:pPr>
              <w:jc w:val="center"/>
              <w:rPr>
                <w:color w:val="000000"/>
              </w:rPr>
            </w:pPr>
            <w:r w:rsidRPr="00A77BA3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8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763D3" w:rsidRDefault="00305C75" w:rsidP="00607B10">
            <w:pPr>
              <w:rPr>
                <w:b/>
                <w:color w:val="000000"/>
              </w:rPr>
            </w:pPr>
            <w:r w:rsidRPr="00B763D3">
              <w:rPr>
                <w:color w:val="000000"/>
              </w:rPr>
              <w:t>Шито</w:t>
            </w:r>
            <w:r>
              <w:rPr>
                <w:color w:val="000000"/>
              </w:rPr>
              <w:t>в А.А.</w:t>
            </w:r>
          </w:p>
        </w:tc>
        <w:tc>
          <w:tcPr>
            <w:tcW w:w="2109" w:type="dxa"/>
            <w:gridSpan w:val="2"/>
          </w:tcPr>
          <w:p w:rsidR="00305C75" w:rsidRPr="00B763D3" w:rsidRDefault="00305C75" w:rsidP="0055180C">
            <w:pPr>
              <w:jc w:val="center"/>
              <w:rPr>
                <w:color w:val="000000"/>
              </w:rPr>
            </w:pPr>
            <w:r w:rsidRPr="00B763D3">
              <w:rPr>
                <w:color w:val="000000"/>
              </w:rPr>
              <w:t>Старший дознаватель</w:t>
            </w:r>
          </w:p>
        </w:tc>
        <w:tc>
          <w:tcPr>
            <w:tcW w:w="2160" w:type="dxa"/>
          </w:tcPr>
          <w:p w:rsidR="00305C75" w:rsidRPr="00B763D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402429,60</w:t>
            </w:r>
          </w:p>
        </w:tc>
        <w:tc>
          <w:tcPr>
            <w:tcW w:w="2880" w:type="dxa"/>
            <w:gridSpan w:val="3"/>
          </w:tcPr>
          <w:p w:rsidR="00305C75" w:rsidRPr="00B763D3" w:rsidRDefault="00305C75" w:rsidP="0055180C">
            <w:pPr>
              <w:jc w:val="center"/>
              <w:rPr>
                <w:color w:val="000000"/>
              </w:rPr>
            </w:pPr>
            <w:r w:rsidRPr="00B763D3">
              <w:rPr>
                <w:color w:val="000000"/>
              </w:rPr>
              <w:t>Квартира</w:t>
            </w:r>
          </w:p>
          <w:p w:rsidR="00305C75" w:rsidRPr="00B763D3" w:rsidRDefault="00305C75" w:rsidP="0055180C">
            <w:pPr>
              <w:jc w:val="center"/>
              <w:rPr>
                <w:color w:val="000000"/>
              </w:rPr>
            </w:pPr>
            <w:r w:rsidRPr="00B763D3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B763D3" w:rsidRDefault="00305C75" w:rsidP="00B763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83,6</w:t>
            </w:r>
          </w:p>
        </w:tc>
        <w:tc>
          <w:tcPr>
            <w:tcW w:w="1800" w:type="dxa"/>
            <w:gridSpan w:val="2"/>
          </w:tcPr>
          <w:p w:rsidR="00305C75" w:rsidRPr="00B763D3" w:rsidRDefault="00305C75" w:rsidP="00B763D3">
            <w:pPr>
              <w:jc w:val="center"/>
              <w:rPr>
                <w:color w:val="000000"/>
              </w:rPr>
            </w:pPr>
            <w:r w:rsidRPr="00B763D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763D3" w:rsidRDefault="00305C75" w:rsidP="00C16817">
            <w:pPr>
              <w:jc w:val="center"/>
              <w:rPr>
                <w:color w:val="000000"/>
              </w:rPr>
            </w:pPr>
            <w:r w:rsidRPr="00B763D3">
              <w:rPr>
                <w:color w:val="000000"/>
              </w:rPr>
              <w:t>Автомобиль легковой – Тойота Ипсус</w:t>
            </w:r>
          </w:p>
          <w:p w:rsidR="00305C75" w:rsidRPr="00B763D3" w:rsidRDefault="00305C75" w:rsidP="00C16817">
            <w:pPr>
              <w:jc w:val="center"/>
              <w:rPr>
                <w:color w:val="000000"/>
              </w:rPr>
            </w:pPr>
            <w:r w:rsidRPr="00B763D3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33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  <w:p w:rsidR="00305C75" w:rsidRPr="00B763D3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Pr="00B763D3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151389,22</w:t>
            </w:r>
          </w:p>
          <w:p w:rsidR="00305C75" w:rsidRPr="00B763D3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763D3" w:rsidRDefault="00305C75" w:rsidP="0055180C">
            <w:pPr>
              <w:jc w:val="center"/>
              <w:rPr>
                <w:color w:val="000000"/>
              </w:rPr>
            </w:pPr>
            <w:r w:rsidRPr="00B763D3">
              <w:rPr>
                <w:color w:val="000000"/>
              </w:rPr>
              <w:t>Квартира</w:t>
            </w:r>
          </w:p>
          <w:p w:rsidR="00305C75" w:rsidRPr="00B763D3" w:rsidRDefault="00305C75" w:rsidP="0055180C">
            <w:pPr>
              <w:jc w:val="center"/>
              <w:rPr>
                <w:color w:val="000000"/>
              </w:rPr>
            </w:pPr>
            <w:r w:rsidRPr="00B763D3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B763D3" w:rsidRDefault="00305C75" w:rsidP="00B763D3">
            <w:pPr>
              <w:jc w:val="center"/>
              <w:rPr>
                <w:color w:val="000000"/>
              </w:rPr>
            </w:pPr>
            <w:r w:rsidRPr="00B763D3">
              <w:rPr>
                <w:color w:val="000000"/>
              </w:rPr>
              <w:t>34</w:t>
            </w:r>
          </w:p>
        </w:tc>
        <w:tc>
          <w:tcPr>
            <w:tcW w:w="1800" w:type="dxa"/>
            <w:gridSpan w:val="2"/>
          </w:tcPr>
          <w:p w:rsidR="00305C75" w:rsidRPr="00B763D3" w:rsidRDefault="00305C75" w:rsidP="00B763D3">
            <w:pPr>
              <w:jc w:val="center"/>
              <w:rPr>
                <w:color w:val="000000"/>
              </w:rPr>
            </w:pPr>
            <w:r w:rsidRPr="00B763D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 w:rsidRPr="00B763D3">
              <w:rPr>
                <w:color w:val="000000"/>
              </w:rPr>
              <w:t>-</w:t>
            </w:r>
          </w:p>
          <w:p w:rsidR="00305C75" w:rsidRPr="00B763D3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0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B763D3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B763D3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763D3" w:rsidRDefault="00305C75" w:rsidP="0055180C">
            <w:pPr>
              <w:jc w:val="center"/>
              <w:rPr>
                <w:color w:val="000000"/>
              </w:rPr>
            </w:pPr>
            <w:r w:rsidRPr="00B763D3">
              <w:rPr>
                <w:color w:val="000000"/>
              </w:rPr>
              <w:t>Квартира</w:t>
            </w:r>
          </w:p>
          <w:p w:rsidR="00305C75" w:rsidRPr="00B763D3" w:rsidRDefault="00305C75" w:rsidP="0055180C">
            <w:pPr>
              <w:jc w:val="center"/>
              <w:rPr>
                <w:color w:val="000000"/>
              </w:rPr>
            </w:pPr>
            <w:r w:rsidRPr="00B763D3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B763D3" w:rsidRDefault="00305C75" w:rsidP="004025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83,6</w:t>
            </w:r>
          </w:p>
        </w:tc>
        <w:tc>
          <w:tcPr>
            <w:tcW w:w="1800" w:type="dxa"/>
            <w:gridSpan w:val="2"/>
          </w:tcPr>
          <w:p w:rsidR="00305C75" w:rsidRPr="00B763D3" w:rsidRDefault="00305C75" w:rsidP="004025B7">
            <w:pPr>
              <w:jc w:val="center"/>
              <w:rPr>
                <w:color w:val="000000"/>
              </w:rPr>
            </w:pPr>
            <w:r w:rsidRPr="00B763D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B763D3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763D3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763D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B763D3" w:rsidRDefault="00305C75" w:rsidP="0055180C">
            <w:pPr>
              <w:jc w:val="center"/>
              <w:rPr>
                <w:color w:val="000000"/>
              </w:rPr>
            </w:pPr>
            <w:r w:rsidRPr="00B763D3">
              <w:rPr>
                <w:color w:val="000000"/>
              </w:rPr>
              <w:t>Квартира</w:t>
            </w:r>
          </w:p>
          <w:p w:rsidR="00305C75" w:rsidRPr="00B763D3" w:rsidRDefault="00305C75" w:rsidP="0055180C">
            <w:pPr>
              <w:jc w:val="center"/>
              <w:rPr>
                <w:color w:val="000000"/>
              </w:rPr>
            </w:pPr>
            <w:r w:rsidRPr="00B763D3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B763D3" w:rsidRDefault="00305C75" w:rsidP="00B763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83,6</w:t>
            </w:r>
          </w:p>
        </w:tc>
        <w:tc>
          <w:tcPr>
            <w:tcW w:w="1800" w:type="dxa"/>
            <w:gridSpan w:val="2"/>
          </w:tcPr>
          <w:p w:rsidR="00305C75" w:rsidRPr="00B763D3" w:rsidRDefault="00305C75" w:rsidP="00B763D3">
            <w:pPr>
              <w:jc w:val="center"/>
              <w:rPr>
                <w:color w:val="000000"/>
              </w:rPr>
            </w:pPr>
            <w:r w:rsidRPr="00B763D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763D3" w:rsidRDefault="00305C75" w:rsidP="00C16817">
            <w:pPr>
              <w:jc w:val="center"/>
              <w:rPr>
                <w:color w:val="000000"/>
              </w:rPr>
            </w:pPr>
            <w:r w:rsidRPr="00B763D3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7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B763D3" w:rsidRDefault="00305C75" w:rsidP="00607B10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B763D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B763D3" w:rsidRDefault="00305C75" w:rsidP="0055180C">
            <w:pPr>
              <w:jc w:val="center"/>
              <w:rPr>
                <w:color w:val="000000"/>
              </w:rPr>
            </w:pPr>
            <w:r w:rsidRPr="00B763D3">
              <w:rPr>
                <w:color w:val="000000"/>
              </w:rPr>
              <w:t>Квартира</w:t>
            </w:r>
          </w:p>
          <w:p w:rsidR="00305C75" w:rsidRPr="00B763D3" w:rsidRDefault="00305C75" w:rsidP="0055180C">
            <w:pPr>
              <w:jc w:val="center"/>
              <w:rPr>
                <w:color w:val="000000"/>
              </w:rPr>
            </w:pPr>
            <w:r w:rsidRPr="00B763D3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Default="00305C75" w:rsidP="00B763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42,8</w:t>
            </w:r>
          </w:p>
          <w:p w:rsidR="00305C75" w:rsidRPr="00B763D3" w:rsidRDefault="00305C75" w:rsidP="00B763D3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Pr="00B763D3" w:rsidRDefault="00305C75" w:rsidP="00B763D3">
            <w:pPr>
              <w:jc w:val="center"/>
              <w:rPr>
                <w:color w:val="000000"/>
              </w:rPr>
            </w:pPr>
            <w:r w:rsidRPr="00B763D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B763D3" w:rsidRDefault="00305C75" w:rsidP="00C16817">
            <w:pPr>
              <w:jc w:val="center"/>
              <w:rPr>
                <w:color w:val="000000"/>
              </w:rPr>
            </w:pPr>
            <w:r w:rsidRPr="00B763D3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4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607B1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763D3" w:rsidRDefault="00305C75" w:rsidP="0055180C">
            <w:pPr>
              <w:jc w:val="center"/>
              <w:rPr>
                <w:color w:val="000000"/>
              </w:rPr>
            </w:pPr>
            <w:r w:rsidRPr="00B763D3">
              <w:rPr>
                <w:color w:val="000000"/>
              </w:rPr>
              <w:t>Квартира</w:t>
            </w:r>
          </w:p>
          <w:p w:rsidR="00305C75" w:rsidRPr="00B763D3" w:rsidRDefault="00305C75" w:rsidP="0055180C">
            <w:pPr>
              <w:jc w:val="center"/>
              <w:rPr>
                <w:color w:val="000000"/>
              </w:rPr>
            </w:pPr>
            <w:r w:rsidRPr="00B763D3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B763D3" w:rsidRDefault="00305C75" w:rsidP="00B763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83,6</w:t>
            </w:r>
          </w:p>
        </w:tc>
        <w:tc>
          <w:tcPr>
            <w:tcW w:w="1800" w:type="dxa"/>
            <w:gridSpan w:val="2"/>
          </w:tcPr>
          <w:p w:rsidR="00305C75" w:rsidRPr="00B763D3" w:rsidRDefault="00305C75" w:rsidP="00B763D3">
            <w:pPr>
              <w:jc w:val="center"/>
              <w:rPr>
                <w:color w:val="000000"/>
              </w:rPr>
            </w:pPr>
            <w:r w:rsidRPr="00B763D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B763D3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F40F27" w:rsidRDefault="00305C75" w:rsidP="008717D3">
            <w:pPr>
              <w:rPr>
                <w:color w:val="000000"/>
              </w:rPr>
            </w:pPr>
            <w:r w:rsidRPr="00F40F27">
              <w:rPr>
                <w:color w:val="000000"/>
              </w:rPr>
              <w:t>Агеева С.М.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F40F27" w:rsidRDefault="00305C75" w:rsidP="0055180C">
            <w:pPr>
              <w:jc w:val="center"/>
              <w:rPr>
                <w:color w:val="000000"/>
              </w:rPr>
            </w:pPr>
            <w:r w:rsidRPr="00F40F27">
              <w:rPr>
                <w:color w:val="000000"/>
              </w:rPr>
              <w:t>Дознаватель</w:t>
            </w:r>
          </w:p>
        </w:tc>
        <w:tc>
          <w:tcPr>
            <w:tcW w:w="2160" w:type="dxa"/>
            <w:vMerge w:val="restart"/>
          </w:tcPr>
          <w:p w:rsidR="00305C75" w:rsidRPr="00F40F2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1336848,86</w:t>
            </w:r>
          </w:p>
        </w:tc>
        <w:tc>
          <w:tcPr>
            <w:tcW w:w="2880" w:type="dxa"/>
            <w:gridSpan w:val="3"/>
          </w:tcPr>
          <w:p w:rsidR="00305C75" w:rsidRPr="00F40F27" w:rsidRDefault="00305C75" w:rsidP="0055180C">
            <w:pPr>
              <w:jc w:val="center"/>
              <w:rPr>
                <w:color w:val="000000"/>
              </w:rPr>
            </w:pPr>
            <w:r w:rsidRPr="00F40F27">
              <w:rPr>
                <w:color w:val="000000"/>
              </w:rPr>
              <w:t>Квартира</w:t>
            </w:r>
          </w:p>
          <w:p w:rsidR="00305C75" w:rsidRPr="00F40F27" w:rsidRDefault="00305C75" w:rsidP="0055180C">
            <w:pPr>
              <w:jc w:val="center"/>
              <w:rPr>
                <w:color w:val="000000"/>
              </w:rPr>
            </w:pPr>
            <w:r w:rsidRPr="00F40F27">
              <w:rPr>
                <w:color w:val="000000"/>
              </w:rPr>
              <w:t>(</w:t>
            </w:r>
            <w:r>
              <w:rPr>
                <w:color w:val="000000"/>
              </w:rPr>
              <w:t>общая долевая</w:t>
            </w:r>
            <w:r w:rsidRPr="00F40F27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F40F27" w:rsidRDefault="00305C75" w:rsidP="008717D3">
            <w:pPr>
              <w:jc w:val="center"/>
              <w:rPr>
                <w:color w:val="000000"/>
              </w:rPr>
            </w:pPr>
            <w:r w:rsidRPr="00F40F27">
              <w:rPr>
                <w:color w:val="000000"/>
              </w:rPr>
              <w:t>42,6</w:t>
            </w:r>
          </w:p>
        </w:tc>
        <w:tc>
          <w:tcPr>
            <w:tcW w:w="1800" w:type="dxa"/>
            <w:gridSpan w:val="2"/>
          </w:tcPr>
          <w:p w:rsidR="00305C75" w:rsidRPr="00F40F27" w:rsidRDefault="00305C75" w:rsidP="008717D3">
            <w:pPr>
              <w:jc w:val="center"/>
              <w:rPr>
                <w:color w:val="000000"/>
              </w:rPr>
            </w:pPr>
            <w:r w:rsidRPr="00F40F27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F40F27" w:rsidRDefault="00305C75" w:rsidP="00C16817">
            <w:pPr>
              <w:jc w:val="center"/>
              <w:rPr>
                <w:color w:val="000000"/>
              </w:rPr>
            </w:pPr>
            <w:r w:rsidRPr="00F40F27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F40F27" w:rsidRDefault="00305C75" w:rsidP="008717D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F40F27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F40F27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F40F2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(договор)</w:t>
            </w:r>
          </w:p>
        </w:tc>
        <w:tc>
          <w:tcPr>
            <w:tcW w:w="1080" w:type="dxa"/>
          </w:tcPr>
          <w:p w:rsidR="00305C75" w:rsidRPr="00F40F27" w:rsidRDefault="00305C75" w:rsidP="008717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59,6</w:t>
            </w:r>
          </w:p>
        </w:tc>
        <w:tc>
          <w:tcPr>
            <w:tcW w:w="1800" w:type="dxa"/>
            <w:gridSpan w:val="2"/>
          </w:tcPr>
          <w:p w:rsidR="00305C75" w:rsidRPr="00F40F27" w:rsidRDefault="00305C75" w:rsidP="008717D3">
            <w:pPr>
              <w:jc w:val="center"/>
              <w:rPr>
                <w:color w:val="000000"/>
              </w:rPr>
            </w:pPr>
            <w:r w:rsidRPr="00F40F2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F40F27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40F27" w:rsidRDefault="00305C75" w:rsidP="008717D3">
            <w:pPr>
              <w:rPr>
                <w:color w:val="000000"/>
              </w:rPr>
            </w:pPr>
            <w:r w:rsidRPr="00F40F27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F40F2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F40F27" w:rsidRDefault="00305C75" w:rsidP="0055180C">
            <w:pPr>
              <w:jc w:val="center"/>
              <w:rPr>
                <w:color w:val="000000"/>
              </w:rPr>
            </w:pPr>
            <w:r w:rsidRPr="00F40F27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F40F27" w:rsidRDefault="00305C75" w:rsidP="0055180C">
            <w:pPr>
              <w:jc w:val="center"/>
              <w:rPr>
                <w:color w:val="000000"/>
              </w:rPr>
            </w:pPr>
            <w:r w:rsidRPr="00F40F27">
              <w:rPr>
                <w:color w:val="000000"/>
              </w:rPr>
              <w:t>К</w:t>
            </w:r>
            <w:r>
              <w:rPr>
                <w:color w:val="000000"/>
              </w:rPr>
              <w:t>вартира</w:t>
            </w:r>
          </w:p>
          <w:p w:rsidR="00305C75" w:rsidRPr="00F40F27" w:rsidRDefault="00305C75" w:rsidP="0055180C">
            <w:pPr>
              <w:jc w:val="center"/>
              <w:rPr>
                <w:color w:val="000000"/>
              </w:rPr>
            </w:pPr>
            <w:r w:rsidRPr="00F40F27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F40F27" w:rsidRDefault="00305C75" w:rsidP="008717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  <w:r w:rsidRPr="00F40F27">
              <w:rPr>
                <w:color w:val="000000"/>
              </w:rPr>
              <w:t>,6</w:t>
            </w:r>
          </w:p>
        </w:tc>
        <w:tc>
          <w:tcPr>
            <w:tcW w:w="1800" w:type="dxa"/>
            <w:gridSpan w:val="2"/>
          </w:tcPr>
          <w:p w:rsidR="00305C75" w:rsidRPr="00F40F27" w:rsidRDefault="00305C75" w:rsidP="008717D3">
            <w:pPr>
              <w:jc w:val="center"/>
              <w:rPr>
                <w:color w:val="000000"/>
              </w:rPr>
            </w:pPr>
            <w:r w:rsidRPr="00F40F2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F40F27" w:rsidRDefault="00305C75" w:rsidP="00C16817">
            <w:pPr>
              <w:jc w:val="center"/>
              <w:rPr>
                <w:color w:val="000000"/>
              </w:rPr>
            </w:pPr>
            <w:r w:rsidRPr="00F40F27">
              <w:rPr>
                <w:color w:val="000000"/>
              </w:rPr>
              <w:t>-</w:t>
            </w:r>
          </w:p>
        </w:tc>
      </w:tr>
      <w:tr w:rsidR="00305C75" w:rsidRPr="005114CB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76E42" w:rsidRDefault="00305C75" w:rsidP="005114CB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Арефьева Т.Ф.</w:t>
            </w:r>
          </w:p>
        </w:tc>
        <w:tc>
          <w:tcPr>
            <w:tcW w:w="2109" w:type="dxa"/>
            <w:gridSpan w:val="2"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Дознаватель</w:t>
            </w:r>
          </w:p>
        </w:tc>
        <w:tc>
          <w:tcPr>
            <w:tcW w:w="2160" w:type="dxa"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344173,84</w:t>
            </w:r>
          </w:p>
        </w:tc>
        <w:tc>
          <w:tcPr>
            <w:tcW w:w="2880" w:type="dxa"/>
            <w:gridSpan w:val="3"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Квартира</w:t>
            </w:r>
          </w:p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276E42" w:rsidRDefault="00305C75" w:rsidP="005114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</w:t>
            </w:r>
            <w:r w:rsidRPr="00276E42">
              <w:rPr>
                <w:color w:val="000000"/>
              </w:rPr>
              <w:t>8</w:t>
            </w:r>
            <w:r>
              <w:rPr>
                <w:color w:val="000000"/>
              </w:rPr>
              <w:t>0</w:t>
            </w:r>
          </w:p>
        </w:tc>
        <w:tc>
          <w:tcPr>
            <w:tcW w:w="1800" w:type="dxa"/>
            <w:gridSpan w:val="2"/>
          </w:tcPr>
          <w:p w:rsidR="00305C75" w:rsidRPr="00276E42" w:rsidRDefault="00305C75" w:rsidP="005114CB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Pr="00276E42" w:rsidRDefault="00305C75" w:rsidP="00C16817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-</w:t>
            </w:r>
          </w:p>
        </w:tc>
      </w:tr>
      <w:tr w:rsidR="00305C75" w:rsidRPr="005114CB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76E42" w:rsidRDefault="00305C75" w:rsidP="005114CB">
            <w:pPr>
              <w:tabs>
                <w:tab w:val="left" w:pos="314"/>
              </w:tabs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28625,0</w:t>
            </w:r>
          </w:p>
        </w:tc>
        <w:tc>
          <w:tcPr>
            <w:tcW w:w="2880" w:type="dxa"/>
            <w:gridSpan w:val="3"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Квартира</w:t>
            </w:r>
          </w:p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276E42" w:rsidRDefault="00305C75" w:rsidP="005114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</w:t>
            </w:r>
            <w:r w:rsidRPr="00276E42">
              <w:rPr>
                <w:color w:val="000000"/>
              </w:rPr>
              <w:t>8</w:t>
            </w:r>
            <w:r>
              <w:rPr>
                <w:color w:val="000000"/>
              </w:rPr>
              <w:t>0</w:t>
            </w:r>
          </w:p>
        </w:tc>
        <w:tc>
          <w:tcPr>
            <w:tcW w:w="1800" w:type="dxa"/>
            <w:gridSpan w:val="2"/>
          </w:tcPr>
          <w:p w:rsidR="00305C75" w:rsidRPr="00276E42" w:rsidRDefault="00305C75" w:rsidP="005114CB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Pr="00276E42" w:rsidRDefault="00305C75" w:rsidP="00C16817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Автомобиль легковой – ВАЗ 21</w:t>
            </w:r>
            <w:r>
              <w:rPr>
                <w:color w:val="000000"/>
              </w:rPr>
              <w:t>1</w:t>
            </w:r>
            <w:r w:rsidRPr="00276E42">
              <w:rPr>
                <w:color w:val="000000"/>
              </w:rPr>
              <w:t>15</w:t>
            </w:r>
          </w:p>
          <w:p w:rsidR="00305C75" w:rsidRPr="00276E42" w:rsidRDefault="00305C75" w:rsidP="00C16817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(индивидуальная)</w:t>
            </w:r>
          </w:p>
        </w:tc>
      </w:tr>
      <w:tr w:rsidR="00305C75" w:rsidRPr="005114CB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276E42" w:rsidRDefault="00305C75" w:rsidP="005114CB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Квартира</w:t>
            </w:r>
          </w:p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276E42" w:rsidRDefault="00305C75" w:rsidP="005114CB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20,26</w:t>
            </w:r>
          </w:p>
        </w:tc>
        <w:tc>
          <w:tcPr>
            <w:tcW w:w="1800" w:type="dxa"/>
            <w:gridSpan w:val="2"/>
          </w:tcPr>
          <w:p w:rsidR="00305C75" w:rsidRPr="00276E42" w:rsidRDefault="00305C75" w:rsidP="005114CB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  <w:vAlign w:val="center"/>
          </w:tcPr>
          <w:p w:rsidR="00305C75" w:rsidRPr="00276E42" w:rsidRDefault="00305C75" w:rsidP="00C16817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-</w:t>
            </w:r>
          </w:p>
        </w:tc>
      </w:tr>
      <w:tr w:rsidR="00305C75" w:rsidRPr="005114CB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76E42" w:rsidRDefault="00305C75" w:rsidP="005114CB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Квартира</w:t>
            </w:r>
          </w:p>
          <w:p w:rsidR="00305C75" w:rsidRPr="00276E42" w:rsidRDefault="00305C75" w:rsidP="0055180C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276E42" w:rsidRDefault="00305C75" w:rsidP="005114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</w:t>
            </w:r>
            <w:r w:rsidRPr="00276E42">
              <w:rPr>
                <w:color w:val="000000"/>
              </w:rPr>
              <w:t>8</w:t>
            </w:r>
            <w:r>
              <w:rPr>
                <w:color w:val="000000"/>
              </w:rPr>
              <w:t>0</w:t>
            </w:r>
          </w:p>
        </w:tc>
        <w:tc>
          <w:tcPr>
            <w:tcW w:w="1800" w:type="dxa"/>
            <w:gridSpan w:val="2"/>
          </w:tcPr>
          <w:p w:rsidR="00305C75" w:rsidRPr="00276E42" w:rsidRDefault="00305C75" w:rsidP="005114CB">
            <w:pPr>
              <w:jc w:val="center"/>
              <w:rPr>
                <w:color w:val="000000"/>
              </w:rPr>
            </w:pPr>
            <w:r w:rsidRPr="00276E4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76E4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382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F632F" w:rsidRDefault="00305C75" w:rsidP="008717D3">
            <w:pPr>
              <w:rPr>
                <w:color w:val="000000"/>
              </w:rPr>
            </w:pPr>
            <w:r w:rsidRPr="00CF632F">
              <w:rPr>
                <w:color w:val="000000"/>
              </w:rPr>
              <w:t>Белоковаленко Д.А.</w:t>
            </w:r>
          </w:p>
        </w:tc>
        <w:tc>
          <w:tcPr>
            <w:tcW w:w="2109" w:type="dxa"/>
            <w:gridSpan w:val="2"/>
          </w:tcPr>
          <w:p w:rsidR="00305C75" w:rsidRPr="00CF632F" w:rsidRDefault="00305C75" w:rsidP="0055180C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дознаватель</w:t>
            </w:r>
          </w:p>
        </w:tc>
        <w:tc>
          <w:tcPr>
            <w:tcW w:w="2160" w:type="dxa"/>
          </w:tcPr>
          <w:p w:rsidR="00305C75" w:rsidRPr="005F7C9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428820,03</w:t>
            </w:r>
          </w:p>
        </w:tc>
        <w:tc>
          <w:tcPr>
            <w:tcW w:w="2880" w:type="dxa"/>
            <w:gridSpan w:val="3"/>
          </w:tcPr>
          <w:p w:rsidR="00305C75" w:rsidRPr="00CF632F" w:rsidRDefault="00305C75" w:rsidP="0055180C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Комната в общежитии (аренда)</w:t>
            </w:r>
          </w:p>
        </w:tc>
        <w:tc>
          <w:tcPr>
            <w:tcW w:w="1080" w:type="dxa"/>
          </w:tcPr>
          <w:p w:rsidR="00305C75" w:rsidRPr="00CF632F" w:rsidRDefault="00305C75" w:rsidP="008717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00" w:type="dxa"/>
            <w:gridSpan w:val="2"/>
          </w:tcPr>
          <w:p w:rsidR="00305C75" w:rsidRPr="00CF632F" w:rsidRDefault="00305C75" w:rsidP="008717D3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F632F" w:rsidRDefault="00305C75" w:rsidP="00C16817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Автомобиль легковой-</w:t>
            </w:r>
          </w:p>
          <w:p w:rsidR="00305C75" w:rsidRPr="00CF632F" w:rsidRDefault="00305C75" w:rsidP="00C16817">
            <w:pPr>
              <w:jc w:val="center"/>
              <w:rPr>
                <w:color w:val="000000"/>
              </w:rPr>
            </w:pPr>
            <w:r w:rsidRPr="00CF632F">
              <w:rPr>
                <w:color w:val="000000"/>
              </w:rPr>
              <w:t>ВАЗ 21053 (индивидуальная)</w:t>
            </w:r>
          </w:p>
        </w:tc>
      </w:tr>
      <w:tr w:rsidR="00305C75" w:rsidRPr="00607B10">
        <w:trPr>
          <w:trHeight w:val="54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B32597">
            <w:pPr>
              <w:rPr>
                <w:color w:val="000000"/>
              </w:rPr>
            </w:pPr>
            <w:r>
              <w:rPr>
                <w:color w:val="000000"/>
              </w:rPr>
              <w:t>Волков С.А.</w:t>
            </w:r>
          </w:p>
          <w:p w:rsidR="00305C75" w:rsidRDefault="00305C75" w:rsidP="00B32597">
            <w:pPr>
              <w:rPr>
                <w:color w:val="000000"/>
              </w:rPr>
            </w:pPr>
          </w:p>
          <w:p w:rsidR="00305C75" w:rsidRDefault="00305C75" w:rsidP="00B32597">
            <w:pPr>
              <w:rPr>
                <w:color w:val="000000"/>
              </w:rPr>
            </w:pPr>
          </w:p>
          <w:p w:rsidR="00305C75" w:rsidRPr="003E7CCF" w:rsidRDefault="00305C75" w:rsidP="00B3259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Дознаватель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3E7CC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330354,18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3E7CC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3E7CC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3E7CCF" w:rsidRDefault="00305C75" w:rsidP="00B325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47,4</w:t>
            </w:r>
          </w:p>
        </w:tc>
        <w:tc>
          <w:tcPr>
            <w:tcW w:w="1800" w:type="dxa"/>
            <w:gridSpan w:val="2"/>
          </w:tcPr>
          <w:p w:rsidR="00305C75" w:rsidRPr="003E7CCF" w:rsidRDefault="00305C75" w:rsidP="00B325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ВАЗ2112 (индивидуальная)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Pr="003E7CC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7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B3259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D23539" w:rsidRDefault="00305C75" w:rsidP="0055180C">
            <w:pPr>
              <w:jc w:val="center"/>
              <w:rPr>
                <w:color w:val="000000"/>
              </w:rPr>
            </w:pPr>
            <w:r w:rsidRPr="00D23539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23539" w:rsidRDefault="00305C75" w:rsidP="003E7C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49,6</w:t>
            </w:r>
          </w:p>
        </w:tc>
        <w:tc>
          <w:tcPr>
            <w:tcW w:w="1800" w:type="dxa"/>
            <w:gridSpan w:val="2"/>
          </w:tcPr>
          <w:p w:rsidR="00305C75" w:rsidRPr="00D23539" w:rsidRDefault="00305C75" w:rsidP="003E7CCF">
            <w:pPr>
              <w:jc w:val="center"/>
              <w:rPr>
                <w:color w:val="000000"/>
              </w:rPr>
            </w:pPr>
            <w:r w:rsidRPr="00D2353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6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B3259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D23539" w:rsidRDefault="00305C75" w:rsidP="0055180C">
            <w:pPr>
              <w:jc w:val="center"/>
              <w:rPr>
                <w:color w:val="000000"/>
              </w:rPr>
            </w:pPr>
            <w:r w:rsidRPr="00D23539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23539" w:rsidRDefault="00305C75" w:rsidP="003E7C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47,4</w:t>
            </w:r>
          </w:p>
        </w:tc>
        <w:tc>
          <w:tcPr>
            <w:tcW w:w="1800" w:type="dxa"/>
            <w:gridSpan w:val="2"/>
          </w:tcPr>
          <w:p w:rsidR="00305C75" w:rsidRPr="00D23539" w:rsidRDefault="00305C75" w:rsidP="003E7CCF">
            <w:pPr>
              <w:jc w:val="center"/>
              <w:rPr>
                <w:color w:val="000000"/>
              </w:rPr>
            </w:pPr>
            <w:r w:rsidRPr="00D2353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B32597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144266,58</w:t>
            </w:r>
          </w:p>
        </w:tc>
        <w:tc>
          <w:tcPr>
            <w:tcW w:w="2880" w:type="dxa"/>
            <w:gridSpan w:val="3"/>
          </w:tcPr>
          <w:p w:rsidR="00305C75" w:rsidRPr="00D23539" w:rsidRDefault="00305C75" w:rsidP="0055180C">
            <w:pPr>
              <w:jc w:val="center"/>
              <w:rPr>
                <w:color w:val="000000"/>
              </w:rPr>
            </w:pPr>
            <w:r w:rsidRPr="00D23539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23539" w:rsidRDefault="00305C75" w:rsidP="003E7C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49,6</w:t>
            </w:r>
          </w:p>
        </w:tc>
        <w:tc>
          <w:tcPr>
            <w:tcW w:w="1800" w:type="dxa"/>
            <w:gridSpan w:val="2"/>
          </w:tcPr>
          <w:p w:rsidR="00305C75" w:rsidRPr="00D23539" w:rsidRDefault="00305C75" w:rsidP="003E7CCF">
            <w:pPr>
              <w:jc w:val="center"/>
              <w:rPr>
                <w:color w:val="000000"/>
              </w:rPr>
            </w:pPr>
            <w:r w:rsidRPr="00D2353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B32597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D23539" w:rsidRDefault="00305C75" w:rsidP="0055180C">
            <w:pPr>
              <w:jc w:val="center"/>
              <w:rPr>
                <w:color w:val="000000"/>
              </w:rPr>
            </w:pPr>
            <w:r w:rsidRPr="00D23539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23539" w:rsidRDefault="00305C75" w:rsidP="003E7C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49,6</w:t>
            </w:r>
          </w:p>
        </w:tc>
        <w:tc>
          <w:tcPr>
            <w:tcW w:w="1800" w:type="dxa"/>
            <w:gridSpan w:val="2"/>
          </w:tcPr>
          <w:p w:rsidR="00305C75" w:rsidRPr="00D23539" w:rsidRDefault="00305C75" w:rsidP="003E7CCF">
            <w:pPr>
              <w:jc w:val="center"/>
              <w:rPr>
                <w:color w:val="000000"/>
              </w:rPr>
            </w:pPr>
            <w:r w:rsidRPr="00D2353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14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B32597">
            <w:pPr>
              <w:rPr>
                <w:color w:val="000000"/>
              </w:rPr>
            </w:pPr>
            <w:r>
              <w:rPr>
                <w:color w:val="000000"/>
              </w:rPr>
              <w:t>Гладких А.С.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дознаватель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310884,39</w:t>
            </w:r>
          </w:p>
        </w:tc>
        <w:tc>
          <w:tcPr>
            <w:tcW w:w="2880" w:type="dxa"/>
            <w:gridSpan w:val="3"/>
            <w:vMerge w:val="restart"/>
          </w:tcPr>
          <w:p w:rsidR="00305C75" w:rsidRPr="00D2353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(найм)</w:t>
            </w:r>
          </w:p>
        </w:tc>
        <w:tc>
          <w:tcPr>
            <w:tcW w:w="1080" w:type="dxa"/>
            <w:vMerge w:val="restart"/>
          </w:tcPr>
          <w:p w:rsidR="00305C75" w:rsidRDefault="00305C75" w:rsidP="003E7C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18,4</w:t>
            </w:r>
          </w:p>
        </w:tc>
        <w:tc>
          <w:tcPr>
            <w:tcW w:w="1800" w:type="dxa"/>
            <w:gridSpan w:val="2"/>
            <w:vMerge w:val="restart"/>
          </w:tcPr>
          <w:p w:rsidR="00305C75" w:rsidRPr="00D23539" w:rsidRDefault="00305C75" w:rsidP="003E7C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2114 (индивидуальная)</w:t>
            </w:r>
          </w:p>
        </w:tc>
      </w:tr>
      <w:tr w:rsidR="00305C75" w:rsidRPr="00607B10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B3259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Pr="00D2353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3E7CCF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Pr="00D23539" w:rsidRDefault="00305C75" w:rsidP="003E7CC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автмообиль – ВАЗ 2105 (индивидуальная)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D23539" w:rsidRDefault="00305C75" w:rsidP="00B74FB5">
            <w:pPr>
              <w:rPr>
                <w:color w:val="000000"/>
              </w:rPr>
            </w:pPr>
            <w:r w:rsidRPr="00D23539">
              <w:rPr>
                <w:color w:val="000000"/>
              </w:rPr>
              <w:t>Глухих П.А.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D23539" w:rsidRDefault="00305C75" w:rsidP="0055180C">
            <w:pPr>
              <w:jc w:val="center"/>
              <w:rPr>
                <w:color w:val="000000"/>
              </w:rPr>
            </w:pPr>
            <w:r w:rsidRPr="00D23539">
              <w:rPr>
                <w:color w:val="000000"/>
              </w:rPr>
              <w:t>Дознаватель</w:t>
            </w:r>
          </w:p>
        </w:tc>
        <w:tc>
          <w:tcPr>
            <w:tcW w:w="2160" w:type="dxa"/>
            <w:vMerge w:val="restart"/>
          </w:tcPr>
          <w:p w:rsidR="00305C75" w:rsidRPr="00D2353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394012,42</w:t>
            </w:r>
          </w:p>
        </w:tc>
        <w:tc>
          <w:tcPr>
            <w:tcW w:w="2880" w:type="dxa"/>
            <w:gridSpan w:val="3"/>
          </w:tcPr>
          <w:p w:rsidR="00305C75" w:rsidRPr="00D23539" w:rsidRDefault="00305C75" w:rsidP="0055180C">
            <w:pPr>
              <w:jc w:val="center"/>
              <w:rPr>
                <w:color w:val="000000"/>
              </w:rPr>
            </w:pPr>
            <w:r w:rsidRPr="00D23539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23539" w:rsidRDefault="00305C75" w:rsidP="00B74FB5">
            <w:pPr>
              <w:jc w:val="center"/>
              <w:rPr>
                <w:color w:val="000000"/>
              </w:rPr>
            </w:pPr>
            <w:r w:rsidRPr="00D23539">
              <w:rPr>
                <w:color w:val="000000"/>
              </w:rPr>
              <w:t>48,1</w:t>
            </w:r>
          </w:p>
        </w:tc>
        <w:tc>
          <w:tcPr>
            <w:tcW w:w="1800" w:type="dxa"/>
            <w:gridSpan w:val="2"/>
          </w:tcPr>
          <w:p w:rsidR="00305C75" w:rsidRPr="00D23539" w:rsidRDefault="00305C75" w:rsidP="00B74FB5">
            <w:pPr>
              <w:jc w:val="center"/>
              <w:rPr>
                <w:color w:val="000000"/>
              </w:rPr>
            </w:pPr>
            <w:r w:rsidRPr="00D2353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Рено Симбол (индивидуальная)</w:t>
            </w:r>
          </w:p>
          <w:p w:rsidR="00305C75" w:rsidRPr="00D2353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5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D23539" w:rsidRDefault="00305C75" w:rsidP="00B74FB5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D2353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D2353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Pr="00D23539" w:rsidRDefault="00305C75" w:rsidP="0055180C">
            <w:pPr>
              <w:jc w:val="center"/>
              <w:rPr>
                <w:color w:val="000000"/>
              </w:rPr>
            </w:pPr>
            <w:r w:rsidRPr="00D23539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  <w:vMerge w:val="restart"/>
          </w:tcPr>
          <w:p w:rsidR="00305C75" w:rsidRPr="00D23539" w:rsidRDefault="00305C75" w:rsidP="00B74FB5">
            <w:pPr>
              <w:jc w:val="center"/>
              <w:rPr>
                <w:color w:val="000000"/>
              </w:rPr>
            </w:pPr>
            <w:r w:rsidRPr="00D23539">
              <w:rPr>
                <w:color w:val="000000"/>
              </w:rPr>
              <w:t>49</w:t>
            </w:r>
          </w:p>
        </w:tc>
        <w:tc>
          <w:tcPr>
            <w:tcW w:w="1800" w:type="dxa"/>
            <w:gridSpan w:val="2"/>
            <w:vMerge w:val="restart"/>
          </w:tcPr>
          <w:p w:rsidR="00305C75" w:rsidRPr="00D23539" w:rsidRDefault="00305C75" w:rsidP="00B74FB5">
            <w:pPr>
              <w:jc w:val="center"/>
              <w:rPr>
                <w:color w:val="000000"/>
                <w:sz w:val="20"/>
                <w:szCs w:val="20"/>
              </w:rPr>
            </w:pPr>
            <w:r w:rsidRPr="00D2353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D23539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58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D23539" w:rsidRDefault="00305C75" w:rsidP="00B74FB5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D2353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D2353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Pr="00D23539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Pr="00D23539" w:rsidRDefault="00305C75" w:rsidP="00B74FB5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Pr="00D23539" w:rsidRDefault="00305C75" w:rsidP="00B74FB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D2353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ВАЗ 21014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23539" w:rsidRDefault="00305C75" w:rsidP="00B74FB5">
            <w:pPr>
              <w:rPr>
                <w:color w:val="000000"/>
              </w:rPr>
            </w:pPr>
            <w:r w:rsidRPr="00D23539">
              <w:rPr>
                <w:color w:val="000000"/>
              </w:rPr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Pr="00D2353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D2353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388892,92</w:t>
            </w:r>
          </w:p>
        </w:tc>
        <w:tc>
          <w:tcPr>
            <w:tcW w:w="2880" w:type="dxa"/>
            <w:gridSpan w:val="3"/>
          </w:tcPr>
          <w:p w:rsidR="00305C75" w:rsidRPr="00D23539" w:rsidRDefault="00305C75" w:rsidP="0055180C">
            <w:pPr>
              <w:jc w:val="center"/>
              <w:rPr>
                <w:color w:val="000000"/>
              </w:rPr>
            </w:pPr>
            <w:r w:rsidRPr="00D23539">
              <w:rPr>
                <w:color w:val="000000"/>
              </w:rPr>
              <w:t>Квартира</w:t>
            </w:r>
          </w:p>
          <w:p w:rsidR="00305C75" w:rsidRPr="00D23539" w:rsidRDefault="00305C75" w:rsidP="0055180C">
            <w:pPr>
              <w:jc w:val="center"/>
              <w:rPr>
                <w:color w:val="000000"/>
              </w:rPr>
            </w:pPr>
            <w:r w:rsidRPr="00D23539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D23539" w:rsidRDefault="00305C75" w:rsidP="00B74FB5">
            <w:pPr>
              <w:jc w:val="center"/>
              <w:rPr>
                <w:color w:val="000000"/>
              </w:rPr>
            </w:pPr>
            <w:r w:rsidRPr="00D23539">
              <w:rPr>
                <w:color w:val="000000"/>
              </w:rPr>
              <w:t>48,1</w:t>
            </w:r>
          </w:p>
        </w:tc>
        <w:tc>
          <w:tcPr>
            <w:tcW w:w="1800" w:type="dxa"/>
            <w:gridSpan w:val="2"/>
          </w:tcPr>
          <w:p w:rsidR="00305C75" w:rsidRPr="00D23539" w:rsidRDefault="00305C75" w:rsidP="00B74FB5">
            <w:pPr>
              <w:jc w:val="center"/>
              <w:rPr>
                <w:color w:val="000000"/>
              </w:rPr>
            </w:pPr>
            <w:r w:rsidRPr="00D23539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23539" w:rsidRDefault="00305C75" w:rsidP="00C16817">
            <w:pPr>
              <w:jc w:val="center"/>
              <w:rPr>
                <w:color w:val="000000"/>
              </w:rPr>
            </w:pPr>
            <w:r w:rsidRPr="00D23539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23539" w:rsidRDefault="00305C75" w:rsidP="00482C62">
            <w:pPr>
              <w:rPr>
                <w:color w:val="000000"/>
              </w:rPr>
            </w:pPr>
            <w:r w:rsidRPr="00D23539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D2353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D23539" w:rsidRDefault="00305C75" w:rsidP="0055180C">
            <w:pPr>
              <w:jc w:val="center"/>
              <w:rPr>
                <w:color w:val="000000"/>
              </w:rPr>
            </w:pPr>
            <w:r w:rsidRPr="00D23539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D23539" w:rsidRDefault="00305C75" w:rsidP="0055180C">
            <w:pPr>
              <w:jc w:val="center"/>
              <w:rPr>
                <w:color w:val="000000"/>
              </w:rPr>
            </w:pPr>
            <w:r w:rsidRPr="00D23539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23539" w:rsidRDefault="00305C75" w:rsidP="00B74FB5">
            <w:pPr>
              <w:jc w:val="center"/>
              <w:rPr>
                <w:color w:val="000000"/>
              </w:rPr>
            </w:pPr>
            <w:r w:rsidRPr="00D23539">
              <w:rPr>
                <w:color w:val="000000"/>
              </w:rPr>
              <w:t>48,1</w:t>
            </w:r>
          </w:p>
        </w:tc>
        <w:tc>
          <w:tcPr>
            <w:tcW w:w="1800" w:type="dxa"/>
            <w:gridSpan w:val="2"/>
          </w:tcPr>
          <w:p w:rsidR="00305C75" w:rsidRPr="00D23539" w:rsidRDefault="00305C75" w:rsidP="00B74FB5">
            <w:pPr>
              <w:jc w:val="center"/>
              <w:rPr>
                <w:color w:val="000000"/>
              </w:rPr>
            </w:pPr>
            <w:r w:rsidRPr="00D23539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23539" w:rsidRDefault="00305C75" w:rsidP="00C16817">
            <w:pPr>
              <w:jc w:val="center"/>
              <w:rPr>
                <w:color w:val="000000"/>
              </w:rPr>
            </w:pPr>
            <w:r w:rsidRPr="00D23539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2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441DB7" w:rsidRDefault="00305C75" w:rsidP="00EC205B">
            <w:pPr>
              <w:rPr>
                <w:color w:val="000000"/>
              </w:rPr>
            </w:pPr>
            <w:r>
              <w:rPr>
                <w:color w:val="000000"/>
              </w:rPr>
              <w:t>Гойдина Т.А.</w:t>
            </w:r>
          </w:p>
        </w:tc>
        <w:tc>
          <w:tcPr>
            <w:tcW w:w="2109" w:type="dxa"/>
            <w:gridSpan w:val="2"/>
          </w:tcPr>
          <w:p w:rsidR="00305C75" w:rsidRPr="00441DB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дознаватель</w:t>
            </w:r>
          </w:p>
        </w:tc>
        <w:tc>
          <w:tcPr>
            <w:tcW w:w="2160" w:type="dxa"/>
          </w:tcPr>
          <w:p w:rsidR="00305C75" w:rsidRPr="00BE1F2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178519,68</w:t>
            </w:r>
          </w:p>
        </w:tc>
        <w:tc>
          <w:tcPr>
            <w:tcW w:w="2880" w:type="dxa"/>
            <w:gridSpan w:val="3"/>
          </w:tcPr>
          <w:p w:rsidR="00305C75" w:rsidRPr="00441DB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441DB7" w:rsidRDefault="00305C75" w:rsidP="00EC20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113,0</w:t>
            </w:r>
          </w:p>
        </w:tc>
        <w:tc>
          <w:tcPr>
            <w:tcW w:w="1800" w:type="dxa"/>
            <w:gridSpan w:val="2"/>
          </w:tcPr>
          <w:p w:rsidR="00305C75" w:rsidRDefault="00305C75" w:rsidP="00EC20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441DB7" w:rsidRDefault="00305C75" w:rsidP="00EC205B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441DB7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4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C205B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593011,85</w:t>
            </w:r>
          </w:p>
        </w:tc>
        <w:tc>
          <w:tcPr>
            <w:tcW w:w="2880" w:type="dxa"/>
            <w:gridSpan w:val="3"/>
          </w:tcPr>
          <w:p w:rsidR="00305C75" w:rsidRPr="00441DB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441DB7" w:rsidRDefault="00305C75" w:rsidP="000D1A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113,0</w:t>
            </w:r>
          </w:p>
        </w:tc>
        <w:tc>
          <w:tcPr>
            <w:tcW w:w="1800" w:type="dxa"/>
            <w:gridSpan w:val="2"/>
          </w:tcPr>
          <w:p w:rsidR="00305C75" w:rsidRDefault="00305C75" w:rsidP="000D1A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441DB7" w:rsidRDefault="00305C75" w:rsidP="000D1AEA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441DB7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Форд Фьюжн (индивидуальная)</w:t>
            </w:r>
          </w:p>
        </w:tc>
      </w:tr>
      <w:tr w:rsidR="00305C75" w:rsidRPr="00607B10">
        <w:trPr>
          <w:trHeight w:val="21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C205B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441DB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441DB7" w:rsidRDefault="00305C75" w:rsidP="000D1A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113,0</w:t>
            </w:r>
          </w:p>
        </w:tc>
        <w:tc>
          <w:tcPr>
            <w:tcW w:w="1800" w:type="dxa"/>
            <w:gridSpan w:val="2"/>
          </w:tcPr>
          <w:p w:rsidR="00305C75" w:rsidRDefault="00305C75" w:rsidP="000D1A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441DB7" w:rsidRDefault="00305C75" w:rsidP="000D1AEA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441DB7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3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C205B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441DB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441DB7" w:rsidRDefault="00305C75" w:rsidP="000D1A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113,0</w:t>
            </w:r>
          </w:p>
        </w:tc>
        <w:tc>
          <w:tcPr>
            <w:tcW w:w="1800" w:type="dxa"/>
            <w:gridSpan w:val="2"/>
          </w:tcPr>
          <w:p w:rsidR="00305C75" w:rsidRDefault="00305C75" w:rsidP="000D1A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441DB7" w:rsidRDefault="00305C75" w:rsidP="000D1AEA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441DB7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5A5DCD" w:rsidRDefault="00305C75" w:rsidP="00EA2CEC">
            <w:pPr>
              <w:rPr>
                <w:color w:val="000000"/>
              </w:rPr>
            </w:pPr>
            <w:r w:rsidRPr="005A5DCD">
              <w:rPr>
                <w:color w:val="000000"/>
              </w:rPr>
              <w:t>Дмитриева Т.А.</w:t>
            </w:r>
          </w:p>
        </w:tc>
        <w:tc>
          <w:tcPr>
            <w:tcW w:w="2109" w:type="dxa"/>
            <w:gridSpan w:val="2"/>
          </w:tcPr>
          <w:p w:rsidR="00305C75" w:rsidRPr="005A5DCD" w:rsidRDefault="00305C75" w:rsidP="0055180C">
            <w:pPr>
              <w:jc w:val="center"/>
              <w:rPr>
                <w:color w:val="000000"/>
              </w:rPr>
            </w:pPr>
            <w:r w:rsidRPr="005A5DCD">
              <w:rPr>
                <w:color w:val="000000"/>
              </w:rPr>
              <w:t>дознаватель</w:t>
            </w:r>
          </w:p>
        </w:tc>
        <w:tc>
          <w:tcPr>
            <w:tcW w:w="2160" w:type="dxa"/>
          </w:tcPr>
          <w:p w:rsidR="00305C75" w:rsidRPr="005A5DC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348607,76</w:t>
            </w:r>
          </w:p>
        </w:tc>
        <w:tc>
          <w:tcPr>
            <w:tcW w:w="2880" w:type="dxa"/>
            <w:gridSpan w:val="3"/>
          </w:tcPr>
          <w:p w:rsidR="00305C75" w:rsidRPr="005A5DCD" w:rsidRDefault="00305C75" w:rsidP="0055180C">
            <w:pPr>
              <w:jc w:val="center"/>
              <w:rPr>
                <w:color w:val="000000"/>
              </w:rPr>
            </w:pPr>
            <w:r w:rsidRPr="005A5DCD">
              <w:rPr>
                <w:color w:val="000000"/>
              </w:rPr>
              <w:t>Жилой дом (</w:t>
            </w:r>
            <w:r>
              <w:rPr>
                <w:color w:val="000000"/>
              </w:rPr>
              <w:t>фактическое предоставление</w:t>
            </w:r>
            <w:r w:rsidRPr="005A5DCD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5A5DCD" w:rsidRDefault="00305C75" w:rsidP="00EA2CEC">
            <w:pPr>
              <w:jc w:val="center"/>
              <w:rPr>
                <w:color w:val="000000"/>
              </w:rPr>
            </w:pPr>
            <w:r w:rsidRPr="005A5DCD">
              <w:rPr>
                <w:color w:val="000000"/>
              </w:rPr>
              <w:t>64,4</w:t>
            </w:r>
          </w:p>
        </w:tc>
        <w:tc>
          <w:tcPr>
            <w:tcW w:w="1800" w:type="dxa"/>
            <w:gridSpan w:val="2"/>
          </w:tcPr>
          <w:p w:rsidR="00305C75" w:rsidRPr="005A5DCD" w:rsidRDefault="00305C75" w:rsidP="00EA2CEC">
            <w:pPr>
              <w:jc w:val="center"/>
              <w:rPr>
                <w:color w:val="000000"/>
              </w:rPr>
            </w:pPr>
            <w:r w:rsidRPr="005A5DC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A5DCD" w:rsidRDefault="00305C75" w:rsidP="00C16817">
            <w:pPr>
              <w:jc w:val="center"/>
              <w:rPr>
                <w:color w:val="000000"/>
              </w:rPr>
            </w:pPr>
            <w:r w:rsidRPr="005A5DCD">
              <w:rPr>
                <w:color w:val="000000"/>
              </w:rPr>
              <w:t>Автомобиль легковой-</w:t>
            </w:r>
          </w:p>
          <w:p w:rsidR="00305C75" w:rsidRPr="005A5DCD" w:rsidRDefault="00305C75" w:rsidP="00C16817">
            <w:pPr>
              <w:jc w:val="center"/>
              <w:rPr>
                <w:color w:val="000000"/>
              </w:rPr>
            </w:pPr>
            <w:r w:rsidRPr="005A5DCD">
              <w:rPr>
                <w:color w:val="000000"/>
              </w:rPr>
              <w:t>ИЖ 2126-030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5A5DCD" w:rsidRDefault="00305C75" w:rsidP="00EA2CEC">
            <w:pPr>
              <w:rPr>
                <w:color w:val="000000"/>
              </w:rPr>
            </w:pPr>
            <w:r w:rsidRPr="005A5DCD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5A5DC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5A5DC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5A5DCD" w:rsidRDefault="00305C75" w:rsidP="0055180C">
            <w:pPr>
              <w:jc w:val="center"/>
              <w:rPr>
                <w:color w:val="000000"/>
              </w:rPr>
            </w:pPr>
            <w:r w:rsidRPr="005A5DCD"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5A5DCD" w:rsidRDefault="00305C75" w:rsidP="00EA2CEC">
            <w:pPr>
              <w:jc w:val="center"/>
              <w:rPr>
                <w:color w:val="000000"/>
              </w:rPr>
            </w:pPr>
            <w:r w:rsidRPr="005A5DCD">
              <w:rPr>
                <w:color w:val="000000"/>
              </w:rPr>
              <w:t>1600</w:t>
            </w:r>
          </w:p>
        </w:tc>
        <w:tc>
          <w:tcPr>
            <w:tcW w:w="1800" w:type="dxa"/>
            <w:gridSpan w:val="2"/>
          </w:tcPr>
          <w:p w:rsidR="00305C75" w:rsidRPr="005A5DCD" w:rsidRDefault="00305C75" w:rsidP="00EA2CEC">
            <w:pPr>
              <w:jc w:val="center"/>
              <w:rPr>
                <w:color w:val="000000"/>
              </w:rPr>
            </w:pPr>
            <w:r w:rsidRPr="005A5DC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5A5DCD" w:rsidRDefault="00305C75" w:rsidP="00C16817">
            <w:pPr>
              <w:jc w:val="center"/>
              <w:rPr>
                <w:color w:val="000000"/>
              </w:rPr>
            </w:pPr>
            <w:r w:rsidRPr="005A5DCD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5A5DCD" w:rsidRDefault="00305C75" w:rsidP="00EA2CE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5A5DC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5A5DC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5A5DCD" w:rsidRDefault="00305C75" w:rsidP="0055180C">
            <w:pPr>
              <w:jc w:val="center"/>
              <w:rPr>
                <w:color w:val="000000"/>
              </w:rPr>
            </w:pPr>
            <w:r w:rsidRPr="005A5DCD"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</w:tcPr>
          <w:p w:rsidR="00305C75" w:rsidRPr="005A5DCD" w:rsidRDefault="00305C75" w:rsidP="00EA2CEC">
            <w:pPr>
              <w:jc w:val="center"/>
              <w:rPr>
                <w:color w:val="000000"/>
              </w:rPr>
            </w:pPr>
            <w:r w:rsidRPr="005A5DCD">
              <w:rPr>
                <w:color w:val="000000"/>
              </w:rPr>
              <w:t>64,4</w:t>
            </w:r>
          </w:p>
        </w:tc>
        <w:tc>
          <w:tcPr>
            <w:tcW w:w="1800" w:type="dxa"/>
            <w:gridSpan w:val="2"/>
          </w:tcPr>
          <w:p w:rsidR="00305C75" w:rsidRPr="005A5DCD" w:rsidRDefault="00305C75" w:rsidP="00EA2CEC">
            <w:pPr>
              <w:jc w:val="center"/>
              <w:rPr>
                <w:color w:val="000000"/>
              </w:rPr>
            </w:pPr>
            <w:r w:rsidRPr="005A5DC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5A5DC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5A5DCD" w:rsidRDefault="00305C75" w:rsidP="00EA2CEC">
            <w:pPr>
              <w:rPr>
                <w:color w:val="000000"/>
              </w:rPr>
            </w:pPr>
            <w:r w:rsidRPr="005A5DCD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5A5DC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5A5DCD" w:rsidRDefault="00305C75" w:rsidP="0055180C">
            <w:pPr>
              <w:jc w:val="center"/>
              <w:rPr>
                <w:color w:val="000000"/>
              </w:rPr>
            </w:pPr>
            <w:r w:rsidRPr="005A5DCD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5A5DCD" w:rsidRDefault="00305C75" w:rsidP="0055180C">
            <w:pPr>
              <w:jc w:val="center"/>
              <w:rPr>
                <w:color w:val="000000"/>
              </w:rPr>
            </w:pPr>
            <w:r w:rsidRPr="005A5DCD">
              <w:rPr>
                <w:color w:val="000000"/>
              </w:rPr>
              <w:t>Жилой дом (</w:t>
            </w:r>
            <w:r>
              <w:rPr>
                <w:color w:val="000000"/>
              </w:rPr>
              <w:t>фактическое предоставление</w:t>
            </w:r>
            <w:r w:rsidRPr="005A5DCD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5A5DCD" w:rsidRDefault="00305C75" w:rsidP="00EA2CEC">
            <w:pPr>
              <w:jc w:val="center"/>
              <w:rPr>
                <w:color w:val="000000"/>
              </w:rPr>
            </w:pPr>
            <w:r w:rsidRPr="005A5DCD">
              <w:rPr>
                <w:color w:val="000000"/>
              </w:rPr>
              <w:t>64,4</w:t>
            </w:r>
          </w:p>
        </w:tc>
        <w:tc>
          <w:tcPr>
            <w:tcW w:w="1800" w:type="dxa"/>
            <w:gridSpan w:val="2"/>
          </w:tcPr>
          <w:p w:rsidR="00305C75" w:rsidRPr="005A5DCD" w:rsidRDefault="00305C75" w:rsidP="00EA2CEC">
            <w:pPr>
              <w:jc w:val="center"/>
              <w:rPr>
                <w:color w:val="000000"/>
              </w:rPr>
            </w:pPr>
            <w:r w:rsidRPr="005A5DC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A5DCD" w:rsidRDefault="00305C75" w:rsidP="00C16817">
            <w:pPr>
              <w:jc w:val="center"/>
              <w:rPr>
                <w:color w:val="000000"/>
              </w:rPr>
            </w:pPr>
            <w:r w:rsidRPr="005A5DCD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81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305FE2" w:rsidRDefault="00305C75" w:rsidP="00EC205B">
            <w:pPr>
              <w:rPr>
                <w:color w:val="000000"/>
              </w:rPr>
            </w:pPr>
            <w:r>
              <w:rPr>
                <w:color w:val="000000"/>
              </w:rPr>
              <w:t>Жданов Э.Г.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305FE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дознаватель</w:t>
            </w:r>
          </w:p>
        </w:tc>
        <w:tc>
          <w:tcPr>
            <w:tcW w:w="2160" w:type="dxa"/>
            <w:vMerge w:val="restart"/>
          </w:tcPr>
          <w:p w:rsidR="00305C75" w:rsidRPr="00305FE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320103,54</w:t>
            </w:r>
          </w:p>
        </w:tc>
        <w:tc>
          <w:tcPr>
            <w:tcW w:w="2880" w:type="dxa"/>
            <w:gridSpan w:val="3"/>
          </w:tcPr>
          <w:p w:rsidR="00305C75" w:rsidRPr="00305FE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305FE2" w:rsidRDefault="00305C75" w:rsidP="00EC20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29,8</w:t>
            </w:r>
          </w:p>
        </w:tc>
        <w:tc>
          <w:tcPr>
            <w:tcW w:w="1800" w:type="dxa"/>
            <w:gridSpan w:val="2"/>
          </w:tcPr>
          <w:p w:rsidR="00305C75" w:rsidRPr="00305FE2" w:rsidRDefault="00305C75" w:rsidP="00EC20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</w:t>
            </w:r>
          </w:p>
          <w:p w:rsidR="00305C75" w:rsidRPr="00305FE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2107 (индивидуальная)</w:t>
            </w: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EC205B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(договор найм)</w:t>
            </w:r>
          </w:p>
        </w:tc>
        <w:tc>
          <w:tcPr>
            <w:tcW w:w="1080" w:type="dxa"/>
          </w:tcPr>
          <w:p w:rsidR="00305C75" w:rsidRDefault="00305C75" w:rsidP="00EC20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37,43</w:t>
            </w:r>
          </w:p>
        </w:tc>
        <w:tc>
          <w:tcPr>
            <w:tcW w:w="1800" w:type="dxa"/>
            <w:gridSpan w:val="2"/>
          </w:tcPr>
          <w:p w:rsidR="00305C75" w:rsidRDefault="00305C75" w:rsidP="00EC20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EC205B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338870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EC20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29,8</w:t>
            </w:r>
          </w:p>
        </w:tc>
        <w:tc>
          <w:tcPr>
            <w:tcW w:w="1800" w:type="dxa"/>
            <w:gridSpan w:val="2"/>
          </w:tcPr>
          <w:p w:rsidR="00305C75" w:rsidRDefault="00305C75" w:rsidP="00EC20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8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EC205B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EC20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37,43</w:t>
            </w:r>
          </w:p>
        </w:tc>
        <w:tc>
          <w:tcPr>
            <w:tcW w:w="1800" w:type="dxa"/>
            <w:gridSpan w:val="2"/>
          </w:tcPr>
          <w:p w:rsidR="00305C75" w:rsidRDefault="00305C75" w:rsidP="00EC20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EC205B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  <w:p w:rsidR="00305C75" w:rsidRDefault="00305C75" w:rsidP="00EC205B">
            <w:pPr>
              <w:rPr>
                <w:color w:val="000000"/>
              </w:rPr>
            </w:pPr>
          </w:p>
          <w:p w:rsidR="00305C75" w:rsidRDefault="00305C75" w:rsidP="00EC205B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29,8</w:t>
            </w:r>
          </w:p>
        </w:tc>
        <w:tc>
          <w:tcPr>
            <w:tcW w:w="1800" w:type="dxa"/>
            <w:gridSpan w:val="2"/>
          </w:tcPr>
          <w:p w:rsidR="00305C75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5A7A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3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EC205B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37,43</w:t>
            </w:r>
          </w:p>
        </w:tc>
        <w:tc>
          <w:tcPr>
            <w:tcW w:w="1800" w:type="dxa"/>
            <w:gridSpan w:val="2"/>
          </w:tcPr>
          <w:p w:rsidR="00305C75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6430E" w:rsidRDefault="00305C75" w:rsidP="00DA1526">
            <w:pPr>
              <w:rPr>
                <w:color w:val="000000"/>
              </w:rPr>
            </w:pPr>
            <w:r w:rsidRPr="00B6430E">
              <w:rPr>
                <w:color w:val="000000"/>
              </w:rPr>
              <w:t>Золотов А.А.</w:t>
            </w:r>
          </w:p>
        </w:tc>
        <w:tc>
          <w:tcPr>
            <w:tcW w:w="2109" w:type="dxa"/>
            <w:gridSpan w:val="2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дознаватель</w:t>
            </w:r>
          </w:p>
        </w:tc>
        <w:tc>
          <w:tcPr>
            <w:tcW w:w="2160" w:type="dxa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299030,52</w:t>
            </w: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Квартира (</w:t>
            </w:r>
            <w:r>
              <w:rPr>
                <w:color w:val="000000"/>
              </w:rPr>
              <w:t>общая долевая</w:t>
            </w:r>
            <w:r w:rsidRPr="00B6430E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B6430E" w:rsidRDefault="00305C75" w:rsidP="00DA1526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46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DA1526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2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B6430E" w:rsidRDefault="00305C75" w:rsidP="00DA1526">
            <w:pPr>
              <w:rPr>
                <w:color w:val="000000"/>
              </w:rPr>
            </w:pPr>
            <w:r w:rsidRPr="00B6430E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212600</w:t>
            </w: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B6430E" w:rsidRDefault="00305C75" w:rsidP="00DA1526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46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DA1526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Автомобиль легковой-</w:t>
            </w:r>
          </w:p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ВАЗ 21124</w:t>
            </w:r>
            <w:r w:rsidRPr="00B6430E">
              <w:rPr>
                <w:color w:val="000000"/>
              </w:rPr>
              <w:t xml:space="preserve">  (индивидуальная)</w:t>
            </w:r>
          </w:p>
        </w:tc>
      </w:tr>
      <w:tr w:rsidR="00305C75" w:rsidRPr="00607B10">
        <w:trPr>
          <w:trHeight w:val="47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B6430E" w:rsidRDefault="00305C75" w:rsidP="00DA1526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Квартира (</w:t>
            </w:r>
            <w:r>
              <w:rPr>
                <w:color w:val="000000"/>
              </w:rPr>
              <w:t>общая долевая</w:t>
            </w:r>
            <w:r w:rsidRPr="00B6430E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B6430E" w:rsidRDefault="00305C75" w:rsidP="00B643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B6430E">
              <w:rPr>
                <w:color w:val="000000"/>
              </w:rPr>
              <w:t>6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B6430E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6430E" w:rsidRDefault="00305C75" w:rsidP="00DA1526">
            <w:pPr>
              <w:rPr>
                <w:color w:val="000000"/>
              </w:rPr>
            </w:pPr>
            <w:r w:rsidRPr="00B6430E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B6430E" w:rsidRDefault="00305C75" w:rsidP="00DA1526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46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DA1526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12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0F537F" w:rsidRDefault="00305C75" w:rsidP="00DA1526">
            <w:pPr>
              <w:rPr>
                <w:color w:val="000000"/>
              </w:rPr>
            </w:pPr>
            <w:r w:rsidRPr="000F537F">
              <w:rPr>
                <w:color w:val="000000"/>
              </w:rPr>
              <w:t>Колодницкий</w:t>
            </w:r>
            <w:r>
              <w:rPr>
                <w:color w:val="000000"/>
              </w:rPr>
              <w:t xml:space="preserve"> А.С.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0F537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дознаватель</w:t>
            </w:r>
          </w:p>
        </w:tc>
        <w:tc>
          <w:tcPr>
            <w:tcW w:w="2160" w:type="dxa"/>
            <w:vMerge w:val="restart"/>
          </w:tcPr>
          <w:p w:rsidR="00305C75" w:rsidRPr="000F537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309883,51</w:t>
            </w:r>
          </w:p>
        </w:tc>
        <w:tc>
          <w:tcPr>
            <w:tcW w:w="2880" w:type="dxa"/>
            <w:gridSpan w:val="3"/>
            <w:vMerge w:val="restart"/>
          </w:tcPr>
          <w:p w:rsidR="00305C75" w:rsidRPr="000F537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  <w:vMerge w:val="restart"/>
          </w:tcPr>
          <w:p w:rsidR="00305C75" w:rsidRPr="000F537F" w:rsidRDefault="00305C75" w:rsidP="00DA15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61,7</w:t>
            </w:r>
          </w:p>
        </w:tc>
        <w:tc>
          <w:tcPr>
            <w:tcW w:w="1800" w:type="dxa"/>
            <w:gridSpan w:val="2"/>
            <w:vMerge w:val="restart"/>
          </w:tcPr>
          <w:p w:rsidR="00305C75" w:rsidRPr="000F537F" w:rsidRDefault="00305C75" w:rsidP="00DA15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0F537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21093 (индивидуальная</w:t>
            </w:r>
          </w:p>
        </w:tc>
      </w:tr>
      <w:tr w:rsidR="00305C75" w:rsidRPr="00607B10">
        <w:trPr>
          <w:trHeight w:val="88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0F537F" w:rsidRDefault="00305C75" w:rsidP="00DA1526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Pr="000F537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Pr="000F537F" w:rsidRDefault="00305C75" w:rsidP="00DA1526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Pr="000F537F" w:rsidRDefault="00305C75" w:rsidP="00DA1526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B170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21099 (индивидуальная)</w:t>
            </w:r>
          </w:p>
        </w:tc>
      </w:tr>
      <w:tr w:rsidR="00305C75" w:rsidRPr="00607B10">
        <w:trPr>
          <w:trHeight w:val="50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0F537F" w:rsidRDefault="00305C75" w:rsidP="00DA1526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155133,80</w:t>
            </w:r>
          </w:p>
        </w:tc>
        <w:tc>
          <w:tcPr>
            <w:tcW w:w="2880" w:type="dxa"/>
            <w:gridSpan w:val="3"/>
          </w:tcPr>
          <w:p w:rsidR="00305C75" w:rsidRPr="000F537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0F537F" w:rsidRDefault="00305C75" w:rsidP="00DA15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61,7</w:t>
            </w:r>
          </w:p>
        </w:tc>
        <w:tc>
          <w:tcPr>
            <w:tcW w:w="1800" w:type="dxa"/>
            <w:gridSpan w:val="2"/>
          </w:tcPr>
          <w:p w:rsidR="00305C75" w:rsidRPr="000F537F" w:rsidRDefault="00305C75" w:rsidP="00DA15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03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DA1526">
            <w:pPr>
              <w:rPr>
                <w:color w:val="000000"/>
              </w:rPr>
            </w:pPr>
            <w:r>
              <w:rPr>
                <w:color w:val="000000"/>
              </w:rPr>
              <w:t>Коноплев С.В.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дознаватель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325874,01</w:t>
            </w:r>
          </w:p>
        </w:tc>
        <w:tc>
          <w:tcPr>
            <w:tcW w:w="2880" w:type="dxa"/>
            <w:gridSpan w:val="3"/>
          </w:tcPr>
          <w:p w:rsidR="00305C75" w:rsidRPr="000F537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0F537F" w:rsidRDefault="00305C75" w:rsidP="005A5D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800" w:type="dxa"/>
            <w:gridSpan w:val="2"/>
          </w:tcPr>
          <w:p w:rsidR="00305C75" w:rsidRPr="000F537F" w:rsidRDefault="00305C75" w:rsidP="005A5D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5114CB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6A788F" w:rsidRDefault="00305C75" w:rsidP="005114CB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Копылов О.А.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6A788F" w:rsidRDefault="00305C75" w:rsidP="0055180C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Дознаватель</w:t>
            </w:r>
          </w:p>
        </w:tc>
        <w:tc>
          <w:tcPr>
            <w:tcW w:w="2160" w:type="dxa"/>
            <w:vMerge w:val="restart"/>
          </w:tcPr>
          <w:p w:rsidR="00305C75" w:rsidRPr="006A788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559933,99</w:t>
            </w:r>
          </w:p>
        </w:tc>
        <w:tc>
          <w:tcPr>
            <w:tcW w:w="2880" w:type="dxa"/>
            <w:gridSpan w:val="3"/>
          </w:tcPr>
          <w:p w:rsidR="00305C75" w:rsidRPr="006A788F" w:rsidRDefault="00305C75" w:rsidP="0055180C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Квартира</w:t>
            </w:r>
          </w:p>
          <w:p w:rsidR="00305C75" w:rsidRPr="006A788F" w:rsidRDefault="00305C75" w:rsidP="0055180C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6A788F" w:rsidRDefault="00305C75" w:rsidP="005114CB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29,6</w:t>
            </w:r>
          </w:p>
        </w:tc>
        <w:tc>
          <w:tcPr>
            <w:tcW w:w="1800" w:type="dxa"/>
            <w:gridSpan w:val="2"/>
          </w:tcPr>
          <w:p w:rsidR="00305C75" w:rsidRPr="006A788F" w:rsidRDefault="00305C75" w:rsidP="005114CB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6A788F" w:rsidRDefault="00305C75" w:rsidP="00C16817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 xml:space="preserve">Автомобиль легковой – </w:t>
            </w:r>
            <w:r>
              <w:rPr>
                <w:color w:val="000000"/>
              </w:rPr>
              <w:t>Сузуки-Гранд Витара</w:t>
            </w:r>
          </w:p>
          <w:p w:rsidR="00305C75" w:rsidRPr="006A788F" w:rsidRDefault="00305C75" w:rsidP="00C16817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(индивидуальная)</w:t>
            </w:r>
          </w:p>
        </w:tc>
      </w:tr>
      <w:tr w:rsidR="00305C75" w:rsidRPr="005114CB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6A788F" w:rsidRDefault="00305C75" w:rsidP="005114CB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6A788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6A788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6A788F" w:rsidRDefault="00305C75" w:rsidP="0055180C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Квартира</w:t>
            </w:r>
          </w:p>
          <w:p w:rsidR="00305C75" w:rsidRPr="006A788F" w:rsidRDefault="00305C75" w:rsidP="0055180C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6A788F" w:rsidRDefault="00305C75" w:rsidP="005114CB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70,6</w:t>
            </w:r>
          </w:p>
        </w:tc>
        <w:tc>
          <w:tcPr>
            <w:tcW w:w="1800" w:type="dxa"/>
            <w:gridSpan w:val="2"/>
          </w:tcPr>
          <w:p w:rsidR="00305C75" w:rsidRPr="006A788F" w:rsidRDefault="00305C75" w:rsidP="005114CB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6A788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232788" w:rsidRDefault="00305C75" w:rsidP="00E021FC">
            <w:pPr>
              <w:rPr>
                <w:color w:val="000000"/>
              </w:rPr>
            </w:pPr>
            <w:r w:rsidRPr="00232788">
              <w:rPr>
                <w:color w:val="000000"/>
              </w:rPr>
              <w:t>Костарев С.В.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Дознаватель</w:t>
            </w:r>
          </w:p>
        </w:tc>
        <w:tc>
          <w:tcPr>
            <w:tcW w:w="2160" w:type="dxa"/>
            <w:vMerge w:val="restart"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406494,63</w:t>
            </w:r>
          </w:p>
        </w:tc>
        <w:tc>
          <w:tcPr>
            <w:tcW w:w="2880" w:type="dxa"/>
            <w:gridSpan w:val="3"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Земельный участок</w:t>
            </w:r>
          </w:p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232788" w:rsidRDefault="00305C75" w:rsidP="00E021FC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695</w:t>
            </w:r>
          </w:p>
        </w:tc>
        <w:tc>
          <w:tcPr>
            <w:tcW w:w="1800" w:type="dxa"/>
            <w:gridSpan w:val="2"/>
          </w:tcPr>
          <w:p w:rsidR="00305C75" w:rsidRPr="00232788" w:rsidRDefault="00305C75" w:rsidP="00E021FC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232788" w:rsidRDefault="00305C75" w:rsidP="00C16817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Автомобиль легковой - ВАЗ 21074</w:t>
            </w:r>
          </w:p>
          <w:p w:rsidR="00305C75" w:rsidRPr="00232788" w:rsidRDefault="00305C75" w:rsidP="00C16817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(индивидуальная)</w:t>
            </w:r>
          </w:p>
        </w:tc>
      </w:tr>
      <w:tr w:rsidR="00305C75" w:rsidRPr="00232788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32788" w:rsidRDefault="00305C75" w:rsidP="00E021F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Квартира</w:t>
            </w:r>
          </w:p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232788" w:rsidRDefault="00305C75" w:rsidP="00E021FC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50,4</w:t>
            </w:r>
          </w:p>
        </w:tc>
        <w:tc>
          <w:tcPr>
            <w:tcW w:w="1800" w:type="dxa"/>
            <w:gridSpan w:val="2"/>
          </w:tcPr>
          <w:p w:rsidR="00305C75" w:rsidRPr="00232788" w:rsidRDefault="00305C75" w:rsidP="00E021FC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32788" w:rsidRDefault="00305C75" w:rsidP="00C16817">
            <w:pPr>
              <w:jc w:val="center"/>
              <w:rPr>
                <w:color w:val="99CC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232788" w:rsidRDefault="00305C75" w:rsidP="00DA1526">
            <w:pPr>
              <w:rPr>
                <w:color w:val="000000"/>
              </w:rPr>
            </w:pPr>
            <w:r w:rsidRPr="00232788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Квартира</w:t>
            </w:r>
          </w:p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232788" w:rsidRDefault="00305C75" w:rsidP="00E021FC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50,4</w:t>
            </w:r>
          </w:p>
        </w:tc>
        <w:tc>
          <w:tcPr>
            <w:tcW w:w="1800" w:type="dxa"/>
            <w:gridSpan w:val="2"/>
          </w:tcPr>
          <w:p w:rsidR="00305C75" w:rsidRPr="00232788" w:rsidRDefault="00305C75" w:rsidP="00E021FC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232788" w:rsidRDefault="00305C75" w:rsidP="00C16817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2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DA1526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Квартира</w:t>
            </w:r>
          </w:p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(</w:t>
            </w:r>
            <w:r>
              <w:rPr>
                <w:color w:val="000000"/>
              </w:rPr>
              <w:t>фактическое предоставление</w:t>
            </w:r>
            <w:r w:rsidRPr="00232788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232788" w:rsidRDefault="00305C75" w:rsidP="00E021FC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50,4</w:t>
            </w:r>
          </w:p>
        </w:tc>
        <w:tc>
          <w:tcPr>
            <w:tcW w:w="1800" w:type="dxa"/>
            <w:gridSpan w:val="2"/>
          </w:tcPr>
          <w:p w:rsidR="00305C75" w:rsidRPr="00232788" w:rsidRDefault="00305C75" w:rsidP="00E021FC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rPr>
          <w:trHeight w:val="39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32788" w:rsidRDefault="00305C75" w:rsidP="00DA1526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Квартира</w:t>
            </w:r>
          </w:p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(</w:t>
            </w:r>
            <w:r>
              <w:rPr>
                <w:color w:val="000000"/>
              </w:rPr>
              <w:t>фактическое предоставление</w:t>
            </w:r>
            <w:r w:rsidRPr="00232788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232788" w:rsidRDefault="00305C75" w:rsidP="00232788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50,4</w:t>
            </w:r>
          </w:p>
        </w:tc>
        <w:tc>
          <w:tcPr>
            <w:tcW w:w="1800" w:type="dxa"/>
            <w:gridSpan w:val="2"/>
          </w:tcPr>
          <w:p w:rsidR="00305C75" w:rsidRPr="00232788" w:rsidRDefault="00305C75" w:rsidP="00232788">
            <w:pPr>
              <w:jc w:val="center"/>
              <w:rPr>
                <w:color w:val="000000"/>
              </w:rPr>
            </w:pPr>
            <w:r w:rsidRPr="0023278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232788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01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DA1526">
            <w:pPr>
              <w:rPr>
                <w:color w:val="000000"/>
              </w:rPr>
            </w:pPr>
            <w:r>
              <w:rPr>
                <w:color w:val="000000"/>
              </w:rPr>
              <w:t>Котлашевская О.В.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дознаватель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399206,76</w:t>
            </w:r>
          </w:p>
        </w:tc>
        <w:tc>
          <w:tcPr>
            <w:tcW w:w="2880" w:type="dxa"/>
            <w:gridSpan w:val="3"/>
          </w:tcPr>
          <w:p w:rsidR="00305C75" w:rsidRPr="0023278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232788" w:rsidRDefault="00305C75" w:rsidP="00232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59,9</w:t>
            </w:r>
          </w:p>
        </w:tc>
        <w:tc>
          <w:tcPr>
            <w:tcW w:w="1800" w:type="dxa"/>
            <w:gridSpan w:val="2"/>
          </w:tcPr>
          <w:p w:rsidR="00305C75" w:rsidRPr="00232788" w:rsidRDefault="00305C75" w:rsidP="00232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232788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ДЭУ МАТИЗ (индивидуальная)</w:t>
            </w:r>
          </w:p>
        </w:tc>
      </w:tr>
      <w:tr w:rsidR="00305C75" w:rsidRPr="00607B10">
        <w:trPr>
          <w:trHeight w:val="62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DA1526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360000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  <w:p w:rsidR="00305C75" w:rsidRPr="00232788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Pr="00232788" w:rsidRDefault="00305C75" w:rsidP="009038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59,9</w:t>
            </w:r>
          </w:p>
        </w:tc>
        <w:tc>
          <w:tcPr>
            <w:tcW w:w="1800" w:type="dxa"/>
            <w:gridSpan w:val="2"/>
          </w:tcPr>
          <w:p w:rsidR="00305C75" w:rsidRPr="00232788" w:rsidRDefault="00305C75" w:rsidP="009038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9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DA1526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9038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28,8</w:t>
            </w:r>
          </w:p>
        </w:tc>
        <w:tc>
          <w:tcPr>
            <w:tcW w:w="1800" w:type="dxa"/>
            <w:gridSpan w:val="2"/>
          </w:tcPr>
          <w:p w:rsidR="00305C75" w:rsidRDefault="00305C75" w:rsidP="009038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DA1526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32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59,9</w:t>
            </w:r>
          </w:p>
        </w:tc>
        <w:tc>
          <w:tcPr>
            <w:tcW w:w="1800" w:type="dxa"/>
            <w:gridSpan w:val="2"/>
          </w:tcPr>
          <w:p w:rsidR="00305C75" w:rsidRDefault="00305C75" w:rsidP="002327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8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7B151C" w:rsidRDefault="00305C75" w:rsidP="00DA1526">
            <w:pPr>
              <w:rPr>
                <w:color w:val="000000"/>
              </w:rPr>
            </w:pPr>
            <w:r>
              <w:rPr>
                <w:color w:val="000000"/>
              </w:rPr>
              <w:t>Лебедев А.Н.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7B151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дознаватель</w:t>
            </w:r>
          </w:p>
        </w:tc>
        <w:tc>
          <w:tcPr>
            <w:tcW w:w="2160" w:type="dxa"/>
            <w:vMerge w:val="restart"/>
          </w:tcPr>
          <w:p w:rsidR="00305C75" w:rsidRPr="007B151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312704,15</w:t>
            </w:r>
          </w:p>
        </w:tc>
        <w:tc>
          <w:tcPr>
            <w:tcW w:w="2880" w:type="dxa"/>
            <w:gridSpan w:val="3"/>
          </w:tcPr>
          <w:p w:rsidR="00305C75" w:rsidRPr="007B151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7B151C" w:rsidRDefault="00305C75" w:rsidP="00E02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42,3</w:t>
            </w:r>
          </w:p>
        </w:tc>
        <w:tc>
          <w:tcPr>
            <w:tcW w:w="1800" w:type="dxa"/>
            <w:gridSpan w:val="2"/>
          </w:tcPr>
          <w:p w:rsidR="00305C75" w:rsidRDefault="00305C75" w:rsidP="00E02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7B151C" w:rsidRDefault="00305C75" w:rsidP="00E021FC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7B151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DA1526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E02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61,3</w:t>
            </w:r>
          </w:p>
        </w:tc>
        <w:tc>
          <w:tcPr>
            <w:tcW w:w="1800" w:type="dxa"/>
            <w:gridSpan w:val="2"/>
          </w:tcPr>
          <w:p w:rsidR="00305C75" w:rsidRDefault="00305C75" w:rsidP="00E02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7B151C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DA1526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60000</w:t>
            </w:r>
          </w:p>
        </w:tc>
        <w:tc>
          <w:tcPr>
            <w:tcW w:w="2880" w:type="dxa"/>
            <w:gridSpan w:val="3"/>
          </w:tcPr>
          <w:p w:rsidR="00305C75" w:rsidRPr="007B151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7B151C" w:rsidRDefault="00305C75" w:rsidP="007B15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42,3</w:t>
            </w:r>
          </w:p>
        </w:tc>
        <w:tc>
          <w:tcPr>
            <w:tcW w:w="1800" w:type="dxa"/>
            <w:gridSpan w:val="2"/>
          </w:tcPr>
          <w:p w:rsidR="00305C75" w:rsidRDefault="00305C75" w:rsidP="007B15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7B151C" w:rsidRDefault="00305C75" w:rsidP="007B151C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7B151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9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DA1526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7B151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7B151C" w:rsidRDefault="00305C75" w:rsidP="007B15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42,3</w:t>
            </w:r>
          </w:p>
        </w:tc>
        <w:tc>
          <w:tcPr>
            <w:tcW w:w="1800" w:type="dxa"/>
            <w:gridSpan w:val="2"/>
          </w:tcPr>
          <w:p w:rsidR="00305C75" w:rsidRDefault="00305C75" w:rsidP="007B15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7B151C" w:rsidRDefault="00305C75" w:rsidP="007B151C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7B151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C500CA">
        <w:trPr>
          <w:trHeight w:val="83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500CA" w:rsidRDefault="00305C75" w:rsidP="001E4B9C">
            <w:pPr>
              <w:rPr>
                <w:color w:val="000000"/>
              </w:rPr>
            </w:pPr>
            <w:r w:rsidRPr="00C500CA">
              <w:rPr>
                <w:color w:val="000000"/>
              </w:rPr>
              <w:t>Малютин К.А.</w:t>
            </w:r>
          </w:p>
        </w:tc>
        <w:tc>
          <w:tcPr>
            <w:tcW w:w="2109" w:type="dxa"/>
            <w:gridSpan w:val="2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Дознаватель</w:t>
            </w:r>
          </w:p>
        </w:tc>
        <w:tc>
          <w:tcPr>
            <w:tcW w:w="2160" w:type="dxa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431930,17</w:t>
            </w:r>
          </w:p>
        </w:tc>
        <w:tc>
          <w:tcPr>
            <w:tcW w:w="2880" w:type="dxa"/>
            <w:gridSpan w:val="3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Квартира</w:t>
            </w:r>
          </w:p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C500CA" w:rsidRDefault="00305C75" w:rsidP="001E4B9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50,4</w:t>
            </w:r>
          </w:p>
        </w:tc>
        <w:tc>
          <w:tcPr>
            <w:tcW w:w="1800" w:type="dxa"/>
            <w:gridSpan w:val="2"/>
          </w:tcPr>
          <w:p w:rsidR="00305C75" w:rsidRPr="00C500CA" w:rsidRDefault="00305C75" w:rsidP="001E4B9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9110F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C500CA" w:rsidRDefault="00305C75" w:rsidP="001E4B9C">
            <w:pPr>
              <w:rPr>
                <w:color w:val="000000"/>
              </w:rPr>
            </w:pPr>
            <w:r w:rsidRPr="00C500CA">
              <w:rPr>
                <w:color w:val="000000"/>
              </w:rPr>
              <w:t xml:space="preserve">Супруга 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C500CA" w:rsidRDefault="00305C75" w:rsidP="0055180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136015,15</w:t>
            </w:r>
          </w:p>
        </w:tc>
        <w:tc>
          <w:tcPr>
            <w:tcW w:w="2880" w:type="dxa"/>
            <w:gridSpan w:val="3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Квартира</w:t>
            </w:r>
          </w:p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C500CA" w:rsidRDefault="00305C75" w:rsidP="001E4B9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57</w:t>
            </w:r>
          </w:p>
        </w:tc>
        <w:tc>
          <w:tcPr>
            <w:tcW w:w="1800" w:type="dxa"/>
            <w:gridSpan w:val="2"/>
          </w:tcPr>
          <w:p w:rsidR="00305C75" w:rsidRPr="00C500CA" w:rsidRDefault="00305C75" w:rsidP="001E4B9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C500CA" w:rsidRDefault="00305C75" w:rsidP="00C16817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C500CA" w:rsidRDefault="00305C75" w:rsidP="001E4B9C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Квартира</w:t>
            </w:r>
          </w:p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(</w:t>
            </w:r>
            <w:r>
              <w:rPr>
                <w:color w:val="000000"/>
              </w:rPr>
              <w:t>фактическое предоставление</w:t>
            </w:r>
            <w:r w:rsidRPr="00C500CA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C500CA" w:rsidRDefault="00305C75" w:rsidP="001E4B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44,7</w:t>
            </w:r>
          </w:p>
        </w:tc>
        <w:tc>
          <w:tcPr>
            <w:tcW w:w="1800" w:type="dxa"/>
            <w:gridSpan w:val="2"/>
          </w:tcPr>
          <w:p w:rsidR="00305C75" w:rsidRPr="00C500CA" w:rsidRDefault="00305C75" w:rsidP="001E4B9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C500C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500CA" w:rsidRDefault="00305C75" w:rsidP="001E4B9C">
            <w:pPr>
              <w:rPr>
                <w:color w:val="000000"/>
              </w:rPr>
            </w:pPr>
            <w:r w:rsidRPr="00C500CA">
              <w:rPr>
                <w:color w:val="000000"/>
              </w:rP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Квартира</w:t>
            </w:r>
          </w:p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(</w:t>
            </w:r>
            <w:r>
              <w:rPr>
                <w:color w:val="000000"/>
              </w:rPr>
              <w:t>фактическое предоставление</w:t>
            </w:r>
            <w:r w:rsidRPr="00C500CA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C500CA" w:rsidRDefault="00305C75" w:rsidP="001E4B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44,7</w:t>
            </w:r>
          </w:p>
        </w:tc>
        <w:tc>
          <w:tcPr>
            <w:tcW w:w="1800" w:type="dxa"/>
            <w:gridSpan w:val="2"/>
          </w:tcPr>
          <w:p w:rsidR="00305C75" w:rsidRPr="00C500CA" w:rsidRDefault="00305C75" w:rsidP="001E4B9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500CA" w:rsidRDefault="00305C75" w:rsidP="00C16817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19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879BA" w:rsidRDefault="00305C75" w:rsidP="00DA1526">
            <w:pPr>
              <w:rPr>
                <w:color w:val="000000"/>
              </w:rPr>
            </w:pPr>
            <w:r>
              <w:rPr>
                <w:color w:val="000000"/>
              </w:rPr>
              <w:t>Матвеев А.А.</w:t>
            </w:r>
          </w:p>
        </w:tc>
        <w:tc>
          <w:tcPr>
            <w:tcW w:w="2109" w:type="dxa"/>
            <w:gridSpan w:val="2"/>
          </w:tcPr>
          <w:p w:rsidR="00305C75" w:rsidRPr="00F879B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дознаватель</w:t>
            </w:r>
          </w:p>
        </w:tc>
        <w:tc>
          <w:tcPr>
            <w:tcW w:w="2160" w:type="dxa"/>
          </w:tcPr>
          <w:p w:rsidR="00305C75" w:rsidRPr="00F879B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334279,34</w:t>
            </w:r>
          </w:p>
        </w:tc>
        <w:tc>
          <w:tcPr>
            <w:tcW w:w="2880" w:type="dxa"/>
            <w:gridSpan w:val="3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Квартира</w:t>
            </w:r>
          </w:p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(</w:t>
            </w:r>
            <w:r>
              <w:rPr>
                <w:color w:val="000000"/>
              </w:rPr>
              <w:t>фактическое предоставление</w:t>
            </w:r>
            <w:r w:rsidRPr="00C500CA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C500CA" w:rsidRDefault="00305C75" w:rsidP="00F879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800" w:type="dxa"/>
            <w:gridSpan w:val="2"/>
          </w:tcPr>
          <w:p w:rsidR="00305C75" w:rsidRPr="00C500CA" w:rsidRDefault="00305C75" w:rsidP="00F879BA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Мототранспортное средство – мотоцикл Минск (индивидуальная)</w:t>
            </w:r>
          </w:p>
          <w:p w:rsidR="00305C75" w:rsidRPr="00F879B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4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DA1526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Квартира</w:t>
            </w:r>
          </w:p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(</w:t>
            </w:r>
            <w:r>
              <w:rPr>
                <w:color w:val="000000"/>
              </w:rPr>
              <w:t>фактическое предоставление</w:t>
            </w:r>
            <w:r w:rsidRPr="00C500CA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C500CA" w:rsidRDefault="00305C75" w:rsidP="00F879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800" w:type="dxa"/>
            <w:gridSpan w:val="2"/>
          </w:tcPr>
          <w:p w:rsidR="00305C75" w:rsidRPr="00C500CA" w:rsidRDefault="00305C75" w:rsidP="00F879BA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DA1526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Квартира</w:t>
            </w:r>
          </w:p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(</w:t>
            </w:r>
            <w:r>
              <w:rPr>
                <w:color w:val="000000"/>
              </w:rPr>
              <w:t>фактическое предоставление</w:t>
            </w:r>
            <w:r w:rsidRPr="00C500CA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C500CA" w:rsidRDefault="00305C75" w:rsidP="00F879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800" w:type="dxa"/>
            <w:gridSpan w:val="2"/>
          </w:tcPr>
          <w:p w:rsidR="00305C75" w:rsidRPr="00C500CA" w:rsidRDefault="00305C75" w:rsidP="00F879BA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99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DA1526">
            <w:pPr>
              <w:rPr>
                <w:color w:val="000000"/>
              </w:rPr>
            </w:pPr>
            <w:r>
              <w:rPr>
                <w:color w:val="000000"/>
              </w:rPr>
              <w:t>Меркулова Е.В.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дознаватель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312386,27</w:t>
            </w:r>
          </w:p>
        </w:tc>
        <w:tc>
          <w:tcPr>
            <w:tcW w:w="2880" w:type="dxa"/>
            <w:gridSpan w:val="3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F879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61,7</w:t>
            </w:r>
          </w:p>
        </w:tc>
        <w:tc>
          <w:tcPr>
            <w:tcW w:w="1800" w:type="dxa"/>
            <w:gridSpan w:val="2"/>
          </w:tcPr>
          <w:p w:rsidR="00305C75" w:rsidRPr="00C500CA" w:rsidRDefault="00305C75" w:rsidP="00F879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4F2209" w:rsidRDefault="00305C75" w:rsidP="0081240A">
            <w:pPr>
              <w:rPr>
                <w:color w:val="000000"/>
              </w:rPr>
            </w:pPr>
            <w:r w:rsidRPr="004F2209">
              <w:rPr>
                <w:color w:val="000000"/>
              </w:rPr>
              <w:t>Моденко В.В.</w:t>
            </w:r>
          </w:p>
        </w:tc>
        <w:tc>
          <w:tcPr>
            <w:tcW w:w="2109" w:type="dxa"/>
            <w:gridSpan w:val="2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Дознаватель</w:t>
            </w:r>
          </w:p>
        </w:tc>
        <w:tc>
          <w:tcPr>
            <w:tcW w:w="2160" w:type="dxa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308349,84</w:t>
            </w:r>
          </w:p>
        </w:tc>
        <w:tc>
          <w:tcPr>
            <w:tcW w:w="2880" w:type="dxa"/>
            <w:gridSpan w:val="3"/>
          </w:tcPr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Квартира</w:t>
            </w:r>
          </w:p>
          <w:p w:rsidR="00305C75" w:rsidRPr="004F2209" w:rsidRDefault="00305C75" w:rsidP="0055180C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(</w:t>
            </w:r>
            <w:r>
              <w:rPr>
                <w:color w:val="000000"/>
              </w:rPr>
              <w:t>фактическое предоставление</w:t>
            </w:r>
            <w:r w:rsidRPr="004F2209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4F2209" w:rsidRDefault="00305C75" w:rsidP="008124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44,7</w:t>
            </w:r>
          </w:p>
        </w:tc>
        <w:tc>
          <w:tcPr>
            <w:tcW w:w="1800" w:type="dxa"/>
            <w:gridSpan w:val="2"/>
          </w:tcPr>
          <w:p w:rsidR="00305C75" w:rsidRPr="004F2209" w:rsidRDefault="00305C75" w:rsidP="0081240A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4F2209" w:rsidRDefault="00305C75" w:rsidP="00C16817">
            <w:pPr>
              <w:jc w:val="center"/>
              <w:rPr>
                <w:color w:val="000000"/>
              </w:rPr>
            </w:pPr>
            <w:r w:rsidRPr="004F2209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3D6CAE" w:rsidRDefault="00305C75" w:rsidP="0081240A">
            <w:pPr>
              <w:rPr>
                <w:color w:val="000000"/>
              </w:rPr>
            </w:pPr>
            <w:r>
              <w:rPr>
                <w:color w:val="000000"/>
              </w:rPr>
              <w:t>Пахомов К.А.</w:t>
            </w:r>
          </w:p>
        </w:tc>
        <w:tc>
          <w:tcPr>
            <w:tcW w:w="2109" w:type="dxa"/>
            <w:gridSpan w:val="2"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дознаватель</w:t>
            </w:r>
          </w:p>
        </w:tc>
        <w:tc>
          <w:tcPr>
            <w:tcW w:w="2160" w:type="dxa"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213593,82</w:t>
            </w:r>
          </w:p>
        </w:tc>
        <w:tc>
          <w:tcPr>
            <w:tcW w:w="2880" w:type="dxa"/>
            <w:gridSpan w:val="3"/>
          </w:tcPr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Квартира</w:t>
            </w:r>
          </w:p>
          <w:p w:rsidR="00305C75" w:rsidRPr="00C500CA" w:rsidRDefault="00305C75" w:rsidP="0055180C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(</w:t>
            </w:r>
            <w:r>
              <w:rPr>
                <w:color w:val="000000"/>
              </w:rPr>
              <w:t>фактическое предоставление</w:t>
            </w:r>
            <w:r w:rsidRPr="00C500CA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C500CA" w:rsidRDefault="00305C75" w:rsidP="003D6CAE">
            <w:pPr>
              <w:tabs>
                <w:tab w:val="left" w:pos="272"/>
                <w:tab w:val="center" w:pos="432"/>
              </w:tabs>
              <w:rPr>
                <w:color w:val="000000"/>
              </w:rPr>
            </w:pPr>
            <w:r>
              <w:rPr>
                <w:color w:val="000000"/>
              </w:rPr>
              <w:tab/>
              <w:t>54</w:t>
            </w:r>
          </w:p>
        </w:tc>
        <w:tc>
          <w:tcPr>
            <w:tcW w:w="1800" w:type="dxa"/>
            <w:gridSpan w:val="2"/>
          </w:tcPr>
          <w:p w:rsidR="00305C75" w:rsidRPr="00C500CA" w:rsidRDefault="00305C75" w:rsidP="00B6430E">
            <w:pPr>
              <w:jc w:val="center"/>
              <w:rPr>
                <w:color w:val="000000"/>
              </w:rPr>
            </w:pPr>
            <w:r w:rsidRPr="00C500C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D6CAE" w:rsidRDefault="00305C75" w:rsidP="00C16817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Автомобиль легковой-</w:t>
            </w:r>
          </w:p>
          <w:p w:rsidR="00305C75" w:rsidRPr="003D6CAE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Форд Фокус</w:t>
            </w:r>
          </w:p>
          <w:p w:rsidR="00305C75" w:rsidRPr="003D6CAE" w:rsidRDefault="00305C75" w:rsidP="00C16817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(индивидуальная)</w:t>
            </w: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5235DF" w:rsidRDefault="00305C75" w:rsidP="005235DF">
            <w:pPr>
              <w:rPr>
                <w:color w:val="000000"/>
              </w:rPr>
            </w:pPr>
            <w:r w:rsidRPr="005235DF">
              <w:rPr>
                <w:color w:val="000000"/>
              </w:rPr>
              <w:t>Романов М.С.</w:t>
            </w:r>
          </w:p>
        </w:tc>
        <w:tc>
          <w:tcPr>
            <w:tcW w:w="2109" w:type="dxa"/>
            <w:gridSpan w:val="2"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дознаватель</w:t>
            </w:r>
          </w:p>
        </w:tc>
        <w:tc>
          <w:tcPr>
            <w:tcW w:w="2160" w:type="dxa"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299406,32</w:t>
            </w:r>
          </w:p>
        </w:tc>
        <w:tc>
          <w:tcPr>
            <w:tcW w:w="2880" w:type="dxa"/>
            <w:gridSpan w:val="3"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5235DF" w:rsidRDefault="00305C75" w:rsidP="005235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800" w:type="dxa"/>
            <w:gridSpan w:val="2"/>
          </w:tcPr>
          <w:p w:rsidR="00305C75" w:rsidRPr="005235DF" w:rsidRDefault="00305C75" w:rsidP="005235DF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235DF" w:rsidRDefault="00305C75" w:rsidP="00C16817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457A39" w:rsidRDefault="00305C75" w:rsidP="00CD76E5">
            <w:pPr>
              <w:rPr>
                <w:color w:val="000000"/>
              </w:rPr>
            </w:pPr>
            <w:r>
              <w:rPr>
                <w:color w:val="000000"/>
              </w:rPr>
              <w:t>Сабуров А.Г.</w:t>
            </w:r>
          </w:p>
        </w:tc>
        <w:tc>
          <w:tcPr>
            <w:tcW w:w="2109" w:type="dxa"/>
            <w:gridSpan w:val="2"/>
          </w:tcPr>
          <w:p w:rsidR="00305C75" w:rsidRPr="00457A3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дознаватель</w:t>
            </w:r>
          </w:p>
        </w:tc>
        <w:tc>
          <w:tcPr>
            <w:tcW w:w="2160" w:type="dxa"/>
          </w:tcPr>
          <w:p w:rsidR="00305C75" w:rsidRPr="00457A3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315427,70</w:t>
            </w:r>
          </w:p>
        </w:tc>
        <w:tc>
          <w:tcPr>
            <w:tcW w:w="2880" w:type="dxa"/>
            <w:gridSpan w:val="3"/>
          </w:tcPr>
          <w:p w:rsidR="00305C75" w:rsidRPr="00457A3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(договор)</w:t>
            </w:r>
          </w:p>
        </w:tc>
        <w:tc>
          <w:tcPr>
            <w:tcW w:w="1080" w:type="dxa"/>
          </w:tcPr>
          <w:p w:rsidR="00305C75" w:rsidRPr="00457A39" w:rsidRDefault="00305C75" w:rsidP="00E02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800" w:type="dxa"/>
            <w:gridSpan w:val="2"/>
          </w:tcPr>
          <w:p w:rsidR="00305C75" w:rsidRPr="00457A39" w:rsidRDefault="00305C75" w:rsidP="00E02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457A3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D76E5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360000</w:t>
            </w:r>
          </w:p>
        </w:tc>
        <w:tc>
          <w:tcPr>
            <w:tcW w:w="2880" w:type="dxa"/>
            <w:gridSpan w:val="3"/>
          </w:tcPr>
          <w:p w:rsidR="00305C75" w:rsidRPr="00457A3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(договор)</w:t>
            </w:r>
          </w:p>
        </w:tc>
        <w:tc>
          <w:tcPr>
            <w:tcW w:w="1080" w:type="dxa"/>
          </w:tcPr>
          <w:p w:rsidR="00305C75" w:rsidRPr="00457A39" w:rsidRDefault="00305C75" w:rsidP="00167F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800" w:type="dxa"/>
            <w:gridSpan w:val="2"/>
          </w:tcPr>
          <w:p w:rsidR="00305C75" w:rsidRPr="00457A39" w:rsidRDefault="00305C75" w:rsidP="00167F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457A3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31ED3">
            <w:pPr>
              <w:rPr>
                <w:color w:val="000000"/>
              </w:rPr>
            </w:pPr>
            <w:r w:rsidRPr="00032E2B">
              <w:rPr>
                <w:color w:val="000000"/>
              </w:rPr>
              <w:t>Стахеев Е.А.</w:t>
            </w:r>
          </w:p>
          <w:p w:rsidR="00305C75" w:rsidRDefault="00305C75" w:rsidP="00E31ED3">
            <w:pPr>
              <w:rPr>
                <w:color w:val="000000"/>
              </w:rPr>
            </w:pPr>
          </w:p>
          <w:p w:rsidR="00305C75" w:rsidRDefault="00305C75" w:rsidP="00E31ED3">
            <w:pPr>
              <w:rPr>
                <w:color w:val="000000"/>
              </w:rPr>
            </w:pPr>
          </w:p>
          <w:p w:rsidR="00305C75" w:rsidRPr="00032E2B" w:rsidRDefault="00305C75" w:rsidP="00E31ED3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 w:rsidRPr="00032E2B">
              <w:rPr>
                <w:color w:val="000000"/>
              </w:rPr>
              <w:t>Дознаватель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032E2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520747</w:t>
            </w:r>
          </w:p>
          <w:p w:rsidR="00305C75" w:rsidRPr="00032E2B" w:rsidRDefault="00305C75" w:rsidP="0055180C">
            <w:pPr>
              <w:jc w:val="center"/>
              <w:rPr>
                <w:color w:val="000000"/>
              </w:rPr>
            </w:pPr>
          </w:p>
          <w:p w:rsidR="00305C75" w:rsidRPr="00032E2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032E2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Жилой дом </w:t>
            </w:r>
            <w:r w:rsidRPr="00032E2B">
              <w:rPr>
                <w:color w:val="000000"/>
              </w:rPr>
              <w:t xml:space="preserve"> (</w:t>
            </w:r>
            <w:r>
              <w:rPr>
                <w:color w:val="000000"/>
              </w:rPr>
              <w:t>фактическое предоставление</w:t>
            </w:r>
            <w:r w:rsidRPr="00032E2B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032E2B" w:rsidRDefault="00305C75" w:rsidP="009A52D6">
            <w:pPr>
              <w:jc w:val="center"/>
              <w:rPr>
                <w:color w:val="000000"/>
              </w:rPr>
            </w:pPr>
            <w:r w:rsidRPr="00032E2B">
              <w:rPr>
                <w:color w:val="000000"/>
              </w:rPr>
              <w:t>90,3</w:t>
            </w:r>
          </w:p>
        </w:tc>
        <w:tc>
          <w:tcPr>
            <w:tcW w:w="1800" w:type="dxa"/>
            <w:gridSpan w:val="2"/>
          </w:tcPr>
          <w:p w:rsidR="00305C75" w:rsidRPr="00032E2B" w:rsidRDefault="00305C75" w:rsidP="009A52D6">
            <w:pPr>
              <w:jc w:val="center"/>
              <w:rPr>
                <w:color w:val="000000"/>
              </w:rPr>
            </w:pPr>
            <w:r w:rsidRPr="00032E2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032E2B" w:rsidRDefault="00305C75" w:rsidP="00C16817">
            <w:pPr>
              <w:ind w:right="-10"/>
              <w:jc w:val="center"/>
              <w:rPr>
                <w:color w:val="000000"/>
              </w:rPr>
            </w:pPr>
            <w:r w:rsidRPr="00032E2B">
              <w:rPr>
                <w:color w:val="000000"/>
              </w:rPr>
              <w:t>Автомобиль легковой-</w:t>
            </w:r>
          </w:p>
          <w:p w:rsidR="00305C75" w:rsidRPr="00032E2B" w:rsidRDefault="00305C75" w:rsidP="00C16817">
            <w:pPr>
              <w:jc w:val="center"/>
              <w:rPr>
                <w:color w:val="000000"/>
              </w:rPr>
            </w:pPr>
            <w:r w:rsidRPr="00032E2B">
              <w:rPr>
                <w:color w:val="000000"/>
              </w:rPr>
              <w:t>Шкода Октавия</w:t>
            </w:r>
          </w:p>
          <w:p w:rsidR="00305C75" w:rsidRPr="00032E2B" w:rsidRDefault="00305C75" w:rsidP="00C16817">
            <w:pPr>
              <w:jc w:val="center"/>
              <w:rPr>
                <w:color w:val="000000"/>
              </w:rPr>
            </w:pPr>
            <w:r w:rsidRPr="00032E2B">
              <w:rPr>
                <w:color w:val="000000"/>
              </w:rPr>
              <w:t>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032E2B" w:rsidRDefault="00305C75" w:rsidP="00E31ED3">
            <w:pPr>
              <w:rPr>
                <w:color w:val="000000"/>
              </w:rPr>
            </w:pPr>
            <w:r w:rsidRPr="00032E2B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032E2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032E2B" w:rsidRDefault="00305C75" w:rsidP="0055180C">
            <w:pPr>
              <w:jc w:val="center"/>
              <w:rPr>
                <w:color w:val="000000"/>
              </w:rPr>
            </w:pPr>
            <w:r w:rsidRPr="00032E2B">
              <w:rPr>
                <w:color w:val="000000"/>
              </w:rPr>
              <w:t>132856</w:t>
            </w:r>
          </w:p>
        </w:tc>
        <w:tc>
          <w:tcPr>
            <w:tcW w:w="2880" w:type="dxa"/>
            <w:gridSpan w:val="3"/>
          </w:tcPr>
          <w:p w:rsidR="00305C75" w:rsidRPr="00032E2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  <w:r w:rsidRPr="00032E2B">
              <w:rPr>
                <w:color w:val="000000"/>
              </w:rPr>
              <w:t xml:space="preserve"> (</w:t>
            </w:r>
            <w:r>
              <w:rPr>
                <w:color w:val="000000"/>
              </w:rPr>
              <w:t>фактическое предоставление)</w:t>
            </w:r>
          </w:p>
        </w:tc>
        <w:tc>
          <w:tcPr>
            <w:tcW w:w="1080" w:type="dxa"/>
          </w:tcPr>
          <w:p w:rsidR="00305C75" w:rsidRPr="00032E2B" w:rsidRDefault="00305C75" w:rsidP="00E31ED3">
            <w:pPr>
              <w:jc w:val="center"/>
              <w:rPr>
                <w:color w:val="000000"/>
              </w:rPr>
            </w:pPr>
            <w:r w:rsidRPr="00032E2B">
              <w:rPr>
                <w:color w:val="000000"/>
              </w:rPr>
              <w:t>90,3</w:t>
            </w:r>
          </w:p>
        </w:tc>
        <w:tc>
          <w:tcPr>
            <w:tcW w:w="1800" w:type="dxa"/>
            <w:gridSpan w:val="2"/>
          </w:tcPr>
          <w:p w:rsidR="00305C75" w:rsidRPr="00032E2B" w:rsidRDefault="00305C75" w:rsidP="00E31ED3">
            <w:pPr>
              <w:jc w:val="center"/>
              <w:rPr>
                <w:color w:val="000000"/>
              </w:rPr>
            </w:pPr>
            <w:r w:rsidRPr="00032E2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032E2B" w:rsidRDefault="00305C75" w:rsidP="00C16817">
            <w:pPr>
              <w:jc w:val="center"/>
              <w:rPr>
                <w:color w:val="000000"/>
              </w:rPr>
            </w:pPr>
            <w:r w:rsidRPr="00032E2B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032E2B" w:rsidRDefault="00305C75" w:rsidP="00E31ED3">
            <w:pPr>
              <w:rPr>
                <w:color w:val="000000"/>
              </w:rPr>
            </w:pPr>
            <w:r w:rsidRPr="00032E2B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032E2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032E2B" w:rsidRDefault="00305C75" w:rsidP="0055180C">
            <w:pPr>
              <w:jc w:val="center"/>
              <w:rPr>
                <w:color w:val="000000"/>
              </w:rPr>
            </w:pPr>
            <w:r w:rsidRPr="00032E2B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032E2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</w:t>
            </w:r>
            <w:r w:rsidRPr="00032E2B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предоставление</w:t>
            </w:r>
          </w:p>
        </w:tc>
        <w:tc>
          <w:tcPr>
            <w:tcW w:w="1080" w:type="dxa"/>
          </w:tcPr>
          <w:p w:rsidR="00305C75" w:rsidRPr="00032E2B" w:rsidRDefault="00305C75" w:rsidP="00E31ED3">
            <w:pPr>
              <w:jc w:val="center"/>
              <w:rPr>
                <w:color w:val="000000"/>
              </w:rPr>
            </w:pPr>
            <w:r w:rsidRPr="00032E2B">
              <w:rPr>
                <w:color w:val="000000"/>
              </w:rPr>
              <w:t>90,3</w:t>
            </w:r>
          </w:p>
        </w:tc>
        <w:tc>
          <w:tcPr>
            <w:tcW w:w="1800" w:type="dxa"/>
            <w:gridSpan w:val="2"/>
          </w:tcPr>
          <w:p w:rsidR="00305C75" w:rsidRPr="00032E2B" w:rsidRDefault="00305C75" w:rsidP="00E31ED3">
            <w:pPr>
              <w:jc w:val="center"/>
              <w:rPr>
                <w:color w:val="000000"/>
              </w:rPr>
            </w:pPr>
            <w:r w:rsidRPr="00032E2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032E2B" w:rsidRDefault="00305C75" w:rsidP="00C16817">
            <w:pPr>
              <w:jc w:val="center"/>
              <w:rPr>
                <w:color w:val="000000"/>
              </w:rPr>
            </w:pPr>
            <w:r w:rsidRPr="00032E2B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032E2B" w:rsidRDefault="00305C75" w:rsidP="00E31ED3">
            <w:pPr>
              <w:rPr>
                <w:color w:val="000000"/>
              </w:rPr>
            </w:pPr>
            <w:r w:rsidRPr="00032E2B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032E2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032E2B" w:rsidRDefault="00305C75" w:rsidP="0055180C">
            <w:pPr>
              <w:jc w:val="center"/>
              <w:rPr>
                <w:color w:val="000000"/>
              </w:rPr>
            </w:pPr>
            <w:r w:rsidRPr="00032E2B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032E2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</w:t>
            </w:r>
            <w:r w:rsidRPr="00032E2B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032E2B" w:rsidRDefault="00305C75" w:rsidP="00E31ED3">
            <w:pPr>
              <w:jc w:val="center"/>
              <w:rPr>
                <w:color w:val="000000"/>
              </w:rPr>
            </w:pPr>
            <w:r w:rsidRPr="00032E2B">
              <w:rPr>
                <w:color w:val="000000"/>
              </w:rPr>
              <w:t>90,3</w:t>
            </w:r>
          </w:p>
        </w:tc>
        <w:tc>
          <w:tcPr>
            <w:tcW w:w="1800" w:type="dxa"/>
            <w:gridSpan w:val="2"/>
          </w:tcPr>
          <w:p w:rsidR="00305C75" w:rsidRPr="00032E2B" w:rsidRDefault="00305C75" w:rsidP="00E31ED3">
            <w:pPr>
              <w:jc w:val="center"/>
              <w:rPr>
                <w:color w:val="000000"/>
              </w:rPr>
            </w:pPr>
            <w:r w:rsidRPr="00032E2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032E2B" w:rsidRDefault="00305C75" w:rsidP="00C16817">
            <w:pPr>
              <w:jc w:val="center"/>
              <w:rPr>
                <w:color w:val="000000"/>
              </w:rPr>
            </w:pPr>
            <w:r w:rsidRPr="00032E2B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5178F6" w:rsidRDefault="00305C75" w:rsidP="00E31ED3">
            <w:pPr>
              <w:rPr>
                <w:color w:val="000000"/>
              </w:rPr>
            </w:pPr>
            <w:r>
              <w:rPr>
                <w:color w:val="000000"/>
              </w:rPr>
              <w:t>Страшко А.Н.</w:t>
            </w:r>
          </w:p>
        </w:tc>
        <w:tc>
          <w:tcPr>
            <w:tcW w:w="2109" w:type="dxa"/>
            <w:gridSpan w:val="2"/>
          </w:tcPr>
          <w:p w:rsidR="00305C75" w:rsidRPr="005178F6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дознаватель</w:t>
            </w:r>
          </w:p>
        </w:tc>
        <w:tc>
          <w:tcPr>
            <w:tcW w:w="2160" w:type="dxa"/>
          </w:tcPr>
          <w:p w:rsidR="00305C75" w:rsidRPr="005178F6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128601,57</w:t>
            </w:r>
          </w:p>
        </w:tc>
        <w:tc>
          <w:tcPr>
            <w:tcW w:w="2880" w:type="dxa"/>
            <w:gridSpan w:val="3"/>
          </w:tcPr>
          <w:p w:rsidR="00305C75" w:rsidRPr="005178F6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Pr="005178F6" w:rsidRDefault="00305C75" w:rsidP="00E31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800" w:type="dxa"/>
            <w:gridSpan w:val="2"/>
          </w:tcPr>
          <w:p w:rsidR="00305C75" w:rsidRPr="005178F6" w:rsidRDefault="00305C75" w:rsidP="00E31E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178F6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9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A67E1E" w:rsidRDefault="00305C75" w:rsidP="007F743C">
            <w:pPr>
              <w:jc w:val="center"/>
              <w:rPr>
                <w:color w:val="000000"/>
              </w:rPr>
            </w:pPr>
            <w:r w:rsidRPr="00A67E1E">
              <w:rPr>
                <w:color w:val="000000"/>
              </w:rPr>
              <w:t>Субботина</w:t>
            </w:r>
            <w:r>
              <w:rPr>
                <w:color w:val="000000"/>
              </w:rPr>
              <w:t xml:space="preserve"> И.М.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A67E1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дознаватель</w:t>
            </w:r>
          </w:p>
        </w:tc>
        <w:tc>
          <w:tcPr>
            <w:tcW w:w="2160" w:type="dxa"/>
            <w:vMerge w:val="restart"/>
          </w:tcPr>
          <w:p w:rsidR="00305C75" w:rsidRPr="00A67E1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322766,45</w:t>
            </w:r>
          </w:p>
        </w:tc>
        <w:tc>
          <w:tcPr>
            <w:tcW w:w="2880" w:type="dxa"/>
            <w:gridSpan w:val="3"/>
          </w:tcPr>
          <w:p w:rsidR="00305C75" w:rsidRPr="00A67E1E" w:rsidRDefault="00305C75" w:rsidP="0055180C">
            <w:pPr>
              <w:jc w:val="center"/>
              <w:rPr>
                <w:color w:val="000000"/>
              </w:rPr>
            </w:pPr>
            <w:r w:rsidRPr="00A67E1E">
              <w:rPr>
                <w:color w:val="000000"/>
              </w:rPr>
              <w:t>Квартира</w:t>
            </w:r>
          </w:p>
          <w:p w:rsidR="00305C75" w:rsidRPr="00A67E1E" w:rsidRDefault="00305C75" w:rsidP="0055180C">
            <w:pPr>
              <w:jc w:val="center"/>
              <w:rPr>
                <w:color w:val="000000"/>
              </w:rPr>
            </w:pPr>
            <w:r w:rsidRPr="00A67E1E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A67E1E" w:rsidRDefault="00305C75" w:rsidP="007F74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46,9</w:t>
            </w:r>
          </w:p>
          <w:p w:rsidR="00305C75" w:rsidRPr="00A67E1E" w:rsidRDefault="00305C75" w:rsidP="007F743C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Pr="00A67E1E" w:rsidRDefault="00305C75" w:rsidP="007F743C">
            <w:pPr>
              <w:jc w:val="center"/>
              <w:rPr>
                <w:color w:val="000000"/>
              </w:rPr>
            </w:pPr>
            <w:r w:rsidRPr="00A67E1E">
              <w:rPr>
                <w:color w:val="000000"/>
              </w:rPr>
              <w:t>Россия</w:t>
            </w:r>
          </w:p>
          <w:p w:rsidR="00305C75" w:rsidRPr="00A67E1E" w:rsidRDefault="00305C75" w:rsidP="007F743C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A67E1E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Pr="00A67E1E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8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7F743C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A67E1E" w:rsidRDefault="00305C75" w:rsidP="0055180C">
            <w:pPr>
              <w:jc w:val="center"/>
              <w:rPr>
                <w:color w:val="000000"/>
              </w:rPr>
            </w:pPr>
            <w:r w:rsidRPr="00A67E1E">
              <w:rPr>
                <w:color w:val="000000"/>
              </w:rPr>
              <w:t>Квартира</w:t>
            </w:r>
          </w:p>
          <w:p w:rsidR="00305C75" w:rsidRPr="00A67E1E" w:rsidRDefault="00305C75" w:rsidP="0055180C">
            <w:pPr>
              <w:jc w:val="center"/>
              <w:rPr>
                <w:color w:val="000000"/>
              </w:rPr>
            </w:pPr>
            <w:r w:rsidRPr="00A67E1E">
              <w:rPr>
                <w:color w:val="000000"/>
              </w:rPr>
              <w:t>(</w:t>
            </w:r>
            <w:r>
              <w:rPr>
                <w:color w:val="000000"/>
              </w:rPr>
              <w:t>индивидуальная</w:t>
            </w:r>
            <w:r w:rsidRPr="00A67E1E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A67E1E" w:rsidRDefault="00305C75" w:rsidP="007F743C">
            <w:pPr>
              <w:jc w:val="center"/>
              <w:rPr>
                <w:color w:val="000000"/>
              </w:rPr>
            </w:pPr>
            <w:r w:rsidRPr="00A67E1E">
              <w:rPr>
                <w:color w:val="000000"/>
              </w:rPr>
              <w:t>4</w:t>
            </w:r>
            <w:r>
              <w:rPr>
                <w:color w:val="000000"/>
              </w:rPr>
              <w:t>3,7</w:t>
            </w:r>
          </w:p>
        </w:tc>
        <w:tc>
          <w:tcPr>
            <w:tcW w:w="1800" w:type="dxa"/>
            <w:gridSpan w:val="2"/>
          </w:tcPr>
          <w:p w:rsidR="00305C75" w:rsidRPr="00A67E1E" w:rsidRDefault="00305C75" w:rsidP="007F743C">
            <w:pPr>
              <w:jc w:val="center"/>
              <w:rPr>
                <w:color w:val="000000"/>
              </w:rPr>
            </w:pPr>
            <w:r w:rsidRPr="00A67E1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rPr>
          <w:trHeight w:val="68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67E1E" w:rsidRDefault="00305C75" w:rsidP="007F743C">
            <w:pPr>
              <w:rPr>
                <w:color w:val="000000"/>
              </w:rPr>
            </w:pPr>
            <w:r w:rsidRPr="00A67E1E"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Pr="00A67E1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A67E1E" w:rsidRDefault="00305C75" w:rsidP="00C90F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446606,48</w:t>
            </w:r>
          </w:p>
        </w:tc>
        <w:tc>
          <w:tcPr>
            <w:tcW w:w="2880" w:type="dxa"/>
            <w:gridSpan w:val="3"/>
          </w:tcPr>
          <w:p w:rsidR="00305C75" w:rsidRPr="00A67E1E" w:rsidRDefault="00305C75" w:rsidP="0055180C">
            <w:pPr>
              <w:jc w:val="center"/>
              <w:rPr>
                <w:color w:val="000000"/>
              </w:rPr>
            </w:pPr>
            <w:r w:rsidRPr="00A67E1E">
              <w:rPr>
                <w:color w:val="000000"/>
              </w:rPr>
              <w:t>Квартира</w:t>
            </w:r>
          </w:p>
          <w:p w:rsidR="00305C75" w:rsidRPr="00E025BE" w:rsidRDefault="00305C75" w:rsidP="0055180C">
            <w:pPr>
              <w:jc w:val="center"/>
              <w:rPr>
                <w:color w:val="000000"/>
              </w:rPr>
            </w:pPr>
            <w:r w:rsidRPr="00A67E1E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A67E1E" w:rsidRDefault="00305C75" w:rsidP="003E7C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46,9</w:t>
            </w:r>
          </w:p>
          <w:p w:rsidR="00305C75" w:rsidRPr="00E025BE" w:rsidRDefault="00305C75" w:rsidP="003E7CCF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Pr="00A67E1E" w:rsidRDefault="00305C75" w:rsidP="003E7CCF">
            <w:pPr>
              <w:jc w:val="center"/>
              <w:rPr>
                <w:color w:val="000000"/>
              </w:rPr>
            </w:pPr>
            <w:r w:rsidRPr="00A67E1E">
              <w:rPr>
                <w:color w:val="000000"/>
              </w:rPr>
              <w:t>Россия</w:t>
            </w:r>
          </w:p>
          <w:p w:rsidR="00305C75" w:rsidRPr="00E025BE" w:rsidRDefault="00305C75" w:rsidP="003E7CC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E025BE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9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67E1E" w:rsidRDefault="00305C75" w:rsidP="00A67E1E">
            <w:pPr>
              <w:tabs>
                <w:tab w:val="left" w:pos="883"/>
              </w:tabs>
              <w:rPr>
                <w:color w:val="000000"/>
              </w:rPr>
            </w:pPr>
            <w:r w:rsidRPr="00A67E1E">
              <w:rPr>
                <w:color w:val="000000"/>
              </w:rPr>
              <w:t>сын</w:t>
            </w:r>
            <w:r w:rsidRPr="00A67E1E">
              <w:rPr>
                <w:color w:val="000000"/>
              </w:rPr>
              <w:tab/>
            </w:r>
          </w:p>
        </w:tc>
        <w:tc>
          <w:tcPr>
            <w:tcW w:w="2109" w:type="dxa"/>
            <w:gridSpan w:val="2"/>
          </w:tcPr>
          <w:p w:rsidR="00305C75" w:rsidRPr="00A67E1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A67E1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A67E1E" w:rsidRDefault="00305C75" w:rsidP="0055180C">
            <w:pPr>
              <w:jc w:val="center"/>
              <w:rPr>
                <w:color w:val="000000"/>
              </w:rPr>
            </w:pPr>
            <w:r w:rsidRPr="00A67E1E">
              <w:rPr>
                <w:color w:val="000000"/>
              </w:rPr>
              <w:t>Квартира</w:t>
            </w:r>
          </w:p>
          <w:p w:rsidR="00305C75" w:rsidRPr="00A67E1E" w:rsidRDefault="00305C75" w:rsidP="0055180C">
            <w:pPr>
              <w:jc w:val="center"/>
              <w:rPr>
                <w:color w:val="000000"/>
              </w:rPr>
            </w:pPr>
            <w:r w:rsidRPr="00A67E1E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A67E1E" w:rsidRDefault="00305C75" w:rsidP="003E7C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46,9</w:t>
            </w:r>
          </w:p>
          <w:p w:rsidR="00305C75" w:rsidRPr="00A67E1E" w:rsidRDefault="00305C75" w:rsidP="003E7CCF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Pr="00A67E1E" w:rsidRDefault="00305C75" w:rsidP="003E7CCF">
            <w:pPr>
              <w:jc w:val="center"/>
              <w:rPr>
                <w:color w:val="000000"/>
              </w:rPr>
            </w:pPr>
            <w:r w:rsidRPr="00A67E1E">
              <w:rPr>
                <w:color w:val="000000"/>
              </w:rPr>
              <w:t>Россия</w:t>
            </w:r>
          </w:p>
          <w:p w:rsidR="00305C75" w:rsidRPr="00A67E1E" w:rsidRDefault="00305C75" w:rsidP="003E7CC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E025BE" w:rsidRDefault="00305C75" w:rsidP="00C16817">
            <w:pPr>
              <w:jc w:val="center"/>
              <w:rPr>
                <w:color w:val="000000"/>
              </w:rPr>
            </w:pPr>
            <w:r w:rsidRPr="00E025BE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8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1C09F4" w:rsidRDefault="00305C75" w:rsidP="002A7354">
            <w:pPr>
              <w:rPr>
                <w:color w:val="000000"/>
              </w:rPr>
            </w:pPr>
            <w:r>
              <w:rPr>
                <w:color w:val="000000"/>
              </w:rPr>
              <w:t>Татаринов С.Е.</w:t>
            </w:r>
          </w:p>
        </w:tc>
        <w:tc>
          <w:tcPr>
            <w:tcW w:w="2109" w:type="dxa"/>
            <w:gridSpan w:val="2"/>
          </w:tcPr>
          <w:p w:rsidR="00305C75" w:rsidRPr="001C09F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дознаватель</w:t>
            </w:r>
          </w:p>
        </w:tc>
        <w:tc>
          <w:tcPr>
            <w:tcW w:w="2160" w:type="dxa"/>
          </w:tcPr>
          <w:p w:rsidR="00305C75" w:rsidRPr="001C09F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333627,20</w:t>
            </w:r>
          </w:p>
        </w:tc>
        <w:tc>
          <w:tcPr>
            <w:tcW w:w="2880" w:type="dxa"/>
            <w:gridSpan w:val="3"/>
          </w:tcPr>
          <w:p w:rsidR="00305C75" w:rsidRPr="001C09F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1C09F4" w:rsidRDefault="00305C75" w:rsidP="00D84A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1800" w:type="dxa"/>
            <w:gridSpan w:val="2"/>
          </w:tcPr>
          <w:p w:rsidR="00305C75" w:rsidRDefault="00305C75" w:rsidP="00D84A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1C09F4" w:rsidRDefault="00305C75" w:rsidP="00D84A54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1C09F4" w:rsidRDefault="00305C75" w:rsidP="00C16817">
            <w:pPr>
              <w:ind w:right="-19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3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A7354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252542,11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84A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1800" w:type="dxa"/>
            <w:gridSpan w:val="2"/>
          </w:tcPr>
          <w:p w:rsidR="00305C75" w:rsidRDefault="00305C75" w:rsidP="00D84A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C09F4" w:rsidRDefault="00305C75" w:rsidP="00C16817">
            <w:pPr>
              <w:ind w:right="-190"/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Опель Астра (индивидуальная)</w:t>
            </w:r>
          </w:p>
        </w:tc>
      </w:tr>
      <w:tr w:rsidR="00305C75" w:rsidRPr="00607B10">
        <w:trPr>
          <w:trHeight w:val="20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A7354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(общая долевая)</w:t>
            </w:r>
          </w:p>
        </w:tc>
        <w:tc>
          <w:tcPr>
            <w:tcW w:w="1080" w:type="dxa"/>
          </w:tcPr>
          <w:p w:rsidR="00305C75" w:rsidRPr="00ED6BDA" w:rsidRDefault="00305C75" w:rsidP="007B15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22,6</w:t>
            </w:r>
          </w:p>
        </w:tc>
        <w:tc>
          <w:tcPr>
            <w:tcW w:w="1800" w:type="dxa"/>
            <w:gridSpan w:val="2"/>
          </w:tcPr>
          <w:p w:rsidR="00305C75" w:rsidRPr="00ED6BDA" w:rsidRDefault="00305C75" w:rsidP="007B15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C09F4" w:rsidRDefault="00305C75" w:rsidP="00C16817">
            <w:pPr>
              <w:ind w:right="-19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754E0C" w:rsidRDefault="00305C75" w:rsidP="00A5606C">
            <w:pPr>
              <w:rPr>
                <w:color w:val="000000"/>
              </w:rPr>
            </w:pPr>
            <w:r w:rsidRPr="00754E0C">
              <w:rPr>
                <w:color w:val="000000"/>
              </w:rPr>
              <w:t>Трясцин К.С.</w:t>
            </w:r>
          </w:p>
        </w:tc>
        <w:tc>
          <w:tcPr>
            <w:tcW w:w="2109" w:type="dxa"/>
            <w:gridSpan w:val="2"/>
          </w:tcPr>
          <w:p w:rsidR="00305C75" w:rsidRPr="00754E0C" w:rsidRDefault="00305C75" w:rsidP="0055180C">
            <w:pPr>
              <w:jc w:val="center"/>
              <w:rPr>
                <w:color w:val="000000"/>
              </w:rPr>
            </w:pPr>
            <w:r w:rsidRPr="00754E0C">
              <w:rPr>
                <w:color w:val="000000"/>
              </w:rPr>
              <w:t>Дознаватель</w:t>
            </w:r>
          </w:p>
        </w:tc>
        <w:tc>
          <w:tcPr>
            <w:tcW w:w="2160" w:type="dxa"/>
          </w:tcPr>
          <w:p w:rsidR="00305C75" w:rsidRPr="00754E0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359443</w:t>
            </w:r>
          </w:p>
        </w:tc>
        <w:tc>
          <w:tcPr>
            <w:tcW w:w="2880" w:type="dxa"/>
            <w:gridSpan w:val="3"/>
          </w:tcPr>
          <w:p w:rsidR="00305C75" w:rsidRPr="00754E0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Служебная квартира (договор социального найма)</w:t>
            </w:r>
          </w:p>
        </w:tc>
        <w:tc>
          <w:tcPr>
            <w:tcW w:w="1080" w:type="dxa"/>
          </w:tcPr>
          <w:p w:rsidR="00305C75" w:rsidRPr="00754E0C" w:rsidRDefault="00305C75" w:rsidP="00A560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17,7</w:t>
            </w:r>
          </w:p>
        </w:tc>
        <w:tc>
          <w:tcPr>
            <w:tcW w:w="1800" w:type="dxa"/>
            <w:gridSpan w:val="2"/>
          </w:tcPr>
          <w:p w:rsidR="00305C75" w:rsidRPr="00754E0C" w:rsidRDefault="00305C75" w:rsidP="00A5606C">
            <w:pPr>
              <w:jc w:val="center"/>
              <w:rPr>
                <w:color w:val="000000"/>
              </w:rPr>
            </w:pPr>
            <w:r w:rsidRPr="00754E0C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754E0C" w:rsidRDefault="00305C75" w:rsidP="00C16817">
            <w:pPr>
              <w:jc w:val="center"/>
              <w:rPr>
                <w:color w:val="000000"/>
              </w:rPr>
            </w:pPr>
            <w:r w:rsidRPr="00754E0C">
              <w:rPr>
                <w:color w:val="000000"/>
              </w:rPr>
              <w:t>Автомобиль легковой –</w:t>
            </w:r>
          </w:p>
          <w:p w:rsidR="00305C75" w:rsidRPr="00754E0C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ВАЗ 2114</w:t>
            </w:r>
          </w:p>
          <w:p w:rsidR="00305C75" w:rsidRPr="00754E0C" w:rsidRDefault="00305C75" w:rsidP="00C16817">
            <w:pPr>
              <w:jc w:val="center"/>
              <w:rPr>
                <w:color w:val="000000"/>
              </w:rPr>
            </w:pPr>
            <w:r w:rsidRPr="00754E0C">
              <w:rPr>
                <w:color w:val="000000"/>
              </w:rPr>
              <w:t>(индивидуальная)</w:t>
            </w: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7834CF" w:rsidRDefault="00305C75" w:rsidP="004A4728">
            <w:pPr>
              <w:rPr>
                <w:color w:val="000000"/>
              </w:rPr>
            </w:pPr>
            <w:r>
              <w:rPr>
                <w:color w:val="000000"/>
              </w:rPr>
              <w:t>Федотов Е.В.</w:t>
            </w:r>
          </w:p>
        </w:tc>
        <w:tc>
          <w:tcPr>
            <w:tcW w:w="2109" w:type="dxa"/>
            <w:gridSpan w:val="2"/>
          </w:tcPr>
          <w:p w:rsidR="00305C75" w:rsidRPr="007834C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дознаватель</w:t>
            </w:r>
          </w:p>
        </w:tc>
        <w:tc>
          <w:tcPr>
            <w:tcW w:w="2160" w:type="dxa"/>
          </w:tcPr>
          <w:p w:rsidR="00305C75" w:rsidRPr="007834C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230360,79</w:t>
            </w:r>
          </w:p>
        </w:tc>
        <w:tc>
          <w:tcPr>
            <w:tcW w:w="2880" w:type="dxa"/>
            <w:gridSpan w:val="3"/>
          </w:tcPr>
          <w:p w:rsidR="00305C75" w:rsidRPr="007834C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7834CF" w:rsidRDefault="00305C75" w:rsidP="004A47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47,5</w:t>
            </w:r>
          </w:p>
        </w:tc>
        <w:tc>
          <w:tcPr>
            <w:tcW w:w="1800" w:type="dxa"/>
            <w:gridSpan w:val="2"/>
          </w:tcPr>
          <w:p w:rsidR="00305C75" w:rsidRPr="007834CF" w:rsidRDefault="00305C75" w:rsidP="004A47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7834CF" w:rsidRDefault="00305C75" w:rsidP="00C16817">
            <w:pPr>
              <w:ind w:right="-19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5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4A4728">
            <w:pPr>
              <w:rPr>
                <w:color w:val="000000"/>
              </w:rPr>
            </w:pPr>
            <w:r>
              <w:rPr>
                <w:color w:val="000000"/>
              </w:rPr>
              <w:t>Фомин М.А.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Дознаватель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264283,75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4A47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800" w:type="dxa"/>
            <w:gridSpan w:val="2"/>
          </w:tcPr>
          <w:p w:rsidR="00305C75" w:rsidRDefault="00305C75" w:rsidP="004A47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ind w:right="-190"/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</w:t>
            </w:r>
          </w:p>
          <w:p w:rsidR="00305C75" w:rsidRDefault="00305C75" w:rsidP="00C16817">
            <w:pPr>
              <w:ind w:right="-190"/>
              <w:jc w:val="center"/>
              <w:rPr>
                <w:color w:val="000000"/>
              </w:rPr>
            </w:pPr>
            <w:r>
              <w:rPr>
                <w:color w:val="000000"/>
              </w:rPr>
              <w:t>Школа Октавия (индивидуальная)</w:t>
            </w:r>
          </w:p>
          <w:p w:rsidR="00305C75" w:rsidRPr="007834CF" w:rsidRDefault="00305C75" w:rsidP="00C16817">
            <w:pPr>
              <w:ind w:right="-190"/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3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4A4728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Pr="007834C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  <w:vMerge w:val="restart"/>
          </w:tcPr>
          <w:p w:rsidR="00305C75" w:rsidRPr="007834CF" w:rsidRDefault="00305C75" w:rsidP="009A5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00" w:type="dxa"/>
            <w:gridSpan w:val="2"/>
            <w:vMerge w:val="restart"/>
          </w:tcPr>
          <w:p w:rsidR="00305C75" w:rsidRPr="007834CF" w:rsidRDefault="00305C75" w:rsidP="009A5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ind w:right="-190"/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88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4A4728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4A4728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4A4728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ind w:right="-190"/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авомобиль – Шевроле Авео (индивидуальная)</w:t>
            </w:r>
          </w:p>
        </w:tc>
      </w:tr>
      <w:tr w:rsidR="00305C75" w:rsidRPr="00607B10">
        <w:trPr>
          <w:trHeight w:val="54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4A4728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113822,04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4A47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56,8</w:t>
            </w:r>
          </w:p>
        </w:tc>
        <w:tc>
          <w:tcPr>
            <w:tcW w:w="1800" w:type="dxa"/>
            <w:gridSpan w:val="2"/>
          </w:tcPr>
          <w:p w:rsidR="00305C75" w:rsidRDefault="00305C75" w:rsidP="004A47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4A4728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ind w:right="-19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4A4728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9A5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65,8</w:t>
            </w:r>
          </w:p>
        </w:tc>
        <w:tc>
          <w:tcPr>
            <w:tcW w:w="1800" w:type="dxa"/>
            <w:gridSpan w:val="2"/>
          </w:tcPr>
          <w:p w:rsidR="00305C75" w:rsidRDefault="00305C75" w:rsidP="009A5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9A52D6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ind w:right="-190"/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7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4A4728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9A5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800" w:type="dxa"/>
            <w:gridSpan w:val="2"/>
          </w:tcPr>
          <w:p w:rsidR="00305C75" w:rsidRDefault="00305C75" w:rsidP="009A5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ind w:right="-190"/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B530B" w:rsidRDefault="00305C75" w:rsidP="002A2DF8">
            <w:pPr>
              <w:rPr>
                <w:color w:val="000000"/>
              </w:rPr>
            </w:pPr>
            <w:r w:rsidRPr="00CB530B">
              <w:rPr>
                <w:color w:val="000000"/>
              </w:rPr>
              <w:t>Шиляев А.Ю.</w:t>
            </w:r>
          </w:p>
        </w:tc>
        <w:tc>
          <w:tcPr>
            <w:tcW w:w="2109" w:type="dxa"/>
            <w:gridSpan w:val="2"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Дознаватель</w:t>
            </w:r>
          </w:p>
        </w:tc>
        <w:tc>
          <w:tcPr>
            <w:tcW w:w="2160" w:type="dxa"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352255,93</w:t>
            </w:r>
          </w:p>
        </w:tc>
        <w:tc>
          <w:tcPr>
            <w:tcW w:w="2880" w:type="dxa"/>
            <w:gridSpan w:val="3"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Жилой дом (</w:t>
            </w:r>
            <w:r>
              <w:rPr>
                <w:color w:val="000000"/>
              </w:rPr>
              <w:t>фактическое предоставление</w:t>
            </w:r>
            <w:r w:rsidRPr="00CB530B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CB530B" w:rsidRDefault="00305C75" w:rsidP="002A2D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800" w:type="dxa"/>
            <w:gridSpan w:val="2"/>
          </w:tcPr>
          <w:p w:rsidR="00305C75" w:rsidRPr="00CB530B" w:rsidRDefault="00305C75" w:rsidP="002A2DF8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B530B" w:rsidRDefault="00305C75" w:rsidP="00C16817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Автомобиль легковой-</w:t>
            </w:r>
          </w:p>
          <w:p w:rsidR="00305C75" w:rsidRPr="00CB530B" w:rsidRDefault="00305C75" w:rsidP="00C16817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Рено Логан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CB530B" w:rsidRDefault="00305C75" w:rsidP="002A2DF8">
            <w:pPr>
              <w:rPr>
                <w:color w:val="000000"/>
              </w:rPr>
            </w:pPr>
            <w:r w:rsidRPr="00CB530B">
              <w:rPr>
                <w:color w:val="000000"/>
              </w:rPr>
              <w:t xml:space="preserve">Супруга 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352291,15</w:t>
            </w:r>
          </w:p>
        </w:tc>
        <w:tc>
          <w:tcPr>
            <w:tcW w:w="2880" w:type="dxa"/>
            <w:gridSpan w:val="3"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Земельный участок</w:t>
            </w:r>
          </w:p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CB530B" w:rsidRDefault="00305C75" w:rsidP="002A2DF8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1600</w:t>
            </w:r>
          </w:p>
        </w:tc>
        <w:tc>
          <w:tcPr>
            <w:tcW w:w="1800" w:type="dxa"/>
            <w:gridSpan w:val="2"/>
          </w:tcPr>
          <w:p w:rsidR="00305C75" w:rsidRPr="00CB530B" w:rsidRDefault="00305C75" w:rsidP="002A2DF8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CB530B" w:rsidRDefault="00305C75" w:rsidP="00C16817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CB530B" w:rsidRDefault="00305C75" w:rsidP="002A2DF8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Жилой дом</w:t>
            </w:r>
          </w:p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CB530B" w:rsidRDefault="00305C75" w:rsidP="002A2DF8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8</w:t>
            </w:r>
            <w:r>
              <w:rPr>
                <w:color w:val="000000"/>
              </w:rPr>
              <w:t>4</w:t>
            </w:r>
          </w:p>
        </w:tc>
        <w:tc>
          <w:tcPr>
            <w:tcW w:w="1800" w:type="dxa"/>
            <w:gridSpan w:val="2"/>
          </w:tcPr>
          <w:p w:rsidR="00305C75" w:rsidRPr="00CB530B" w:rsidRDefault="00305C75" w:rsidP="002A2DF8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CB530B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B530B" w:rsidRDefault="00305C75" w:rsidP="002A2DF8">
            <w:pPr>
              <w:rPr>
                <w:color w:val="000000"/>
              </w:rPr>
            </w:pPr>
            <w:r w:rsidRPr="00CB530B">
              <w:rPr>
                <w:color w:val="000000"/>
              </w:rPr>
              <w:t xml:space="preserve">Дочь </w:t>
            </w:r>
          </w:p>
        </w:tc>
        <w:tc>
          <w:tcPr>
            <w:tcW w:w="2109" w:type="dxa"/>
            <w:gridSpan w:val="2"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Жилой дом (</w:t>
            </w:r>
            <w:r>
              <w:rPr>
                <w:color w:val="000000"/>
              </w:rPr>
              <w:t>фактическое предоставление</w:t>
            </w:r>
            <w:r w:rsidRPr="00CB530B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CB530B" w:rsidRDefault="00305C75" w:rsidP="00A113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800" w:type="dxa"/>
            <w:gridSpan w:val="2"/>
          </w:tcPr>
          <w:p w:rsidR="00305C75" w:rsidRPr="00CB530B" w:rsidRDefault="00305C75" w:rsidP="00A1130F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B530B" w:rsidRDefault="00305C75" w:rsidP="00C16817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B530B" w:rsidRDefault="00305C75" w:rsidP="002A2DF8">
            <w:pPr>
              <w:rPr>
                <w:color w:val="000000"/>
              </w:rPr>
            </w:pPr>
            <w:r w:rsidRPr="00CB530B">
              <w:rPr>
                <w:color w:val="000000"/>
              </w:rPr>
              <w:t xml:space="preserve">Дочь </w:t>
            </w:r>
          </w:p>
        </w:tc>
        <w:tc>
          <w:tcPr>
            <w:tcW w:w="2109" w:type="dxa"/>
            <w:gridSpan w:val="2"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</w:t>
            </w:r>
            <w:r w:rsidRPr="00CB530B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CB530B" w:rsidRDefault="00305C75" w:rsidP="00A113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800" w:type="dxa"/>
            <w:gridSpan w:val="2"/>
          </w:tcPr>
          <w:p w:rsidR="00305C75" w:rsidRPr="00CB530B" w:rsidRDefault="00305C75" w:rsidP="00A1130F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B530B" w:rsidRDefault="00305C75" w:rsidP="00C16817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B530B" w:rsidRDefault="00305C75" w:rsidP="002A2DF8">
            <w:pPr>
              <w:rPr>
                <w:color w:val="000000"/>
              </w:rPr>
            </w:pPr>
            <w:r w:rsidRPr="00CB530B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CB530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 (фактическое предоставление</w:t>
            </w:r>
            <w:r w:rsidRPr="00CB530B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CB530B" w:rsidRDefault="00305C75" w:rsidP="00A113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800" w:type="dxa"/>
            <w:gridSpan w:val="2"/>
          </w:tcPr>
          <w:p w:rsidR="00305C75" w:rsidRPr="00CB530B" w:rsidRDefault="00305C75" w:rsidP="00A1130F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B530B" w:rsidRDefault="00305C75" w:rsidP="00C16817">
            <w:pPr>
              <w:jc w:val="center"/>
              <w:rPr>
                <w:color w:val="000000"/>
              </w:rPr>
            </w:pPr>
            <w:r w:rsidRPr="00CB530B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3D6CAE" w:rsidRDefault="00305C75" w:rsidP="005B47BA">
            <w:pPr>
              <w:rPr>
                <w:color w:val="000000"/>
              </w:rPr>
            </w:pPr>
            <w:r w:rsidRPr="003D6CAE">
              <w:rPr>
                <w:color w:val="000000"/>
              </w:rPr>
              <w:t>Шустов М.Ю.</w:t>
            </w:r>
          </w:p>
        </w:tc>
        <w:tc>
          <w:tcPr>
            <w:tcW w:w="2109" w:type="dxa"/>
            <w:gridSpan w:val="2"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Дознаватель</w:t>
            </w:r>
          </w:p>
        </w:tc>
        <w:tc>
          <w:tcPr>
            <w:tcW w:w="2160" w:type="dxa"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326825,30</w:t>
            </w:r>
          </w:p>
        </w:tc>
        <w:tc>
          <w:tcPr>
            <w:tcW w:w="2880" w:type="dxa"/>
            <w:gridSpan w:val="3"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Квартира (</w:t>
            </w:r>
            <w:r>
              <w:rPr>
                <w:color w:val="000000"/>
              </w:rPr>
              <w:t>фактическое предоставление</w:t>
            </w:r>
            <w:r w:rsidRPr="003D6CAE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3D6CAE" w:rsidRDefault="00305C75" w:rsidP="005B47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67,3</w:t>
            </w:r>
          </w:p>
        </w:tc>
        <w:tc>
          <w:tcPr>
            <w:tcW w:w="1800" w:type="dxa"/>
            <w:gridSpan w:val="2"/>
          </w:tcPr>
          <w:p w:rsidR="00305C75" w:rsidRPr="003D6CAE" w:rsidRDefault="00305C75" w:rsidP="005B47BA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D6CAE" w:rsidRDefault="00305C75" w:rsidP="00C16817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Автомобиль легковой-</w:t>
            </w:r>
          </w:p>
          <w:p w:rsidR="00305C75" w:rsidRPr="003D6CAE" w:rsidRDefault="00305C75" w:rsidP="00C16817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ВАЗ 2112 (индивидуальная)</w:t>
            </w:r>
          </w:p>
        </w:tc>
      </w:tr>
      <w:tr w:rsidR="00305C75" w:rsidRPr="00607B10">
        <w:trPr>
          <w:trHeight w:val="66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3D6CAE" w:rsidRDefault="00305C75" w:rsidP="005B47BA">
            <w:pPr>
              <w:rPr>
                <w:color w:val="000000"/>
              </w:rPr>
            </w:pPr>
            <w:r w:rsidRPr="003D6CAE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3D6CA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324680</w:t>
            </w:r>
          </w:p>
        </w:tc>
        <w:tc>
          <w:tcPr>
            <w:tcW w:w="2880" w:type="dxa"/>
            <w:gridSpan w:val="3"/>
          </w:tcPr>
          <w:p w:rsidR="00305C75" w:rsidRPr="00703390" w:rsidRDefault="00305C75" w:rsidP="0055180C">
            <w:pPr>
              <w:jc w:val="center"/>
              <w:rPr>
                <w:color w:val="000000"/>
              </w:rPr>
            </w:pPr>
            <w:r w:rsidRPr="00703390">
              <w:rPr>
                <w:color w:val="000000"/>
              </w:rPr>
              <w:t>Квартира</w:t>
            </w:r>
          </w:p>
          <w:p w:rsidR="00305C75" w:rsidRPr="00703390" w:rsidRDefault="00305C75" w:rsidP="0055180C">
            <w:pPr>
              <w:jc w:val="center"/>
              <w:rPr>
                <w:color w:val="000000"/>
              </w:rPr>
            </w:pPr>
            <w:r w:rsidRPr="00703390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703390" w:rsidRDefault="00305C75" w:rsidP="005B47BA">
            <w:pPr>
              <w:jc w:val="center"/>
              <w:rPr>
                <w:color w:val="000000"/>
              </w:rPr>
            </w:pPr>
            <w:r w:rsidRPr="00703390">
              <w:rPr>
                <w:color w:val="000000"/>
              </w:rPr>
              <w:t>67,3</w:t>
            </w:r>
          </w:p>
        </w:tc>
        <w:tc>
          <w:tcPr>
            <w:tcW w:w="1800" w:type="dxa"/>
            <w:gridSpan w:val="2"/>
          </w:tcPr>
          <w:p w:rsidR="00305C75" w:rsidRPr="00703390" w:rsidRDefault="00305C75" w:rsidP="005B47BA">
            <w:pPr>
              <w:jc w:val="center"/>
              <w:rPr>
                <w:color w:val="000000"/>
              </w:rPr>
            </w:pPr>
            <w:r w:rsidRPr="00703390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D6CAE" w:rsidRDefault="00305C75" w:rsidP="00C16817">
            <w:pPr>
              <w:jc w:val="center"/>
              <w:rPr>
                <w:color w:val="000000"/>
              </w:rPr>
            </w:pPr>
            <w:r w:rsidRPr="003D6CAE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55F13" w:rsidRDefault="00305C75" w:rsidP="00731A01">
            <w:pPr>
              <w:rPr>
                <w:color w:val="000000"/>
              </w:rPr>
            </w:pPr>
            <w:r w:rsidRPr="00A55F13">
              <w:rPr>
                <w:color w:val="000000"/>
              </w:rPr>
              <w:t>Юлина Н.А.</w:t>
            </w:r>
          </w:p>
        </w:tc>
        <w:tc>
          <w:tcPr>
            <w:tcW w:w="2109" w:type="dxa"/>
            <w:gridSpan w:val="2"/>
          </w:tcPr>
          <w:p w:rsidR="00305C75" w:rsidRPr="00A55F13" w:rsidRDefault="00305C75" w:rsidP="0055180C">
            <w:pPr>
              <w:jc w:val="center"/>
              <w:rPr>
                <w:color w:val="000000"/>
              </w:rPr>
            </w:pPr>
            <w:r w:rsidRPr="00A55F13">
              <w:rPr>
                <w:color w:val="000000"/>
              </w:rPr>
              <w:t>Дознаватель</w:t>
            </w:r>
          </w:p>
        </w:tc>
        <w:tc>
          <w:tcPr>
            <w:tcW w:w="2160" w:type="dxa"/>
          </w:tcPr>
          <w:p w:rsidR="00305C75" w:rsidRPr="00A55F1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351534,24</w:t>
            </w:r>
          </w:p>
        </w:tc>
        <w:tc>
          <w:tcPr>
            <w:tcW w:w="2880" w:type="dxa"/>
            <w:gridSpan w:val="3"/>
          </w:tcPr>
          <w:p w:rsidR="00305C75" w:rsidRPr="00A55F13" w:rsidRDefault="00305C75" w:rsidP="0055180C">
            <w:pPr>
              <w:jc w:val="center"/>
              <w:rPr>
                <w:color w:val="000000"/>
              </w:rPr>
            </w:pPr>
            <w:r w:rsidRPr="00A55F13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A55F13" w:rsidRDefault="00305C75" w:rsidP="00731A01">
            <w:pPr>
              <w:jc w:val="center"/>
              <w:rPr>
                <w:color w:val="000000"/>
              </w:rPr>
            </w:pPr>
            <w:r w:rsidRPr="00A55F13">
              <w:rPr>
                <w:color w:val="000000"/>
              </w:rPr>
              <w:t>4</w:t>
            </w:r>
            <w:r>
              <w:rPr>
                <w:color w:val="000000"/>
              </w:rPr>
              <w:t>7,</w:t>
            </w:r>
            <w:r w:rsidRPr="00A55F13">
              <w:rPr>
                <w:color w:val="000000"/>
              </w:rPr>
              <w:t>8</w:t>
            </w:r>
          </w:p>
        </w:tc>
        <w:tc>
          <w:tcPr>
            <w:tcW w:w="1800" w:type="dxa"/>
            <w:gridSpan w:val="2"/>
          </w:tcPr>
          <w:p w:rsidR="00305C75" w:rsidRPr="00A55F13" w:rsidRDefault="00305C75" w:rsidP="00731A01">
            <w:pPr>
              <w:jc w:val="center"/>
              <w:rPr>
                <w:color w:val="000000"/>
              </w:rPr>
            </w:pPr>
            <w:r w:rsidRPr="00A55F1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55F13" w:rsidRDefault="00305C75" w:rsidP="00C16817">
            <w:pPr>
              <w:jc w:val="center"/>
              <w:rPr>
                <w:color w:val="000000"/>
              </w:rPr>
            </w:pPr>
            <w:r w:rsidRPr="00A55F13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55F13" w:rsidRDefault="00305C75" w:rsidP="00731A01">
            <w:pPr>
              <w:rPr>
                <w:color w:val="000000"/>
              </w:rPr>
            </w:pPr>
            <w:r>
              <w:rPr>
                <w:color w:val="000000"/>
              </w:rPr>
              <w:t>Якель Н.Н.</w:t>
            </w:r>
          </w:p>
        </w:tc>
        <w:tc>
          <w:tcPr>
            <w:tcW w:w="2109" w:type="dxa"/>
            <w:gridSpan w:val="2"/>
          </w:tcPr>
          <w:p w:rsidR="00305C75" w:rsidRPr="00A55F1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дознаватель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303779,34</w:t>
            </w:r>
          </w:p>
        </w:tc>
        <w:tc>
          <w:tcPr>
            <w:tcW w:w="2880" w:type="dxa"/>
            <w:gridSpan w:val="3"/>
          </w:tcPr>
          <w:p w:rsidR="00305C75" w:rsidRPr="00A55F1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A55F13" w:rsidRDefault="00305C75" w:rsidP="00731A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800" w:type="dxa"/>
            <w:gridSpan w:val="2"/>
          </w:tcPr>
          <w:p w:rsidR="00305C75" w:rsidRPr="00A55F13" w:rsidRDefault="00305C75" w:rsidP="00731A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55F1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A1098D" w:rsidRDefault="00305C75" w:rsidP="0022729B">
            <w:pPr>
              <w:rPr>
                <w:color w:val="000000"/>
              </w:rPr>
            </w:pPr>
            <w:r w:rsidRPr="00A1098D">
              <w:rPr>
                <w:color w:val="000000"/>
              </w:rPr>
              <w:t>Акулин Н.В.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A1098D" w:rsidRDefault="00305C75" w:rsidP="0055180C">
            <w:pPr>
              <w:jc w:val="center"/>
              <w:rPr>
                <w:color w:val="000000"/>
              </w:rPr>
            </w:pPr>
            <w:r w:rsidRPr="00A1098D">
              <w:rPr>
                <w:color w:val="000000"/>
              </w:rPr>
              <w:t>инженер</w:t>
            </w:r>
          </w:p>
        </w:tc>
        <w:tc>
          <w:tcPr>
            <w:tcW w:w="2160" w:type="dxa"/>
            <w:vMerge w:val="restart"/>
          </w:tcPr>
          <w:p w:rsidR="00305C75" w:rsidRPr="00A1098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453453,27</w:t>
            </w:r>
          </w:p>
        </w:tc>
        <w:tc>
          <w:tcPr>
            <w:tcW w:w="2880" w:type="dxa"/>
            <w:gridSpan w:val="3"/>
          </w:tcPr>
          <w:p w:rsidR="00305C75" w:rsidRPr="00A1098D" w:rsidRDefault="00305C75" w:rsidP="0055180C">
            <w:pPr>
              <w:jc w:val="center"/>
              <w:rPr>
                <w:color w:val="000000"/>
              </w:rPr>
            </w:pPr>
            <w:r w:rsidRPr="00A1098D">
              <w:rPr>
                <w:color w:val="000000"/>
              </w:rPr>
              <w:t>Земельный участок (индивидуальный)</w:t>
            </w:r>
          </w:p>
        </w:tc>
        <w:tc>
          <w:tcPr>
            <w:tcW w:w="1080" w:type="dxa"/>
          </w:tcPr>
          <w:p w:rsidR="00305C75" w:rsidRPr="00A1098D" w:rsidRDefault="00305C75" w:rsidP="0022729B">
            <w:pPr>
              <w:jc w:val="center"/>
              <w:rPr>
                <w:color w:val="000000"/>
              </w:rPr>
            </w:pPr>
            <w:r w:rsidRPr="00A1098D">
              <w:rPr>
                <w:color w:val="000000"/>
              </w:rPr>
              <w:t>1020</w:t>
            </w:r>
          </w:p>
        </w:tc>
        <w:tc>
          <w:tcPr>
            <w:tcW w:w="1800" w:type="dxa"/>
            <w:gridSpan w:val="2"/>
          </w:tcPr>
          <w:p w:rsidR="00305C75" w:rsidRPr="00A1098D" w:rsidRDefault="00305C75" w:rsidP="0022729B">
            <w:pPr>
              <w:jc w:val="center"/>
              <w:rPr>
                <w:color w:val="000000"/>
              </w:rPr>
            </w:pPr>
            <w:r w:rsidRPr="00A1098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A1098D" w:rsidRDefault="00305C75" w:rsidP="00C16817">
            <w:pPr>
              <w:ind w:right="-190"/>
              <w:jc w:val="center"/>
              <w:rPr>
                <w:color w:val="000000"/>
              </w:rPr>
            </w:pPr>
            <w:r w:rsidRPr="00A1098D">
              <w:rPr>
                <w:color w:val="000000"/>
              </w:rPr>
              <w:t>Автомобиль легковой-</w:t>
            </w:r>
          </w:p>
          <w:p w:rsidR="00305C75" w:rsidRPr="00A1098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ВАЗ 21</w:t>
            </w:r>
            <w:r w:rsidRPr="00A1098D">
              <w:rPr>
                <w:color w:val="000000"/>
              </w:rPr>
              <w:t>14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A1098D" w:rsidRDefault="00305C75" w:rsidP="0022729B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A1098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A1098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A1098D" w:rsidRDefault="00305C75" w:rsidP="0055180C">
            <w:pPr>
              <w:jc w:val="center"/>
              <w:rPr>
                <w:color w:val="000000"/>
              </w:rPr>
            </w:pPr>
            <w:r w:rsidRPr="00A1098D">
              <w:rPr>
                <w:color w:val="000000"/>
              </w:rPr>
              <w:t>Квартира</w:t>
            </w:r>
          </w:p>
          <w:p w:rsidR="00305C75" w:rsidRPr="00A1098D" w:rsidRDefault="00305C75" w:rsidP="0055180C">
            <w:pPr>
              <w:jc w:val="center"/>
              <w:rPr>
                <w:color w:val="000000"/>
              </w:rPr>
            </w:pPr>
            <w:r w:rsidRPr="00A1098D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A1098D" w:rsidRDefault="00305C75" w:rsidP="0022729B">
            <w:pPr>
              <w:jc w:val="center"/>
              <w:rPr>
                <w:color w:val="000000"/>
              </w:rPr>
            </w:pPr>
            <w:r w:rsidRPr="00A1098D">
              <w:rPr>
                <w:color w:val="000000"/>
              </w:rPr>
              <w:t>54,9</w:t>
            </w:r>
          </w:p>
        </w:tc>
        <w:tc>
          <w:tcPr>
            <w:tcW w:w="1800" w:type="dxa"/>
            <w:gridSpan w:val="2"/>
          </w:tcPr>
          <w:p w:rsidR="00305C75" w:rsidRPr="00A1098D" w:rsidRDefault="00305C75" w:rsidP="0022729B">
            <w:pPr>
              <w:jc w:val="center"/>
              <w:rPr>
                <w:color w:val="000000"/>
              </w:rPr>
            </w:pPr>
            <w:r w:rsidRPr="00A1098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A1098D" w:rsidRDefault="00305C75" w:rsidP="00C16817">
            <w:pPr>
              <w:ind w:right="-190"/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12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1098D" w:rsidRDefault="00305C75" w:rsidP="0022729B">
            <w:pPr>
              <w:rPr>
                <w:color w:val="000000"/>
              </w:rPr>
            </w:pPr>
            <w:r w:rsidRPr="00A1098D">
              <w:rPr>
                <w:color w:val="000000"/>
              </w:rPr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Pr="00A1098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A1098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94646,45</w:t>
            </w:r>
          </w:p>
        </w:tc>
        <w:tc>
          <w:tcPr>
            <w:tcW w:w="2880" w:type="dxa"/>
            <w:gridSpan w:val="3"/>
          </w:tcPr>
          <w:p w:rsidR="00305C75" w:rsidRPr="00A1098D" w:rsidRDefault="00305C75" w:rsidP="0055180C">
            <w:pPr>
              <w:jc w:val="center"/>
              <w:rPr>
                <w:color w:val="000000"/>
              </w:rPr>
            </w:pPr>
            <w:r w:rsidRPr="00A1098D">
              <w:rPr>
                <w:color w:val="000000"/>
              </w:rPr>
              <w:t>Квартира</w:t>
            </w:r>
          </w:p>
          <w:p w:rsidR="00305C75" w:rsidRPr="00A1098D" w:rsidRDefault="00305C75" w:rsidP="0055180C">
            <w:pPr>
              <w:jc w:val="center"/>
              <w:rPr>
                <w:color w:val="000000"/>
              </w:rPr>
            </w:pPr>
            <w:r w:rsidRPr="00A1098D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A1098D" w:rsidRDefault="00305C75" w:rsidP="0022729B">
            <w:pPr>
              <w:jc w:val="center"/>
              <w:rPr>
                <w:color w:val="000000"/>
              </w:rPr>
            </w:pPr>
            <w:r w:rsidRPr="00A1098D">
              <w:rPr>
                <w:color w:val="000000"/>
              </w:rPr>
              <w:t>54,9</w:t>
            </w:r>
          </w:p>
        </w:tc>
        <w:tc>
          <w:tcPr>
            <w:tcW w:w="1800" w:type="dxa"/>
            <w:gridSpan w:val="2"/>
          </w:tcPr>
          <w:p w:rsidR="00305C75" w:rsidRPr="00A1098D" w:rsidRDefault="00305C75" w:rsidP="0022729B">
            <w:pPr>
              <w:jc w:val="center"/>
              <w:rPr>
                <w:color w:val="000000"/>
              </w:rPr>
            </w:pPr>
            <w:r w:rsidRPr="00A1098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1098D" w:rsidRDefault="00305C75" w:rsidP="00C16817">
            <w:pPr>
              <w:ind w:right="-190"/>
              <w:jc w:val="center"/>
              <w:rPr>
                <w:color w:val="000000"/>
              </w:rPr>
            </w:pPr>
            <w:r w:rsidRPr="00A1098D">
              <w:rPr>
                <w:color w:val="000000"/>
              </w:rPr>
              <w:t>Автомобиль легковой-</w:t>
            </w:r>
          </w:p>
          <w:p w:rsidR="00305C75" w:rsidRPr="00A1098D" w:rsidRDefault="00305C75" w:rsidP="00C16817">
            <w:pPr>
              <w:jc w:val="center"/>
              <w:rPr>
                <w:color w:val="000000"/>
              </w:rPr>
            </w:pPr>
            <w:r w:rsidRPr="00A1098D">
              <w:rPr>
                <w:color w:val="000000"/>
              </w:rPr>
              <w:t>Опель Астра (индивидуальная)</w:t>
            </w: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1098D" w:rsidRDefault="00305C75" w:rsidP="0022729B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A1098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A1098D" w:rsidRDefault="00305C75" w:rsidP="0055180C">
            <w:pPr>
              <w:jc w:val="center"/>
              <w:rPr>
                <w:color w:val="000000"/>
              </w:rPr>
            </w:pPr>
            <w:r w:rsidRPr="00A1098D">
              <w:rPr>
                <w:color w:val="000000"/>
              </w:rPr>
              <w:t>Квартира</w:t>
            </w:r>
          </w:p>
          <w:p w:rsidR="00305C75" w:rsidRPr="00A1098D" w:rsidRDefault="00305C75" w:rsidP="0055180C">
            <w:pPr>
              <w:jc w:val="center"/>
              <w:rPr>
                <w:color w:val="000000"/>
              </w:rPr>
            </w:pPr>
            <w:r w:rsidRPr="00A1098D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A1098D" w:rsidRDefault="00305C75" w:rsidP="00A1098D">
            <w:pPr>
              <w:jc w:val="center"/>
              <w:rPr>
                <w:color w:val="000000"/>
              </w:rPr>
            </w:pPr>
            <w:r w:rsidRPr="00A1098D">
              <w:rPr>
                <w:color w:val="000000"/>
              </w:rPr>
              <w:t>54,9</w:t>
            </w:r>
          </w:p>
        </w:tc>
        <w:tc>
          <w:tcPr>
            <w:tcW w:w="1800" w:type="dxa"/>
            <w:gridSpan w:val="2"/>
          </w:tcPr>
          <w:p w:rsidR="00305C75" w:rsidRPr="00A1098D" w:rsidRDefault="00305C75" w:rsidP="00A1098D">
            <w:pPr>
              <w:jc w:val="center"/>
              <w:rPr>
                <w:color w:val="000000"/>
              </w:rPr>
            </w:pPr>
            <w:r w:rsidRPr="00A1098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1098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707C83" w:rsidRDefault="00305C75" w:rsidP="00927BF0">
            <w:pPr>
              <w:rPr>
                <w:color w:val="000000"/>
              </w:rPr>
            </w:pPr>
            <w:r w:rsidRPr="00707C83">
              <w:rPr>
                <w:color w:val="000000"/>
              </w:rPr>
              <w:t>Аллаярова А.Н.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707C83" w:rsidRDefault="00305C75" w:rsidP="0055180C">
            <w:pPr>
              <w:jc w:val="center"/>
              <w:rPr>
                <w:color w:val="000000"/>
              </w:rPr>
            </w:pPr>
            <w:r w:rsidRPr="00707C83">
              <w:rPr>
                <w:color w:val="000000"/>
              </w:rPr>
              <w:t>инженер</w:t>
            </w:r>
          </w:p>
        </w:tc>
        <w:tc>
          <w:tcPr>
            <w:tcW w:w="2160" w:type="dxa"/>
            <w:vMerge w:val="restart"/>
          </w:tcPr>
          <w:p w:rsidR="00305C75" w:rsidRPr="00707C8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341510,56</w:t>
            </w:r>
          </w:p>
        </w:tc>
        <w:tc>
          <w:tcPr>
            <w:tcW w:w="2880" w:type="dxa"/>
            <w:gridSpan w:val="3"/>
          </w:tcPr>
          <w:p w:rsidR="00305C75" w:rsidRPr="00707C83" w:rsidRDefault="00305C75" w:rsidP="0055180C">
            <w:pPr>
              <w:jc w:val="center"/>
              <w:rPr>
                <w:color w:val="000000"/>
              </w:rPr>
            </w:pPr>
            <w:r w:rsidRPr="00707C83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707C83" w:rsidRDefault="00305C75" w:rsidP="00927BF0">
            <w:pPr>
              <w:jc w:val="center"/>
              <w:rPr>
                <w:color w:val="000000"/>
              </w:rPr>
            </w:pPr>
            <w:r w:rsidRPr="00707C83">
              <w:rPr>
                <w:color w:val="000000"/>
              </w:rPr>
              <w:t>63</w:t>
            </w:r>
          </w:p>
        </w:tc>
        <w:tc>
          <w:tcPr>
            <w:tcW w:w="1800" w:type="dxa"/>
            <w:gridSpan w:val="2"/>
          </w:tcPr>
          <w:p w:rsidR="00305C75" w:rsidRPr="00707C83" w:rsidRDefault="00305C75" w:rsidP="00927BF0">
            <w:pPr>
              <w:jc w:val="center"/>
              <w:rPr>
                <w:color w:val="000000"/>
              </w:rPr>
            </w:pPr>
            <w:r w:rsidRPr="00707C8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707C83" w:rsidRDefault="00305C75" w:rsidP="00C16817">
            <w:pPr>
              <w:jc w:val="center"/>
              <w:rPr>
                <w:color w:val="000000"/>
              </w:rPr>
            </w:pPr>
            <w:r w:rsidRPr="00707C83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707C83" w:rsidRDefault="00305C75" w:rsidP="00927BF0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707C83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707C83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707C83" w:rsidRDefault="00305C75" w:rsidP="0055180C">
            <w:pPr>
              <w:jc w:val="center"/>
              <w:rPr>
                <w:color w:val="000000"/>
              </w:rPr>
            </w:pPr>
            <w:r w:rsidRPr="00707C83"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Pr="00707C83" w:rsidRDefault="00305C75" w:rsidP="00927BF0">
            <w:pPr>
              <w:jc w:val="center"/>
              <w:rPr>
                <w:color w:val="000000"/>
              </w:rPr>
            </w:pPr>
            <w:r w:rsidRPr="00707C83">
              <w:rPr>
                <w:color w:val="000000"/>
              </w:rPr>
              <w:t>22</w:t>
            </w:r>
          </w:p>
        </w:tc>
        <w:tc>
          <w:tcPr>
            <w:tcW w:w="1800" w:type="dxa"/>
            <w:gridSpan w:val="2"/>
          </w:tcPr>
          <w:p w:rsidR="00305C75" w:rsidRPr="00707C83" w:rsidRDefault="00305C75" w:rsidP="00927BF0">
            <w:pPr>
              <w:jc w:val="center"/>
              <w:rPr>
                <w:color w:val="000000"/>
              </w:rPr>
            </w:pPr>
            <w:r w:rsidRPr="00707C8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707C83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707C83" w:rsidRDefault="00305C75" w:rsidP="00927BF0">
            <w:pPr>
              <w:rPr>
                <w:color w:val="000000"/>
              </w:rPr>
            </w:pPr>
            <w:r w:rsidRPr="00707C83"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Pr="00707C8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707C8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403161,86</w:t>
            </w:r>
          </w:p>
        </w:tc>
        <w:tc>
          <w:tcPr>
            <w:tcW w:w="2880" w:type="dxa"/>
            <w:gridSpan w:val="3"/>
          </w:tcPr>
          <w:p w:rsidR="00305C75" w:rsidRPr="00707C83" w:rsidRDefault="00305C75" w:rsidP="0055180C">
            <w:pPr>
              <w:jc w:val="center"/>
              <w:rPr>
                <w:color w:val="000000"/>
              </w:rPr>
            </w:pPr>
            <w:r w:rsidRPr="00707C83"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Pr="00707C83" w:rsidRDefault="00305C75" w:rsidP="00927BF0">
            <w:pPr>
              <w:jc w:val="center"/>
              <w:rPr>
                <w:color w:val="000000"/>
              </w:rPr>
            </w:pPr>
            <w:r w:rsidRPr="00707C83">
              <w:rPr>
                <w:color w:val="000000"/>
              </w:rPr>
              <w:t>22</w:t>
            </w:r>
          </w:p>
        </w:tc>
        <w:tc>
          <w:tcPr>
            <w:tcW w:w="1800" w:type="dxa"/>
            <w:gridSpan w:val="2"/>
          </w:tcPr>
          <w:p w:rsidR="00305C75" w:rsidRPr="00707C83" w:rsidRDefault="00305C75" w:rsidP="00927BF0">
            <w:pPr>
              <w:jc w:val="center"/>
              <w:rPr>
                <w:color w:val="000000"/>
              </w:rPr>
            </w:pPr>
            <w:r w:rsidRPr="00707C8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707C83" w:rsidRDefault="00305C75" w:rsidP="00C16817">
            <w:pPr>
              <w:jc w:val="center"/>
              <w:rPr>
                <w:color w:val="000000"/>
              </w:rPr>
            </w:pPr>
            <w:r w:rsidRPr="00707C83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729CA">
            <w:pPr>
              <w:rPr>
                <w:color w:val="000000"/>
              </w:rPr>
            </w:pPr>
            <w:r>
              <w:rPr>
                <w:color w:val="000000"/>
              </w:rPr>
              <w:t>Богатырев А.В.</w:t>
            </w:r>
          </w:p>
          <w:p w:rsidR="00305C75" w:rsidRPr="00AD0D12" w:rsidRDefault="00305C75" w:rsidP="00C729C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</w:tcPr>
          <w:p w:rsidR="00305C75" w:rsidRPr="00AD0D1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инженер</w:t>
            </w:r>
          </w:p>
        </w:tc>
        <w:tc>
          <w:tcPr>
            <w:tcW w:w="2160" w:type="dxa"/>
          </w:tcPr>
          <w:p w:rsidR="00305C75" w:rsidRPr="00AD0D1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204316,76</w:t>
            </w:r>
          </w:p>
        </w:tc>
        <w:tc>
          <w:tcPr>
            <w:tcW w:w="2880" w:type="dxa"/>
            <w:gridSpan w:val="3"/>
          </w:tcPr>
          <w:p w:rsidR="00305C75" w:rsidRPr="00AD0D1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AD0D12" w:rsidRDefault="00305C75" w:rsidP="00C729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800" w:type="dxa"/>
            <w:gridSpan w:val="2"/>
          </w:tcPr>
          <w:p w:rsidR="00305C75" w:rsidRPr="00AD0D12" w:rsidRDefault="00305C75" w:rsidP="00C729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D0D1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9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729CA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729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800" w:type="dxa"/>
            <w:gridSpan w:val="2"/>
          </w:tcPr>
          <w:p w:rsidR="00305C75" w:rsidRDefault="00305C75" w:rsidP="00C729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D0D1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334FCA" w:rsidRDefault="00305C75" w:rsidP="00E8046D">
            <w:pPr>
              <w:rPr>
                <w:color w:val="000000"/>
              </w:rPr>
            </w:pPr>
            <w:r w:rsidRPr="00334FCA">
              <w:rPr>
                <w:color w:val="000000"/>
              </w:rPr>
              <w:t>Гавриленко Н.Н.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334FCA" w:rsidRDefault="00305C75" w:rsidP="0055180C">
            <w:pPr>
              <w:jc w:val="center"/>
              <w:rPr>
                <w:color w:val="000000"/>
              </w:rPr>
            </w:pPr>
            <w:r w:rsidRPr="00334FCA">
              <w:rPr>
                <w:color w:val="000000"/>
              </w:rPr>
              <w:t>Инженер</w:t>
            </w:r>
          </w:p>
        </w:tc>
        <w:tc>
          <w:tcPr>
            <w:tcW w:w="2160" w:type="dxa"/>
            <w:vMerge w:val="restart"/>
          </w:tcPr>
          <w:p w:rsidR="00305C75" w:rsidRPr="00334FC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413867,77</w:t>
            </w:r>
          </w:p>
        </w:tc>
        <w:tc>
          <w:tcPr>
            <w:tcW w:w="2880" w:type="dxa"/>
            <w:gridSpan w:val="3"/>
          </w:tcPr>
          <w:p w:rsidR="00305C75" w:rsidRPr="00334FCA" w:rsidRDefault="00305C75" w:rsidP="0055180C">
            <w:pPr>
              <w:jc w:val="center"/>
              <w:rPr>
                <w:color w:val="000000"/>
              </w:rPr>
            </w:pPr>
            <w:r w:rsidRPr="00334FCA">
              <w:rPr>
                <w:color w:val="000000"/>
              </w:rPr>
              <w:t>Земельный участок</w:t>
            </w:r>
          </w:p>
          <w:p w:rsidR="00305C75" w:rsidRPr="00334FCA" w:rsidRDefault="00305C75" w:rsidP="0055180C">
            <w:pPr>
              <w:jc w:val="center"/>
              <w:rPr>
                <w:color w:val="000000"/>
              </w:rPr>
            </w:pPr>
            <w:r w:rsidRPr="00334FCA">
              <w:rPr>
                <w:color w:val="000000"/>
              </w:rPr>
              <w:t>(индивидуальный)</w:t>
            </w:r>
          </w:p>
        </w:tc>
        <w:tc>
          <w:tcPr>
            <w:tcW w:w="1080" w:type="dxa"/>
          </w:tcPr>
          <w:p w:rsidR="00305C75" w:rsidRPr="00334FCA" w:rsidRDefault="00305C75" w:rsidP="00E804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477</w:t>
            </w:r>
          </w:p>
        </w:tc>
        <w:tc>
          <w:tcPr>
            <w:tcW w:w="1800" w:type="dxa"/>
            <w:gridSpan w:val="2"/>
          </w:tcPr>
          <w:p w:rsidR="00305C75" w:rsidRPr="00334FCA" w:rsidRDefault="00305C75" w:rsidP="00E8046D">
            <w:pPr>
              <w:jc w:val="center"/>
              <w:rPr>
                <w:color w:val="000000"/>
              </w:rPr>
            </w:pPr>
            <w:r w:rsidRPr="00334FC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334FCA" w:rsidRDefault="00305C75" w:rsidP="00C16817">
            <w:pPr>
              <w:jc w:val="center"/>
              <w:rPr>
                <w:color w:val="000000"/>
              </w:rPr>
            </w:pPr>
            <w:r w:rsidRPr="00334FCA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334FCA" w:rsidRDefault="00305C75" w:rsidP="00E8046D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334FC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334FCA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334FCA" w:rsidRDefault="00305C75" w:rsidP="0055180C">
            <w:pPr>
              <w:jc w:val="center"/>
              <w:rPr>
                <w:color w:val="000000"/>
              </w:rPr>
            </w:pPr>
            <w:r w:rsidRPr="00334FCA">
              <w:rPr>
                <w:color w:val="000000"/>
              </w:rPr>
              <w:t>Квартира</w:t>
            </w:r>
          </w:p>
          <w:p w:rsidR="00305C75" w:rsidRPr="00334FCA" w:rsidRDefault="00305C75" w:rsidP="0055180C">
            <w:pPr>
              <w:jc w:val="center"/>
              <w:rPr>
                <w:color w:val="000000"/>
              </w:rPr>
            </w:pPr>
            <w:r w:rsidRPr="00334FCA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334FCA" w:rsidRDefault="00305C75" w:rsidP="00E8046D">
            <w:pPr>
              <w:jc w:val="center"/>
              <w:rPr>
                <w:color w:val="000000"/>
              </w:rPr>
            </w:pPr>
            <w:r w:rsidRPr="00334FCA">
              <w:rPr>
                <w:color w:val="000000"/>
              </w:rPr>
              <w:t>59,4</w:t>
            </w:r>
          </w:p>
        </w:tc>
        <w:tc>
          <w:tcPr>
            <w:tcW w:w="1800" w:type="dxa"/>
            <w:gridSpan w:val="2"/>
          </w:tcPr>
          <w:p w:rsidR="00305C75" w:rsidRPr="00334FCA" w:rsidRDefault="00305C75" w:rsidP="00E8046D">
            <w:pPr>
              <w:jc w:val="center"/>
              <w:rPr>
                <w:color w:val="000000"/>
              </w:rPr>
            </w:pPr>
            <w:r w:rsidRPr="00334FC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334FC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334FCA" w:rsidRDefault="00305C75" w:rsidP="00E8046D">
            <w:pPr>
              <w:rPr>
                <w:color w:val="000000"/>
              </w:rPr>
            </w:pPr>
            <w:r w:rsidRPr="00334FCA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334FC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334FCA" w:rsidRDefault="00305C75" w:rsidP="0055180C">
            <w:pPr>
              <w:jc w:val="center"/>
              <w:rPr>
                <w:color w:val="000000"/>
              </w:rPr>
            </w:pPr>
            <w:r w:rsidRPr="00334FCA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334FCA" w:rsidRDefault="00305C75" w:rsidP="0055180C">
            <w:pPr>
              <w:jc w:val="center"/>
              <w:rPr>
                <w:color w:val="000000"/>
              </w:rPr>
            </w:pPr>
            <w:r w:rsidRPr="00334FCA">
              <w:rPr>
                <w:color w:val="000000"/>
              </w:rPr>
              <w:t>Квартира</w:t>
            </w:r>
          </w:p>
          <w:p w:rsidR="00305C75" w:rsidRPr="00334FCA" w:rsidRDefault="00305C75" w:rsidP="0055180C">
            <w:pPr>
              <w:jc w:val="center"/>
              <w:rPr>
                <w:color w:val="000000"/>
              </w:rPr>
            </w:pPr>
            <w:r w:rsidRPr="00334FCA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334FCA" w:rsidRDefault="00305C75" w:rsidP="00E8046D">
            <w:pPr>
              <w:jc w:val="center"/>
              <w:rPr>
                <w:color w:val="000000"/>
              </w:rPr>
            </w:pPr>
            <w:r w:rsidRPr="00334FCA">
              <w:rPr>
                <w:color w:val="000000"/>
              </w:rPr>
              <w:t>59,4</w:t>
            </w:r>
          </w:p>
        </w:tc>
        <w:tc>
          <w:tcPr>
            <w:tcW w:w="1800" w:type="dxa"/>
            <w:gridSpan w:val="2"/>
          </w:tcPr>
          <w:p w:rsidR="00305C75" w:rsidRPr="00334FCA" w:rsidRDefault="00305C75" w:rsidP="00E8046D">
            <w:pPr>
              <w:jc w:val="center"/>
              <w:rPr>
                <w:color w:val="000000"/>
              </w:rPr>
            </w:pPr>
            <w:r w:rsidRPr="00334FC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34FCA" w:rsidRDefault="00305C75" w:rsidP="00C16817">
            <w:pPr>
              <w:jc w:val="center"/>
              <w:rPr>
                <w:color w:val="000000"/>
              </w:rPr>
            </w:pPr>
            <w:r w:rsidRPr="00334FCA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555278" w:rsidRDefault="00305C75" w:rsidP="00DE694A">
            <w:pPr>
              <w:rPr>
                <w:color w:val="000000"/>
              </w:rPr>
            </w:pPr>
            <w:r>
              <w:rPr>
                <w:color w:val="000000"/>
              </w:rPr>
              <w:t>Нуриев А.А.</w:t>
            </w:r>
          </w:p>
        </w:tc>
        <w:tc>
          <w:tcPr>
            <w:tcW w:w="2109" w:type="dxa"/>
            <w:gridSpan w:val="2"/>
          </w:tcPr>
          <w:p w:rsidR="00305C75" w:rsidRPr="0055527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инженер</w:t>
            </w:r>
          </w:p>
        </w:tc>
        <w:tc>
          <w:tcPr>
            <w:tcW w:w="2160" w:type="dxa"/>
          </w:tcPr>
          <w:p w:rsidR="00305C75" w:rsidRPr="0055527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242900,13</w:t>
            </w:r>
          </w:p>
        </w:tc>
        <w:tc>
          <w:tcPr>
            <w:tcW w:w="2880" w:type="dxa"/>
            <w:gridSpan w:val="3"/>
          </w:tcPr>
          <w:p w:rsidR="00305C75" w:rsidRPr="0055527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(найм)</w:t>
            </w:r>
          </w:p>
        </w:tc>
        <w:tc>
          <w:tcPr>
            <w:tcW w:w="1080" w:type="dxa"/>
          </w:tcPr>
          <w:p w:rsidR="00305C75" w:rsidRPr="00555278" w:rsidRDefault="00305C75" w:rsidP="00DE69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17,2</w:t>
            </w:r>
          </w:p>
        </w:tc>
        <w:tc>
          <w:tcPr>
            <w:tcW w:w="1800" w:type="dxa"/>
            <w:gridSpan w:val="2"/>
          </w:tcPr>
          <w:p w:rsidR="00305C75" w:rsidRPr="00555278" w:rsidRDefault="00305C75" w:rsidP="00DE69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55278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8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A55F13" w:rsidRDefault="00305C75" w:rsidP="00DE694A">
            <w:pPr>
              <w:rPr>
                <w:color w:val="000000"/>
              </w:rPr>
            </w:pPr>
            <w:r>
              <w:rPr>
                <w:color w:val="000000"/>
              </w:rPr>
              <w:t>Никонов Д.А.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A55F1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инженер</w:t>
            </w:r>
          </w:p>
        </w:tc>
        <w:tc>
          <w:tcPr>
            <w:tcW w:w="2160" w:type="dxa"/>
            <w:vMerge w:val="restart"/>
          </w:tcPr>
          <w:p w:rsidR="00305C75" w:rsidRPr="00A55F1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141603,95</w:t>
            </w:r>
          </w:p>
        </w:tc>
        <w:tc>
          <w:tcPr>
            <w:tcW w:w="2880" w:type="dxa"/>
            <w:gridSpan w:val="3"/>
          </w:tcPr>
          <w:p w:rsidR="00305C75" w:rsidRPr="00A55F1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A55F13" w:rsidRDefault="00305C75" w:rsidP="00DE69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45,5</w:t>
            </w:r>
          </w:p>
        </w:tc>
        <w:tc>
          <w:tcPr>
            <w:tcW w:w="1800" w:type="dxa"/>
            <w:gridSpan w:val="2"/>
          </w:tcPr>
          <w:p w:rsidR="00305C75" w:rsidRPr="00A55F13" w:rsidRDefault="00305C75" w:rsidP="00DE69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A55F1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ВАЗ21150 (индивидуальная)</w:t>
            </w:r>
          </w:p>
        </w:tc>
      </w:tr>
      <w:tr w:rsidR="00305C75" w:rsidRPr="00607B10">
        <w:trPr>
          <w:trHeight w:val="78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DE694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E69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63,7</w:t>
            </w:r>
          </w:p>
        </w:tc>
        <w:tc>
          <w:tcPr>
            <w:tcW w:w="1800" w:type="dxa"/>
            <w:gridSpan w:val="2"/>
          </w:tcPr>
          <w:p w:rsidR="00305C75" w:rsidRDefault="00305C75" w:rsidP="00DE69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7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8F0C15" w:rsidRDefault="00305C75" w:rsidP="00DE694A">
            <w:pPr>
              <w:rPr>
                <w:color w:val="000000"/>
              </w:rPr>
            </w:pPr>
            <w:r>
              <w:rPr>
                <w:color w:val="000000"/>
              </w:rPr>
              <w:t>Тропаков С.А.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8F0C1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Инженер</w:t>
            </w:r>
          </w:p>
        </w:tc>
        <w:tc>
          <w:tcPr>
            <w:tcW w:w="2160" w:type="dxa"/>
            <w:vMerge w:val="restart"/>
          </w:tcPr>
          <w:p w:rsidR="00305C75" w:rsidRPr="008F0C1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282094,69</w:t>
            </w:r>
          </w:p>
        </w:tc>
        <w:tc>
          <w:tcPr>
            <w:tcW w:w="2880" w:type="dxa"/>
            <w:gridSpan w:val="3"/>
          </w:tcPr>
          <w:p w:rsidR="00305C75" w:rsidRPr="008F0C1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8F0C15" w:rsidRDefault="00305C75" w:rsidP="00DE69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62,5</w:t>
            </w:r>
          </w:p>
        </w:tc>
        <w:tc>
          <w:tcPr>
            <w:tcW w:w="1800" w:type="dxa"/>
            <w:gridSpan w:val="2"/>
          </w:tcPr>
          <w:p w:rsidR="00305C75" w:rsidRPr="008F0C15" w:rsidRDefault="00305C75" w:rsidP="00DE69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8F0C1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Мазда Атенза (индивидуальная)</w:t>
            </w:r>
          </w:p>
        </w:tc>
      </w:tr>
      <w:tr w:rsidR="00305C75" w:rsidRPr="00607B10">
        <w:trPr>
          <w:trHeight w:val="42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DE694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(общая долевая)</w:t>
            </w:r>
          </w:p>
        </w:tc>
        <w:tc>
          <w:tcPr>
            <w:tcW w:w="1080" w:type="dxa"/>
            <w:vMerge w:val="restart"/>
          </w:tcPr>
          <w:p w:rsidR="00305C75" w:rsidRDefault="00305C75" w:rsidP="00DE69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11,8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DE69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8F0C1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7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DE694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DE694A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DE694A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8F0C1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21015 (индивидуальная)</w:t>
            </w:r>
          </w:p>
        </w:tc>
      </w:tr>
      <w:tr w:rsidR="00305C75" w:rsidRPr="00607B10">
        <w:trPr>
          <w:trHeight w:val="55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DE694A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174839,27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DE69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62,5</w:t>
            </w:r>
          </w:p>
        </w:tc>
        <w:tc>
          <w:tcPr>
            <w:tcW w:w="1800" w:type="dxa"/>
            <w:gridSpan w:val="2"/>
          </w:tcPr>
          <w:p w:rsidR="00305C75" w:rsidRDefault="00305C75" w:rsidP="00DE69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8F0C1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DE694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(общая долевая)</w:t>
            </w:r>
          </w:p>
        </w:tc>
        <w:tc>
          <w:tcPr>
            <w:tcW w:w="1080" w:type="dxa"/>
          </w:tcPr>
          <w:p w:rsidR="00305C75" w:rsidRDefault="00305C75" w:rsidP="007E25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11,8</w:t>
            </w:r>
          </w:p>
        </w:tc>
        <w:tc>
          <w:tcPr>
            <w:tcW w:w="1800" w:type="dxa"/>
            <w:gridSpan w:val="2"/>
          </w:tcPr>
          <w:p w:rsidR="00305C75" w:rsidRDefault="00305C75" w:rsidP="007E25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8F0C1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DE694A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7E25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62,5</w:t>
            </w:r>
          </w:p>
        </w:tc>
        <w:tc>
          <w:tcPr>
            <w:tcW w:w="1800" w:type="dxa"/>
            <w:gridSpan w:val="2"/>
          </w:tcPr>
          <w:p w:rsidR="00305C75" w:rsidRDefault="00305C75" w:rsidP="007E25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8F0C1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23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215F78">
            <w:pPr>
              <w:rPr>
                <w:color w:val="000000"/>
              </w:rPr>
            </w:pPr>
            <w:r>
              <w:rPr>
                <w:color w:val="000000"/>
              </w:rPr>
              <w:t>Хореев И.С.</w:t>
            </w:r>
          </w:p>
          <w:p w:rsidR="00305C75" w:rsidRDefault="00305C75" w:rsidP="00215F78">
            <w:pPr>
              <w:rPr>
                <w:color w:val="000000"/>
              </w:rPr>
            </w:pPr>
          </w:p>
          <w:p w:rsidR="00305C75" w:rsidRDefault="00305C75" w:rsidP="00215F78">
            <w:pPr>
              <w:rPr>
                <w:color w:val="000000"/>
              </w:rPr>
            </w:pPr>
          </w:p>
          <w:p w:rsidR="00305C75" w:rsidRDefault="00305C75" w:rsidP="00215F78">
            <w:pPr>
              <w:rPr>
                <w:color w:val="000000"/>
              </w:rPr>
            </w:pPr>
          </w:p>
          <w:p w:rsidR="00305C75" w:rsidRDefault="00305C75" w:rsidP="00215F78">
            <w:pPr>
              <w:rPr>
                <w:color w:val="000000"/>
              </w:rPr>
            </w:pPr>
          </w:p>
          <w:p w:rsidR="00305C75" w:rsidRPr="00B45B42" w:rsidRDefault="00305C75" w:rsidP="00215F78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Инженер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B45B4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312543,86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B45B4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B45B4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 w:val="restart"/>
          </w:tcPr>
          <w:p w:rsidR="00305C75" w:rsidRDefault="00305C75" w:rsidP="00215F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  <w:p w:rsidR="00305C75" w:rsidRDefault="00305C75" w:rsidP="00215F78">
            <w:pPr>
              <w:jc w:val="center"/>
              <w:rPr>
                <w:color w:val="000000"/>
              </w:rPr>
            </w:pPr>
          </w:p>
          <w:p w:rsidR="00305C75" w:rsidRDefault="00305C75" w:rsidP="00215F78">
            <w:pPr>
              <w:jc w:val="center"/>
              <w:rPr>
                <w:color w:val="000000"/>
              </w:rPr>
            </w:pPr>
          </w:p>
          <w:p w:rsidR="00305C75" w:rsidRPr="00B45B42" w:rsidRDefault="00305C75" w:rsidP="00215F78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 w:val="restart"/>
          </w:tcPr>
          <w:p w:rsidR="00305C75" w:rsidRPr="00B45B42" w:rsidRDefault="00305C75" w:rsidP="00215F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45B42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21120 (индивидуальная)</w:t>
            </w:r>
          </w:p>
        </w:tc>
      </w:tr>
      <w:tr w:rsidR="00305C75" w:rsidRPr="00607B10">
        <w:trPr>
          <w:trHeight w:val="150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215F78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215F78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215F78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4349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Мототранспортное средство – Мотоцикл Урал (ИМЗ-8-103-10) (индивидуальная)</w:t>
            </w:r>
          </w:p>
        </w:tc>
      </w:tr>
      <w:tr w:rsidR="00305C75" w:rsidRPr="00607B10">
        <w:trPr>
          <w:trHeight w:val="66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15F78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27433,35</w:t>
            </w:r>
          </w:p>
        </w:tc>
        <w:tc>
          <w:tcPr>
            <w:tcW w:w="2880" w:type="dxa"/>
            <w:gridSpan w:val="3"/>
          </w:tcPr>
          <w:p w:rsidR="00305C75" w:rsidRPr="00B45B4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Pr="00B45B42" w:rsidRDefault="00305C75" w:rsidP="007473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52,1</w:t>
            </w:r>
          </w:p>
        </w:tc>
        <w:tc>
          <w:tcPr>
            <w:tcW w:w="1800" w:type="dxa"/>
            <w:gridSpan w:val="2"/>
          </w:tcPr>
          <w:p w:rsidR="00305C75" w:rsidRPr="00B45B42" w:rsidRDefault="00305C75" w:rsidP="007473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1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15F78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B45B4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Pr="00B45B42" w:rsidRDefault="00305C75" w:rsidP="007473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800" w:type="dxa"/>
            <w:gridSpan w:val="2"/>
          </w:tcPr>
          <w:p w:rsidR="00305C75" w:rsidRPr="00B45B42" w:rsidRDefault="00305C75" w:rsidP="007473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66951" w:rsidRDefault="00305C75" w:rsidP="00E5773A">
            <w:pPr>
              <w:rPr>
                <w:color w:val="000000"/>
              </w:rPr>
            </w:pPr>
            <w:r w:rsidRPr="00F66951">
              <w:rPr>
                <w:color w:val="000000"/>
              </w:rPr>
              <w:t>Хрусталева Ю.В.</w:t>
            </w:r>
          </w:p>
        </w:tc>
        <w:tc>
          <w:tcPr>
            <w:tcW w:w="2109" w:type="dxa"/>
            <w:gridSpan w:val="2"/>
          </w:tcPr>
          <w:p w:rsidR="00305C75" w:rsidRPr="00F66951" w:rsidRDefault="00305C75" w:rsidP="0055180C">
            <w:pPr>
              <w:jc w:val="center"/>
              <w:rPr>
                <w:color w:val="000000"/>
              </w:rPr>
            </w:pPr>
            <w:r w:rsidRPr="00F66951">
              <w:rPr>
                <w:color w:val="000000"/>
              </w:rPr>
              <w:t>инженер</w:t>
            </w:r>
          </w:p>
        </w:tc>
        <w:tc>
          <w:tcPr>
            <w:tcW w:w="2160" w:type="dxa"/>
          </w:tcPr>
          <w:p w:rsidR="00305C75" w:rsidRPr="00F6695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331628,68</w:t>
            </w:r>
          </w:p>
        </w:tc>
        <w:tc>
          <w:tcPr>
            <w:tcW w:w="2880" w:type="dxa"/>
            <w:gridSpan w:val="3"/>
          </w:tcPr>
          <w:p w:rsidR="00305C75" w:rsidRPr="00F66951" w:rsidRDefault="00305C75" w:rsidP="0055180C">
            <w:pPr>
              <w:jc w:val="center"/>
              <w:rPr>
                <w:color w:val="000000"/>
              </w:rPr>
            </w:pPr>
            <w:r w:rsidRPr="00F66951">
              <w:rPr>
                <w:color w:val="000000"/>
              </w:rPr>
              <w:t>Квартира</w:t>
            </w:r>
          </w:p>
          <w:p w:rsidR="00305C75" w:rsidRPr="00F66951" w:rsidRDefault="00305C75" w:rsidP="0055180C">
            <w:pPr>
              <w:jc w:val="center"/>
              <w:rPr>
                <w:color w:val="000000"/>
              </w:rPr>
            </w:pPr>
            <w:r w:rsidRPr="00F66951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F66951" w:rsidRDefault="00305C75" w:rsidP="00E5773A">
            <w:pPr>
              <w:jc w:val="center"/>
              <w:rPr>
                <w:color w:val="000000"/>
              </w:rPr>
            </w:pPr>
            <w:r w:rsidRPr="00F66951">
              <w:rPr>
                <w:color w:val="000000"/>
              </w:rPr>
              <w:t>64,1</w:t>
            </w:r>
          </w:p>
        </w:tc>
        <w:tc>
          <w:tcPr>
            <w:tcW w:w="1800" w:type="dxa"/>
            <w:gridSpan w:val="2"/>
          </w:tcPr>
          <w:p w:rsidR="00305C75" w:rsidRPr="00F66951" w:rsidRDefault="00305C75" w:rsidP="00E5773A">
            <w:pPr>
              <w:jc w:val="center"/>
              <w:rPr>
                <w:color w:val="000000"/>
              </w:rPr>
            </w:pPr>
            <w:r w:rsidRPr="00F66951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F66951" w:rsidRDefault="00305C75" w:rsidP="00C16817">
            <w:pPr>
              <w:jc w:val="center"/>
              <w:rPr>
                <w:color w:val="000000"/>
              </w:rPr>
            </w:pPr>
            <w:r w:rsidRPr="00F66951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66951" w:rsidRDefault="00305C75" w:rsidP="00E5773A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Pr="00F6695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F6695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430953,17</w:t>
            </w:r>
          </w:p>
        </w:tc>
        <w:tc>
          <w:tcPr>
            <w:tcW w:w="2880" w:type="dxa"/>
            <w:gridSpan w:val="3"/>
          </w:tcPr>
          <w:p w:rsidR="00305C75" w:rsidRPr="00F66951" w:rsidRDefault="00305C75" w:rsidP="0055180C">
            <w:pPr>
              <w:jc w:val="center"/>
              <w:rPr>
                <w:color w:val="000000"/>
              </w:rPr>
            </w:pPr>
            <w:r w:rsidRPr="00F66951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F66951" w:rsidRDefault="00305C75" w:rsidP="00E5773A">
            <w:pPr>
              <w:jc w:val="center"/>
              <w:rPr>
                <w:color w:val="000000"/>
              </w:rPr>
            </w:pPr>
            <w:r w:rsidRPr="00F66951">
              <w:rPr>
                <w:color w:val="000000"/>
              </w:rPr>
              <w:t>64,1</w:t>
            </w:r>
          </w:p>
        </w:tc>
        <w:tc>
          <w:tcPr>
            <w:tcW w:w="1800" w:type="dxa"/>
            <w:gridSpan w:val="2"/>
          </w:tcPr>
          <w:p w:rsidR="00305C75" w:rsidRPr="00F66951" w:rsidRDefault="00305C75" w:rsidP="00E5773A">
            <w:pPr>
              <w:jc w:val="center"/>
              <w:rPr>
                <w:color w:val="000000"/>
              </w:rPr>
            </w:pPr>
            <w:r w:rsidRPr="00F66951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F66951" w:rsidRDefault="00305C75" w:rsidP="00C16817">
            <w:pPr>
              <w:jc w:val="center"/>
              <w:rPr>
                <w:color w:val="000000"/>
              </w:rPr>
            </w:pPr>
            <w:r w:rsidRPr="00F66951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66951" w:rsidRDefault="00305C75" w:rsidP="00E5773A">
            <w:pPr>
              <w:rPr>
                <w:color w:val="000000"/>
              </w:rPr>
            </w:pPr>
            <w:r w:rsidRPr="00F66951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F6695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</w:t>
            </w:r>
          </w:p>
        </w:tc>
        <w:tc>
          <w:tcPr>
            <w:tcW w:w="2160" w:type="dxa"/>
          </w:tcPr>
          <w:p w:rsidR="00305C75" w:rsidRPr="00F66951" w:rsidRDefault="00305C75" w:rsidP="0055180C">
            <w:pPr>
              <w:jc w:val="center"/>
              <w:rPr>
                <w:color w:val="000000"/>
              </w:rPr>
            </w:pPr>
            <w:r w:rsidRPr="00F66951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F66951" w:rsidRDefault="00305C75" w:rsidP="0055180C">
            <w:pPr>
              <w:jc w:val="center"/>
              <w:rPr>
                <w:color w:val="000000"/>
              </w:rPr>
            </w:pPr>
            <w:r w:rsidRPr="00F66951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F66951" w:rsidRDefault="00305C75" w:rsidP="00E5773A">
            <w:pPr>
              <w:jc w:val="center"/>
              <w:rPr>
                <w:color w:val="000000"/>
              </w:rPr>
            </w:pPr>
            <w:r w:rsidRPr="00F66951">
              <w:rPr>
                <w:color w:val="000000"/>
              </w:rPr>
              <w:t>64,1</w:t>
            </w:r>
          </w:p>
        </w:tc>
        <w:tc>
          <w:tcPr>
            <w:tcW w:w="1800" w:type="dxa"/>
            <w:gridSpan w:val="2"/>
          </w:tcPr>
          <w:p w:rsidR="00305C75" w:rsidRPr="00F66951" w:rsidRDefault="00305C75" w:rsidP="00E5773A">
            <w:pPr>
              <w:jc w:val="center"/>
              <w:rPr>
                <w:color w:val="000000"/>
              </w:rPr>
            </w:pPr>
            <w:r w:rsidRPr="00F66951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F66951" w:rsidRDefault="00305C75" w:rsidP="00C16817">
            <w:pPr>
              <w:jc w:val="center"/>
              <w:rPr>
                <w:color w:val="000000"/>
              </w:rPr>
            </w:pPr>
            <w:r w:rsidRPr="00F66951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67439B" w:rsidRDefault="00305C75" w:rsidP="007614F7">
            <w:pPr>
              <w:rPr>
                <w:color w:val="000000"/>
              </w:rPr>
            </w:pPr>
            <w:r w:rsidRPr="0067439B">
              <w:rPr>
                <w:color w:val="000000"/>
              </w:rPr>
              <w:t>Акулов А.Л.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Инспектор</w:t>
            </w:r>
          </w:p>
        </w:tc>
        <w:tc>
          <w:tcPr>
            <w:tcW w:w="2160" w:type="dxa"/>
            <w:vMerge w:val="restart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802035,33</w:t>
            </w:r>
          </w:p>
        </w:tc>
        <w:tc>
          <w:tcPr>
            <w:tcW w:w="2880" w:type="dxa"/>
            <w:gridSpan w:val="3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Квартира</w:t>
            </w:r>
          </w:p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67439B" w:rsidRDefault="00305C75" w:rsidP="007614F7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44,7</w:t>
            </w:r>
          </w:p>
        </w:tc>
        <w:tc>
          <w:tcPr>
            <w:tcW w:w="1800" w:type="dxa"/>
            <w:gridSpan w:val="2"/>
          </w:tcPr>
          <w:p w:rsidR="00305C75" w:rsidRPr="0067439B" w:rsidRDefault="00305C75" w:rsidP="007614F7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67439B" w:rsidRDefault="00305C75" w:rsidP="00C16817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Автомобиль легковой - ВАЗ 21013</w:t>
            </w:r>
          </w:p>
          <w:p w:rsidR="00305C75" w:rsidRPr="0067439B" w:rsidRDefault="00305C75" w:rsidP="00C16817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67439B" w:rsidRDefault="00305C75" w:rsidP="007614F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Земельный участок (аренда)</w:t>
            </w:r>
          </w:p>
        </w:tc>
        <w:tc>
          <w:tcPr>
            <w:tcW w:w="1080" w:type="dxa"/>
          </w:tcPr>
          <w:p w:rsidR="00305C75" w:rsidRPr="0067439B" w:rsidRDefault="00305C75" w:rsidP="007614F7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1137</w:t>
            </w:r>
          </w:p>
        </w:tc>
        <w:tc>
          <w:tcPr>
            <w:tcW w:w="1800" w:type="dxa"/>
            <w:gridSpan w:val="2"/>
          </w:tcPr>
          <w:p w:rsidR="00305C75" w:rsidRPr="0067439B" w:rsidRDefault="00305C75" w:rsidP="007614F7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67439B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7439B" w:rsidRDefault="00305C75" w:rsidP="007614F7">
            <w:pPr>
              <w:rPr>
                <w:color w:val="000000"/>
              </w:rPr>
            </w:pPr>
            <w:r w:rsidRPr="0067439B">
              <w:rPr>
                <w:color w:val="000000"/>
              </w:rPr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Квартира</w:t>
            </w:r>
          </w:p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67439B" w:rsidRDefault="00305C75" w:rsidP="007614F7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44,7</w:t>
            </w:r>
          </w:p>
        </w:tc>
        <w:tc>
          <w:tcPr>
            <w:tcW w:w="1800" w:type="dxa"/>
            <w:gridSpan w:val="2"/>
          </w:tcPr>
          <w:p w:rsidR="00305C75" w:rsidRPr="0067439B" w:rsidRDefault="00305C75" w:rsidP="007614F7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7439B" w:rsidRDefault="00305C75" w:rsidP="00C16817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7439B" w:rsidRDefault="00305C75" w:rsidP="007614F7">
            <w:pPr>
              <w:rPr>
                <w:color w:val="000000"/>
              </w:rPr>
            </w:pPr>
            <w:r w:rsidRPr="0067439B">
              <w:rPr>
                <w:color w:val="000000"/>
              </w:rP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Квартира</w:t>
            </w:r>
          </w:p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67439B" w:rsidRDefault="00305C75" w:rsidP="007614F7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44,7</w:t>
            </w:r>
          </w:p>
        </w:tc>
        <w:tc>
          <w:tcPr>
            <w:tcW w:w="1800" w:type="dxa"/>
            <w:gridSpan w:val="2"/>
          </w:tcPr>
          <w:p w:rsidR="00305C75" w:rsidRPr="0067439B" w:rsidRDefault="00305C75" w:rsidP="007614F7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7439B" w:rsidRDefault="00305C75" w:rsidP="00C16817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7439B" w:rsidRDefault="00305C75" w:rsidP="007614F7">
            <w:pPr>
              <w:rPr>
                <w:color w:val="000000"/>
              </w:rPr>
            </w:pPr>
            <w:r w:rsidRPr="0067439B">
              <w:rPr>
                <w:color w:val="000000"/>
              </w:rP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Квартира</w:t>
            </w:r>
          </w:p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67439B" w:rsidRDefault="00305C75" w:rsidP="007614F7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44,7</w:t>
            </w:r>
          </w:p>
        </w:tc>
        <w:tc>
          <w:tcPr>
            <w:tcW w:w="1800" w:type="dxa"/>
            <w:gridSpan w:val="2"/>
          </w:tcPr>
          <w:p w:rsidR="00305C75" w:rsidRPr="0067439B" w:rsidRDefault="00305C75" w:rsidP="007614F7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7439B" w:rsidRDefault="00305C75" w:rsidP="00C16817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7439B" w:rsidRDefault="00305C75" w:rsidP="007614F7">
            <w:pPr>
              <w:rPr>
                <w:color w:val="000000"/>
              </w:rPr>
            </w:pPr>
            <w:r w:rsidRPr="0067439B">
              <w:rPr>
                <w:color w:val="000000"/>
              </w:rPr>
              <w:t>Опекаемая племянница</w:t>
            </w:r>
          </w:p>
        </w:tc>
        <w:tc>
          <w:tcPr>
            <w:tcW w:w="2109" w:type="dxa"/>
            <w:gridSpan w:val="2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156491,70</w:t>
            </w:r>
          </w:p>
        </w:tc>
        <w:tc>
          <w:tcPr>
            <w:tcW w:w="2880" w:type="dxa"/>
            <w:gridSpan w:val="3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Квартира (</w:t>
            </w:r>
            <w:r>
              <w:rPr>
                <w:color w:val="000000"/>
              </w:rPr>
              <w:t>фактическое предоставление</w:t>
            </w:r>
            <w:r w:rsidRPr="0067439B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67439B" w:rsidRDefault="00305C75" w:rsidP="007614F7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44,7</w:t>
            </w:r>
          </w:p>
        </w:tc>
        <w:tc>
          <w:tcPr>
            <w:tcW w:w="1800" w:type="dxa"/>
            <w:gridSpan w:val="2"/>
          </w:tcPr>
          <w:p w:rsidR="00305C75" w:rsidRPr="0067439B" w:rsidRDefault="00305C75" w:rsidP="007614F7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7439B" w:rsidRDefault="00305C75" w:rsidP="00C16817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7439B" w:rsidRDefault="00305C75" w:rsidP="007614F7">
            <w:pPr>
              <w:rPr>
                <w:color w:val="000000"/>
              </w:rPr>
            </w:pPr>
            <w:r w:rsidRPr="0067439B">
              <w:rPr>
                <w:color w:val="000000"/>
              </w:rPr>
              <w:t>Опекаемый племянник</w:t>
            </w:r>
          </w:p>
        </w:tc>
        <w:tc>
          <w:tcPr>
            <w:tcW w:w="2109" w:type="dxa"/>
            <w:gridSpan w:val="2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156491,70</w:t>
            </w:r>
          </w:p>
        </w:tc>
        <w:tc>
          <w:tcPr>
            <w:tcW w:w="2880" w:type="dxa"/>
            <w:gridSpan w:val="3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</w:t>
            </w:r>
            <w:r w:rsidRPr="0067439B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67439B" w:rsidRDefault="00305C75" w:rsidP="00711457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44,7</w:t>
            </w:r>
          </w:p>
        </w:tc>
        <w:tc>
          <w:tcPr>
            <w:tcW w:w="1800" w:type="dxa"/>
            <w:gridSpan w:val="2"/>
          </w:tcPr>
          <w:p w:rsidR="00305C75" w:rsidRPr="0067439B" w:rsidRDefault="00305C75" w:rsidP="00711457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7439B" w:rsidRDefault="00305C75" w:rsidP="00C16817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7439B" w:rsidRDefault="00305C75" w:rsidP="007614F7">
            <w:pPr>
              <w:rPr>
                <w:color w:val="000000"/>
              </w:rPr>
            </w:pPr>
            <w:r w:rsidRPr="0067439B">
              <w:rPr>
                <w:color w:val="000000"/>
              </w:rPr>
              <w:t>Опекаемый племянник</w:t>
            </w:r>
          </w:p>
        </w:tc>
        <w:tc>
          <w:tcPr>
            <w:tcW w:w="2109" w:type="dxa"/>
            <w:gridSpan w:val="2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156491,70</w:t>
            </w:r>
          </w:p>
        </w:tc>
        <w:tc>
          <w:tcPr>
            <w:tcW w:w="2880" w:type="dxa"/>
            <w:gridSpan w:val="3"/>
          </w:tcPr>
          <w:p w:rsidR="00305C75" w:rsidRPr="0067439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</w:t>
            </w:r>
            <w:r w:rsidRPr="0067439B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67439B" w:rsidRDefault="00305C75" w:rsidP="00711457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44,7</w:t>
            </w:r>
          </w:p>
        </w:tc>
        <w:tc>
          <w:tcPr>
            <w:tcW w:w="1800" w:type="dxa"/>
            <w:gridSpan w:val="2"/>
          </w:tcPr>
          <w:p w:rsidR="00305C75" w:rsidRPr="0067439B" w:rsidRDefault="00305C75" w:rsidP="00711457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7439B" w:rsidRDefault="00305C75" w:rsidP="00C16817">
            <w:pPr>
              <w:jc w:val="center"/>
              <w:rPr>
                <w:color w:val="000000"/>
              </w:rPr>
            </w:pPr>
            <w:r w:rsidRPr="0067439B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85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95C7B" w:rsidRDefault="00305C75" w:rsidP="00675B2A">
            <w:pPr>
              <w:rPr>
                <w:color w:val="000000"/>
              </w:rPr>
            </w:pPr>
            <w:r w:rsidRPr="00695C7B">
              <w:rPr>
                <w:color w:val="000000"/>
              </w:rPr>
              <w:t>Аникина Е.А.</w:t>
            </w:r>
          </w:p>
        </w:tc>
        <w:tc>
          <w:tcPr>
            <w:tcW w:w="2109" w:type="dxa"/>
            <w:gridSpan w:val="2"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Инспектор</w:t>
            </w:r>
          </w:p>
        </w:tc>
        <w:tc>
          <w:tcPr>
            <w:tcW w:w="2160" w:type="dxa"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798226,60</w:t>
            </w:r>
          </w:p>
        </w:tc>
        <w:tc>
          <w:tcPr>
            <w:tcW w:w="2880" w:type="dxa"/>
            <w:gridSpan w:val="3"/>
          </w:tcPr>
          <w:p w:rsidR="00305C75" w:rsidRPr="00ED1F3C" w:rsidRDefault="00305C75" w:rsidP="0055180C">
            <w:pPr>
              <w:jc w:val="center"/>
              <w:rPr>
                <w:color w:val="000000"/>
              </w:rPr>
            </w:pPr>
            <w:r w:rsidRPr="00ED1F3C"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ED1F3C" w:rsidRDefault="00305C75" w:rsidP="00675B2A">
            <w:pPr>
              <w:jc w:val="center"/>
              <w:rPr>
                <w:color w:val="000000"/>
              </w:rPr>
            </w:pPr>
            <w:r w:rsidRPr="00ED1F3C">
              <w:rPr>
                <w:color w:val="000000"/>
              </w:rPr>
              <w:t>84,2</w:t>
            </w:r>
          </w:p>
        </w:tc>
        <w:tc>
          <w:tcPr>
            <w:tcW w:w="1800" w:type="dxa"/>
            <w:gridSpan w:val="2"/>
          </w:tcPr>
          <w:p w:rsidR="00305C75" w:rsidRPr="00ED1F3C" w:rsidRDefault="00305C75" w:rsidP="00675B2A">
            <w:pPr>
              <w:jc w:val="center"/>
              <w:rPr>
                <w:color w:val="000000"/>
              </w:rPr>
            </w:pPr>
            <w:r w:rsidRPr="00ED1F3C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ED1F3C" w:rsidRDefault="00305C75" w:rsidP="00C16817">
            <w:pPr>
              <w:jc w:val="center"/>
              <w:rPr>
                <w:color w:val="000000"/>
              </w:rPr>
            </w:pPr>
            <w:r w:rsidRPr="00ED1F3C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94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695C7B" w:rsidRDefault="00305C75" w:rsidP="00675B2A">
            <w:pPr>
              <w:rPr>
                <w:color w:val="000000"/>
              </w:rPr>
            </w:pPr>
            <w:r w:rsidRPr="00695C7B">
              <w:rPr>
                <w:color w:val="000000"/>
              </w:rPr>
              <w:t xml:space="preserve">Супруг 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695C7B" w:rsidRDefault="00305C75" w:rsidP="004349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980000</w:t>
            </w:r>
          </w:p>
        </w:tc>
        <w:tc>
          <w:tcPr>
            <w:tcW w:w="2880" w:type="dxa"/>
            <w:gridSpan w:val="3"/>
          </w:tcPr>
          <w:p w:rsidR="00305C75" w:rsidRPr="00ED1F3C" w:rsidRDefault="00305C75" w:rsidP="0055180C">
            <w:pPr>
              <w:jc w:val="center"/>
              <w:rPr>
                <w:color w:val="000000"/>
              </w:rPr>
            </w:pPr>
            <w:r w:rsidRPr="00ED1F3C">
              <w:rPr>
                <w:color w:val="000000"/>
              </w:rPr>
              <w:t>Квартира</w:t>
            </w:r>
          </w:p>
          <w:p w:rsidR="00305C75" w:rsidRPr="00ED1F3C" w:rsidRDefault="00305C75" w:rsidP="0055180C">
            <w:pPr>
              <w:jc w:val="center"/>
              <w:rPr>
                <w:color w:val="000000"/>
              </w:rPr>
            </w:pPr>
            <w:r w:rsidRPr="00ED1F3C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ED1F3C" w:rsidRDefault="00305C75" w:rsidP="00ED1F3C">
            <w:pPr>
              <w:jc w:val="center"/>
              <w:rPr>
                <w:color w:val="000000"/>
              </w:rPr>
            </w:pPr>
            <w:r w:rsidRPr="00ED1F3C">
              <w:rPr>
                <w:color w:val="000000"/>
              </w:rPr>
              <w:t>56,7</w:t>
            </w:r>
          </w:p>
        </w:tc>
        <w:tc>
          <w:tcPr>
            <w:tcW w:w="1800" w:type="dxa"/>
            <w:gridSpan w:val="2"/>
          </w:tcPr>
          <w:p w:rsidR="00305C75" w:rsidRPr="00ED1F3C" w:rsidRDefault="00305C75" w:rsidP="00ED1F3C">
            <w:pPr>
              <w:jc w:val="center"/>
              <w:rPr>
                <w:color w:val="000000"/>
              </w:rPr>
            </w:pPr>
            <w:r w:rsidRPr="00ED1F3C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ED1F3C" w:rsidRDefault="00305C75" w:rsidP="00C16817">
            <w:pPr>
              <w:jc w:val="center"/>
              <w:rPr>
                <w:color w:val="000000"/>
              </w:rPr>
            </w:pPr>
            <w:r w:rsidRPr="00ED1F3C">
              <w:rPr>
                <w:color w:val="000000"/>
              </w:rPr>
              <w:t>Автомобиль</w:t>
            </w:r>
          </w:p>
          <w:p w:rsidR="00305C75" w:rsidRPr="00ED1F3C" w:rsidRDefault="00305C75" w:rsidP="00C16817">
            <w:pPr>
              <w:jc w:val="center"/>
              <w:rPr>
                <w:color w:val="000000"/>
              </w:rPr>
            </w:pPr>
            <w:r w:rsidRPr="00ED1F3C">
              <w:rPr>
                <w:color w:val="000000"/>
              </w:rPr>
              <w:t>легковой-</w:t>
            </w:r>
          </w:p>
          <w:p w:rsidR="00305C75" w:rsidRPr="00ED1F3C" w:rsidRDefault="00305C75" w:rsidP="00C16817">
            <w:pPr>
              <w:jc w:val="center"/>
              <w:rPr>
                <w:color w:val="000000"/>
              </w:rPr>
            </w:pPr>
            <w:r w:rsidRPr="00ED1F3C">
              <w:rPr>
                <w:color w:val="000000"/>
              </w:rPr>
              <w:t>Нисан-Сирена</w:t>
            </w:r>
          </w:p>
          <w:p w:rsidR="00305C75" w:rsidRPr="00ED1F3C" w:rsidRDefault="00305C75" w:rsidP="00C16817">
            <w:pPr>
              <w:jc w:val="center"/>
              <w:rPr>
                <w:color w:val="000000"/>
              </w:rPr>
            </w:pPr>
            <w:r w:rsidRPr="00ED1F3C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695C7B" w:rsidRDefault="00305C75" w:rsidP="00675B2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 (индивидуальная)</w:t>
            </w:r>
          </w:p>
        </w:tc>
        <w:tc>
          <w:tcPr>
            <w:tcW w:w="1080" w:type="dxa"/>
            <w:vMerge w:val="restart"/>
          </w:tcPr>
          <w:p w:rsidR="00305C75" w:rsidRDefault="00305C75" w:rsidP="00675B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42,2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675B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695C7B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695C7B" w:rsidRDefault="00305C75" w:rsidP="00675B2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675B2A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675B2A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695C7B" w:rsidRDefault="00305C75" w:rsidP="00C16817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Автомобиль легковой-</w:t>
            </w:r>
          </w:p>
          <w:p w:rsidR="00305C75" w:rsidRPr="00695C7B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Мазда 3</w:t>
            </w:r>
          </w:p>
          <w:p w:rsidR="00305C75" w:rsidRPr="00695C7B" w:rsidRDefault="00305C75" w:rsidP="00C16817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695C7B" w:rsidRDefault="00305C75" w:rsidP="00675B2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75B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84,2</w:t>
            </w:r>
          </w:p>
        </w:tc>
        <w:tc>
          <w:tcPr>
            <w:tcW w:w="1800" w:type="dxa"/>
            <w:gridSpan w:val="2"/>
          </w:tcPr>
          <w:p w:rsidR="00305C75" w:rsidRDefault="00305C75" w:rsidP="00675B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695C7B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0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95C7B" w:rsidRDefault="00305C75" w:rsidP="00675B2A">
            <w:pPr>
              <w:rPr>
                <w:color w:val="000000"/>
              </w:rPr>
            </w:pPr>
            <w:r w:rsidRPr="00695C7B">
              <w:rPr>
                <w:color w:val="000000"/>
              </w:rP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9A5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84,2</w:t>
            </w:r>
          </w:p>
        </w:tc>
        <w:tc>
          <w:tcPr>
            <w:tcW w:w="1800" w:type="dxa"/>
            <w:gridSpan w:val="2"/>
          </w:tcPr>
          <w:p w:rsidR="00305C75" w:rsidRPr="00695C7B" w:rsidRDefault="00305C75" w:rsidP="00675B2A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95C7B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95C7B" w:rsidRDefault="00305C75" w:rsidP="009A52D6">
            <w:pPr>
              <w:rPr>
                <w:color w:val="000000"/>
              </w:rPr>
            </w:pPr>
            <w:r w:rsidRPr="00695C7B">
              <w:rPr>
                <w:color w:val="000000"/>
              </w:rP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695C7B" w:rsidRDefault="00305C75" w:rsidP="0055180C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9A5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84,2</w:t>
            </w:r>
          </w:p>
        </w:tc>
        <w:tc>
          <w:tcPr>
            <w:tcW w:w="1800" w:type="dxa"/>
            <w:gridSpan w:val="2"/>
          </w:tcPr>
          <w:p w:rsidR="00305C75" w:rsidRPr="00695C7B" w:rsidRDefault="00305C75" w:rsidP="009A52D6">
            <w:pPr>
              <w:jc w:val="center"/>
              <w:rPr>
                <w:color w:val="000000"/>
              </w:rPr>
            </w:pPr>
            <w:r w:rsidRPr="00695C7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95C7B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32317A">
        <w:trPr>
          <w:trHeight w:val="52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32317A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Авершин К.О.</w:t>
            </w:r>
          </w:p>
          <w:p w:rsidR="00305C75" w:rsidRDefault="00305C75" w:rsidP="0032317A">
            <w:pPr>
              <w:jc w:val="center"/>
              <w:rPr>
                <w:color w:val="000000"/>
              </w:rPr>
            </w:pPr>
          </w:p>
          <w:p w:rsidR="00305C75" w:rsidRDefault="00305C75" w:rsidP="0043499E">
            <w:pPr>
              <w:rPr>
                <w:color w:val="000000"/>
              </w:rPr>
            </w:pPr>
          </w:p>
          <w:p w:rsidR="00305C75" w:rsidRPr="00B6430E" w:rsidRDefault="00305C75" w:rsidP="0032317A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Инспектор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359033,17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Квартира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B6430E" w:rsidRDefault="00305C75" w:rsidP="00323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32317A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Автомобиль легковой – Нисан Санни</w:t>
            </w:r>
          </w:p>
          <w:p w:rsidR="00305C75" w:rsidRPr="00B6430E" w:rsidRDefault="00305C75" w:rsidP="0043499E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(индивидуальная)</w:t>
            </w:r>
          </w:p>
        </w:tc>
      </w:tr>
      <w:tr w:rsidR="00305C75" w:rsidRPr="0032317A">
        <w:trPr>
          <w:trHeight w:val="6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B6430E" w:rsidRDefault="00305C75" w:rsidP="0032317A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6430E" w:rsidRDefault="00305C75" w:rsidP="00B170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B643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  <w:p w:rsidR="00305C75" w:rsidRDefault="00305C75" w:rsidP="00B6430E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B643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B6430E" w:rsidRDefault="00305C75" w:rsidP="00B6430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32317A">
        <w:trPr>
          <w:trHeight w:val="18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323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  <w:p w:rsidR="00305C75" w:rsidRDefault="00305C75" w:rsidP="0032317A">
            <w:pPr>
              <w:jc w:val="center"/>
              <w:rPr>
                <w:color w:val="000000"/>
              </w:rPr>
            </w:pPr>
          </w:p>
          <w:p w:rsidR="00305C75" w:rsidRPr="00B6430E" w:rsidRDefault="00305C75" w:rsidP="0032317A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42937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323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323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Pr="00B6430E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32317A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32317A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B643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  <w:p w:rsidR="00305C75" w:rsidRDefault="00305C75" w:rsidP="00B6430E">
            <w:pPr>
              <w:jc w:val="center"/>
              <w:rPr>
                <w:color w:val="000000"/>
              </w:rPr>
            </w:pPr>
          </w:p>
          <w:p w:rsidR="00305C75" w:rsidRDefault="00305C75" w:rsidP="00B6430E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B643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B6430E">
            <w:pPr>
              <w:jc w:val="center"/>
              <w:rPr>
                <w:color w:val="000000"/>
              </w:rPr>
            </w:pPr>
          </w:p>
          <w:p w:rsidR="00305C75" w:rsidRPr="00B6430E" w:rsidRDefault="00305C75" w:rsidP="00B6430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110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11B59" w:rsidRDefault="00305C75" w:rsidP="00253392">
            <w:pPr>
              <w:rPr>
                <w:color w:val="000000"/>
              </w:rPr>
            </w:pPr>
            <w:r w:rsidRPr="00B11B59">
              <w:rPr>
                <w:color w:val="000000"/>
              </w:rPr>
              <w:t>Бабанов А.Л.</w:t>
            </w:r>
          </w:p>
        </w:tc>
        <w:tc>
          <w:tcPr>
            <w:tcW w:w="2109" w:type="dxa"/>
            <w:gridSpan w:val="2"/>
          </w:tcPr>
          <w:p w:rsidR="00305C75" w:rsidRPr="00B11B59" w:rsidRDefault="00305C75" w:rsidP="0055180C">
            <w:pPr>
              <w:jc w:val="center"/>
              <w:rPr>
                <w:color w:val="000000"/>
              </w:rPr>
            </w:pPr>
            <w:r w:rsidRPr="00B11B59">
              <w:rPr>
                <w:color w:val="000000"/>
              </w:rPr>
              <w:t>Инспектор</w:t>
            </w:r>
          </w:p>
        </w:tc>
        <w:tc>
          <w:tcPr>
            <w:tcW w:w="2160" w:type="dxa"/>
          </w:tcPr>
          <w:p w:rsidR="00305C75" w:rsidRPr="00B11B5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302026,57</w:t>
            </w:r>
          </w:p>
        </w:tc>
        <w:tc>
          <w:tcPr>
            <w:tcW w:w="2880" w:type="dxa"/>
            <w:gridSpan w:val="3"/>
          </w:tcPr>
          <w:p w:rsidR="00305C75" w:rsidRPr="00B11B59" w:rsidRDefault="00305C75" w:rsidP="0055180C">
            <w:pPr>
              <w:jc w:val="center"/>
              <w:rPr>
                <w:color w:val="000000"/>
              </w:rPr>
            </w:pPr>
            <w:r w:rsidRPr="00B11B59">
              <w:rPr>
                <w:color w:val="000000"/>
              </w:rPr>
              <w:t>Квартира</w:t>
            </w:r>
          </w:p>
          <w:p w:rsidR="00305C75" w:rsidRPr="00B11B59" w:rsidRDefault="00305C75" w:rsidP="0055180C">
            <w:pPr>
              <w:jc w:val="center"/>
              <w:rPr>
                <w:color w:val="000000"/>
              </w:rPr>
            </w:pPr>
            <w:r w:rsidRPr="00B11B59">
              <w:rPr>
                <w:color w:val="000000"/>
              </w:rPr>
              <w:t>(</w:t>
            </w:r>
            <w:r>
              <w:rPr>
                <w:color w:val="000000"/>
              </w:rPr>
              <w:t>фактическое предоставление</w:t>
            </w:r>
            <w:r w:rsidRPr="00B11B59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B11B59" w:rsidRDefault="00305C75" w:rsidP="002533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29,8</w:t>
            </w:r>
          </w:p>
        </w:tc>
        <w:tc>
          <w:tcPr>
            <w:tcW w:w="1800" w:type="dxa"/>
            <w:gridSpan w:val="2"/>
          </w:tcPr>
          <w:p w:rsidR="00305C75" w:rsidRPr="00B11B59" w:rsidRDefault="00305C75" w:rsidP="00253392">
            <w:pPr>
              <w:jc w:val="center"/>
              <w:rPr>
                <w:color w:val="000000"/>
              </w:rPr>
            </w:pPr>
            <w:r w:rsidRPr="00B11B5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11B5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11B59" w:rsidRDefault="00305C75" w:rsidP="00253392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B11B5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438889,67</w:t>
            </w:r>
          </w:p>
        </w:tc>
        <w:tc>
          <w:tcPr>
            <w:tcW w:w="2880" w:type="dxa"/>
            <w:gridSpan w:val="3"/>
          </w:tcPr>
          <w:p w:rsidR="00305C75" w:rsidRPr="00B11B5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2533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29,8</w:t>
            </w:r>
          </w:p>
        </w:tc>
        <w:tc>
          <w:tcPr>
            <w:tcW w:w="1800" w:type="dxa"/>
            <w:gridSpan w:val="2"/>
          </w:tcPr>
          <w:p w:rsidR="00305C75" w:rsidRPr="00B11B59" w:rsidRDefault="00305C75" w:rsidP="002533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11B5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БМВ-320 (индивидуальная)</w:t>
            </w:r>
          </w:p>
        </w:tc>
      </w:tr>
      <w:tr w:rsidR="00305C75" w:rsidRPr="00607B10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11B59" w:rsidRDefault="00305C75" w:rsidP="00253392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B11B5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B11B59" w:rsidRDefault="00305C75" w:rsidP="0055180C">
            <w:pPr>
              <w:jc w:val="center"/>
              <w:rPr>
                <w:color w:val="000000"/>
              </w:rPr>
            </w:pPr>
            <w:r w:rsidRPr="00B11B59">
              <w:rPr>
                <w:color w:val="000000"/>
              </w:rPr>
              <w:t>Квартира</w:t>
            </w:r>
          </w:p>
          <w:p w:rsidR="00305C75" w:rsidRPr="00B11B59" w:rsidRDefault="00305C75" w:rsidP="0055180C">
            <w:pPr>
              <w:jc w:val="center"/>
              <w:rPr>
                <w:color w:val="000000"/>
              </w:rPr>
            </w:pPr>
            <w:r w:rsidRPr="00B11B59">
              <w:rPr>
                <w:color w:val="000000"/>
              </w:rPr>
              <w:t>(</w:t>
            </w:r>
            <w:r>
              <w:rPr>
                <w:color w:val="000000"/>
              </w:rPr>
              <w:t>фактическое предоставление</w:t>
            </w:r>
            <w:r w:rsidRPr="00B11B59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B11B59" w:rsidRDefault="00305C75" w:rsidP="00B11B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29,8</w:t>
            </w:r>
          </w:p>
        </w:tc>
        <w:tc>
          <w:tcPr>
            <w:tcW w:w="1800" w:type="dxa"/>
            <w:gridSpan w:val="2"/>
          </w:tcPr>
          <w:p w:rsidR="00305C75" w:rsidRPr="00B11B59" w:rsidRDefault="00305C75" w:rsidP="00B11B59">
            <w:pPr>
              <w:jc w:val="center"/>
              <w:rPr>
                <w:color w:val="000000"/>
              </w:rPr>
            </w:pPr>
            <w:r w:rsidRPr="00B11B5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11B5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72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253392">
            <w:pPr>
              <w:rPr>
                <w:color w:val="000000"/>
              </w:rPr>
            </w:pPr>
            <w:r>
              <w:rPr>
                <w:color w:val="000000"/>
              </w:rPr>
              <w:t>Бабошин С.А.</w:t>
            </w:r>
          </w:p>
          <w:p w:rsidR="00305C75" w:rsidRDefault="00305C75" w:rsidP="00253392">
            <w:pPr>
              <w:rPr>
                <w:color w:val="000000"/>
              </w:rPr>
            </w:pPr>
          </w:p>
          <w:p w:rsidR="00305C75" w:rsidRDefault="00305C75" w:rsidP="00253392">
            <w:pPr>
              <w:rPr>
                <w:color w:val="000000"/>
              </w:rPr>
            </w:pPr>
          </w:p>
          <w:p w:rsidR="00305C75" w:rsidRDefault="00305C75" w:rsidP="00253392">
            <w:pPr>
              <w:rPr>
                <w:color w:val="000000"/>
              </w:rPr>
            </w:pPr>
          </w:p>
          <w:p w:rsidR="00305C75" w:rsidRDefault="00305C75" w:rsidP="00253392">
            <w:pPr>
              <w:rPr>
                <w:color w:val="000000"/>
              </w:rPr>
            </w:pPr>
          </w:p>
          <w:p w:rsidR="00305C75" w:rsidRDefault="00305C75" w:rsidP="00253392">
            <w:pPr>
              <w:rPr>
                <w:color w:val="000000"/>
              </w:rPr>
            </w:pPr>
          </w:p>
          <w:p w:rsidR="00305C75" w:rsidRDefault="00305C75" w:rsidP="00253392">
            <w:pPr>
              <w:rPr>
                <w:color w:val="000000"/>
              </w:rPr>
            </w:pPr>
          </w:p>
          <w:p w:rsidR="00305C75" w:rsidRDefault="00305C75" w:rsidP="0025339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Инспектор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315494,84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11B5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B11B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800" w:type="dxa"/>
            <w:gridSpan w:val="2"/>
          </w:tcPr>
          <w:p w:rsidR="00305C75" w:rsidRDefault="00305C75" w:rsidP="00B11B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B11B59">
            <w:pPr>
              <w:jc w:val="center"/>
              <w:rPr>
                <w:color w:val="000000"/>
              </w:rPr>
            </w:pPr>
          </w:p>
          <w:p w:rsidR="00305C75" w:rsidRPr="00B11B59" w:rsidRDefault="00305C75" w:rsidP="00B11B5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B11B59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21083 (индивидуальная)</w:t>
            </w:r>
          </w:p>
        </w:tc>
      </w:tr>
      <w:tr w:rsidR="00305C75" w:rsidRPr="00607B10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25339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 w:val="restart"/>
          </w:tcPr>
          <w:p w:rsidR="00305C75" w:rsidRDefault="00305C75" w:rsidP="00B11B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  <w:p w:rsidR="00305C75" w:rsidRDefault="00305C75" w:rsidP="00B11B59">
            <w:pPr>
              <w:jc w:val="center"/>
              <w:rPr>
                <w:color w:val="000000"/>
              </w:rPr>
            </w:pPr>
          </w:p>
          <w:p w:rsidR="00305C75" w:rsidRDefault="00305C75" w:rsidP="00B11B59">
            <w:pPr>
              <w:jc w:val="center"/>
              <w:rPr>
                <w:color w:val="000000"/>
              </w:rPr>
            </w:pPr>
          </w:p>
          <w:p w:rsidR="00305C75" w:rsidRDefault="00305C75" w:rsidP="00B11B59">
            <w:pPr>
              <w:jc w:val="center"/>
              <w:rPr>
                <w:color w:val="000000"/>
              </w:rPr>
            </w:pPr>
          </w:p>
          <w:p w:rsidR="00305C75" w:rsidRDefault="00305C75" w:rsidP="00B11B5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B11B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B11B59">
            <w:pPr>
              <w:jc w:val="center"/>
              <w:rPr>
                <w:color w:val="000000"/>
              </w:rPr>
            </w:pPr>
          </w:p>
          <w:p w:rsidR="00305C75" w:rsidRDefault="00305C75" w:rsidP="00B11B59">
            <w:pPr>
              <w:jc w:val="center"/>
              <w:rPr>
                <w:color w:val="000000"/>
              </w:rPr>
            </w:pPr>
          </w:p>
          <w:p w:rsidR="00305C75" w:rsidRDefault="00305C75" w:rsidP="00B11B59">
            <w:pPr>
              <w:jc w:val="center"/>
              <w:rPr>
                <w:color w:val="000000"/>
              </w:rPr>
            </w:pPr>
          </w:p>
          <w:p w:rsidR="00305C75" w:rsidRDefault="00305C75" w:rsidP="00B11B5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25339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B11B5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B11B5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УАЗ 31512 (индивидуальная)</w:t>
            </w:r>
          </w:p>
        </w:tc>
      </w:tr>
      <w:tr w:rsidR="00305C75" w:rsidRPr="00607B10">
        <w:trPr>
          <w:trHeight w:val="122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25339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B11B59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B11B5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4349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Мототранспортное средство – УРАЛ ИМЗ 8-103-10 (индивидуальная)</w:t>
            </w:r>
          </w:p>
        </w:tc>
      </w:tr>
      <w:tr w:rsidR="00305C75" w:rsidRPr="00607B10">
        <w:trPr>
          <w:trHeight w:val="19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53392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35346,04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800" w:type="dxa"/>
            <w:gridSpan w:val="2"/>
          </w:tcPr>
          <w:p w:rsidR="00305C75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7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53392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800" w:type="dxa"/>
            <w:gridSpan w:val="2"/>
          </w:tcPr>
          <w:p w:rsidR="00305C75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0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253392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  <w:p w:rsidR="00305C75" w:rsidRDefault="00305C75" w:rsidP="00253392">
            <w:pPr>
              <w:rPr>
                <w:color w:val="000000"/>
              </w:rPr>
            </w:pPr>
          </w:p>
          <w:p w:rsidR="00305C75" w:rsidRDefault="00305C75" w:rsidP="0025339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11B5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800" w:type="dxa"/>
            <w:gridSpan w:val="2"/>
          </w:tcPr>
          <w:p w:rsidR="00305C75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B11B59" w:rsidRDefault="00305C75" w:rsidP="00381432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1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25339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800" w:type="dxa"/>
            <w:gridSpan w:val="2"/>
          </w:tcPr>
          <w:p w:rsidR="00305C75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3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879BA" w:rsidRDefault="00305C75" w:rsidP="00A664C1">
            <w:pPr>
              <w:rPr>
                <w:color w:val="000000"/>
              </w:rPr>
            </w:pPr>
            <w:r>
              <w:rPr>
                <w:color w:val="000000"/>
              </w:rPr>
              <w:t>Бугаев Г.А.</w:t>
            </w:r>
          </w:p>
        </w:tc>
        <w:tc>
          <w:tcPr>
            <w:tcW w:w="2109" w:type="dxa"/>
            <w:gridSpan w:val="2"/>
          </w:tcPr>
          <w:p w:rsidR="00305C75" w:rsidRPr="00F879B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инспектор</w:t>
            </w:r>
          </w:p>
        </w:tc>
        <w:tc>
          <w:tcPr>
            <w:tcW w:w="2160" w:type="dxa"/>
          </w:tcPr>
          <w:p w:rsidR="00305C75" w:rsidRPr="00F879B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141603,95</w:t>
            </w:r>
          </w:p>
        </w:tc>
        <w:tc>
          <w:tcPr>
            <w:tcW w:w="2880" w:type="dxa"/>
            <w:gridSpan w:val="3"/>
          </w:tcPr>
          <w:p w:rsidR="00305C75" w:rsidRPr="00F879B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F879BA" w:rsidRDefault="00305C75" w:rsidP="00A664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800" w:type="dxa"/>
            <w:gridSpan w:val="2"/>
          </w:tcPr>
          <w:p w:rsidR="00305C75" w:rsidRDefault="00305C75" w:rsidP="00A664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A664C1">
            <w:pPr>
              <w:jc w:val="center"/>
              <w:rPr>
                <w:color w:val="000000"/>
              </w:rPr>
            </w:pPr>
          </w:p>
          <w:p w:rsidR="00305C75" w:rsidRPr="00F879BA" w:rsidRDefault="00305C75" w:rsidP="00A664C1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F879B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0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A664C1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A664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800" w:type="dxa"/>
            <w:gridSpan w:val="2"/>
          </w:tcPr>
          <w:p w:rsidR="00305C75" w:rsidRDefault="00305C75" w:rsidP="00A664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A664C1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F879B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1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664C1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664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800" w:type="dxa"/>
            <w:gridSpan w:val="2"/>
          </w:tcPr>
          <w:p w:rsidR="00305C75" w:rsidRDefault="00305C75" w:rsidP="00A664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F879B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9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0F537F" w:rsidRDefault="00305C75" w:rsidP="00540385">
            <w:pPr>
              <w:rPr>
                <w:color w:val="000000"/>
              </w:rPr>
            </w:pPr>
            <w:r>
              <w:rPr>
                <w:color w:val="000000"/>
              </w:rPr>
              <w:t>Васьков Я.Н.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0F537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инспектор</w:t>
            </w:r>
          </w:p>
        </w:tc>
        <w:tc>
          <w:tcPr>
            <w:tcW w:w="2160" w:type="dxa"/>
            <w:vMerge w:val="restart"/>
          </w:tcPr>
          <w:p w:rsidR="00305C75" w:rsidRPr="000F537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177817,48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0F537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0F537F" w:rsidRDefault="00305C75" w:rsidP="005403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56,7</w:t>
            </w:r>
          </w:p>
        </w:tc>
        <w:tc>
          <w:tcPr>
            <w:tcW w:w="1800" w:type="dxa"/>
            <w:gridSpan w:val="2"/>
          </w:tcPr>
          <w:p w:rsidR="00305C75" w:rsidRPr="000F537F" w:rsidRDefault="00305C75" w:rsidP="005403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0F537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– ХЕНДАЙ элантра (индивидуальная)</w:t>
            </w:r>
          </w:p>
        </w:tc>
      </w:tr>
      <w:tr w:rsidR="00305C75" w:rsidRPr="00607B10">
        <w:trPr>
          <w:trHeight w:val="24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40385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5403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34,6</w:t>
            </w:r>
          </w:p>
        </w:tc>
        <w:tc>
          <w:tcPr>
            <w:tcW w:w="1800" w:type="dxa"/>
            <w:gridSpan w:val="2"/>
          </w:tcPr>
          <w:p w:rsidR="00305C75" w:rsidRDefault="00305C75" w:rsidP="005403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7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03260F" w:rsidRDefault="00305C75" w:rsidP="00E31CED">
            <w:pPr>
              <w:rPr>
                <w:color w:val="000000"/>
              </w:rPr>
            </w:pPr>
            <w:r w:rsidRPr="0003260F">
              <w:rPr>
                <w:color w:val="000000"/>
              </w:rPr>
              <w:t>Веселов А.О.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Инспектор</w:t>
            </w:r>
          </w:p>
        </w:tc>
        <w:tc>
          <w:tcPr>
            <w:tcW w:w="2160" w:type="dxa"/>
            <w:vMerge w:val="restart"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298656,14</w:t>
            </w:r>
          </w:p>
        </w:tc>
        <w:tc>
          <w:tcPr>
            <w:tcW w:w="2880" w:type="dxa"/>
            <w:gridSpan w:val="3"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Pr="0003260F" w:rsidRDefault="00305C75" w:rsidP="00E31C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00" w:type="dxa"/>
            <w:gridSpan w:val="2"/>
          </w:tcPr>
          <w:p w:rsidR="00305C75" w:rsidRPr="0003260F" w:rsidRDefault="00305C75" w:rsidP="00E31CED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03260F" w:rsidRDefault="00305C75" w:rsidP="00C16817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03260F" w:rsidRDefault="00305C75" w:rsidP="00E31CED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Жилой до</w:t>
            </w:r>
            <w:r>
              <w:rPr>
                <w:color w:val="000000"/>
              </w:rPr>
              <w:t>м (</w:t>
            </w:r>
            <w:r w:rsidRPr="0003260F">
              <w:rPr>
                <w:color w:val="000000"/>
              </w:rPr>
              <w:t>найм)</w:t>
            </w:r>
          </w:p>
        </w:tc>
        <w:tc>
          <w:tcPr>
            <w:tcW w:w="1080" w:type="dxa"/>
          </w:tcPr>
          <w:p w:rsidR="00305C75" w:rsidRDefault="00305C75" w:rsidP="00E31CED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74,1</w:t>
            </w:r>
          </w:p>
        </w:tc>
        <w:tc>
          <w:tcPr>
            <w:tcW w:w="1800" w:type="dxa"/>
            <w:gridSpan w:val="2"/>
          </w:tcPr>
          <w:p w:rsidR="00305C75" w:rsidRPr="0003260F" w:rsidRDefault="00305C75" w:rsidP="00E31C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03260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03260F" w:rsidRDefault="00305C75" w:rsidP="00E31CED">
            <w:pPr>
              <w:rPr>
                <w:color w:val="000000"/>
              </w:rPr>
            </w:pPr>
            <w:r w:rsidRPr="0003260F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138000</w:t>
            </w:r>
          </w:p>
        </w:tc>
        <w:tc>
          <w:tcPr>
            <w:tcW w:w="2880" w:type="dxa"/>
            <w:gridSpan w:val="3"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Квартира</w:t>
            </w:r>
          </w:p>
          <w:p w:rsidR="00305C75" w:rsidRPr="0003260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(совместная</w:t>
            </w:r>
            <w:r w:rsidRPr="0003260F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03260F" w:rsidRDefault="00305C75" w:rsidP="00E31CED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4</w:t>
            </w:r>
            <w:r>
              <w:rPr>
                <w:color w:val="000000"/>
              </w:rPr>
              <w:t>2</w:t>
            </w:r>
          </w:p>
        </w:tc>
        <w:tc>
          <w:tcPr>
            <w:tcW w:w="1800" w:type="dxa"/>
            <w:gridSpan w:val="2"/>
          </w:tcPr>
          <w:p w:rsidR="00305C75" w:rsidRPr="0003260F" w:rsidRDefault="00305C75" w:rsidP="00E31CED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03260F" w:rsidRDefault="00305C75" w:rsidP="00C16817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-</w:t>
            </w:r>
          </w:p>
          <w:p w:rsidR="00305C75" w:rsidRPr="0003260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77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E31CED">
            <w:pPr>
              <w:rPr>
                <w:color w:val="000000"/>
              </w:rPr>
            </w:pPr>
            <w:r>
              <w:rPr>
                <w:color w:val="000000"/>
              </w:rPr>
              <w:t>Васильев А.А.</w:t>
            </w:r>
          </w:p>
          <w:p w:rsidR="00305C75" w:rsidRDefault="00305C75" w:rsidP="00E31CED">
            <w:pPr>
              <w:rPr>
                <w:color w:val="000000"/>
              </w:rPr>
            </w:pPr>
          </w:p>
          <w:p w:rsidR="00305C75" w:rsidRPr="0003260F" w:rsidRDefault="00305C75" w:rsidP="00E31CED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Инспектор</w:t>
            </w:r>
          </w:p>
          <w:p w:rsidR="00305C75" w:rsidRPr="0003260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304301,54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0F537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0F537F" w:rsidRDefault="00305C75" w:rsidP="003E7C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33,2</w:t>
            </w:r>
          </w:p>
        </w:tc>
        <w:tc>
          <w:tcPr>
            <w:tcW w:w="1800" w:type="dxa"/>
            <w:gridSpan w:val="2"/>
          </w:tcPr>
          <w:p w:rsidR="00305C75" w:rsidRPr="000F537F" w:rsidRDefault="00305C75" w:rsidP="003E7C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03260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ВАЗ 2109 (индивидуальная)</w:t>
            </w:r>
          </w:p>
        </w:tc>
      </w:tr>
      <w:tr w:rsidR="00305C75" w:rsidRPr="00607B10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E31CED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0F537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  <w:vMerge w:val="restart"/>
          </w:tcPr>
          <w:p w:rsidR="00305C75" w:rsidRPr="000F537F" w:rsidRDefault="00305C75" w:rsidP="003E7C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38,90</w:t>
            </w:r>
          </w:p>
        </w:tc>
        <w:tc>
          <w:tcPr>
            <w:tcW w:w="1800" w:type="dxa"/>
            <w:gridSpan w:val="2"/>
            <w:vMerge w:val="restart"/>
          </w:tcPr>
          <w:p w:rsidR="00305C75" w:rsidRPr="000F537F" w:rsidRDefault="00305C75" w:rsidP="003E7C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89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E31CED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Pr="0003260F" w:rsidRDefault="00305C75" w:rsidP="00E31CED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Pr="0003260F" w:rsidRDefault="00305C75" w:rsidP="00E31CED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ВАЗ 2101 (индивидуальная)</w:t>
            </w:r>
          </w:p>
        </w:tc>
      </w:tr>
      <w:tr w:rsidR="00305C75" w:rsidRPr="00607B10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31CED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0F537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0F537F" w:rsidRDefault="00305C75" w:rsidP="003E7C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33,2</w:t>
            </w:r>
          </w:p>
        </w:tc>
        <w:tc>
          <w:tcPr>
            <w:tcW w:w="1800" w:type="dxa"/>
            <w:gridSpan w:val="2"/>
          </w:tcPr>
          <w:p w:rsidR="00305C75" w:rsidRPr="000F537F" w:rsidRDefault="00305C75" w:rsidP="003E7C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2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E31CED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0F537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0F537F" w:rsidRDefault="00305C75" w:rsidP="003E7C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33,2</w:t>
            </w:r>
          </w:p>
        </w:tc>
        <w:tc>
          <w:tcPr>
            <w:tcW w:w="1800" w:type="dxa"/>
            <w:gridSpan w:val="2"/>
          </w:tcPr>
          <w:p w:rsidR="00305C75" w:rsidRPr="000F537F" w:rsidRDefault="00305C75" w:rsidP="003E7C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1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CD1AAF" w:rsidRDefault="00305C75" w:rsidP="00866A27">
            <w:pPr>
              <w:rPr>
                <w:color w:val="000000"/>
              </w:rPr>
            </w:pPr>
            <w:r>
              <w:rPr>
                <w:color w:val="000000"/>
              </w:rPr>
              <w:t>Гилев С.М.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CD1AA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инспектор</w:t>
            </w:r>
          </w:p>
        </w:tc>
        <w:tc>
          <w:tcPr>
            <w:tcW w:w="2160" w:type="dxa"/>
            <w:vMerge w:val="restart"/>
          </w:tcPr>
          <w:p w:rsidR="00305C75" w:rsidRPr="00CD1AA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292621,63</w:t>
            </w:r>
          </w:p>
        </w:tc>
        <w:tc>
          <w:tcPr>
            <w:tcW w:w="2880" w:type="dxa"/>
            <w:gridSpan w:val="3"/>
          </w:tcPr>
          <w:p w:rsidR="00305C75" w:rsidRPr="00CD1AA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Pr="00CD1AAF" w:rsidRDefault="00305C75" w:rsidP="00866A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800" w:type="dxa"/>
            <w:gridSpan w:val="2"/>
          </w:tcPr>
          <w:p w:rsidR="00305C75" w:rsidRPr="00CD1AAF" w:rsidRDefault="00305C75" w:rsidP="00866A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CD1AA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Лада 217230 (индивидуальная)</w:t>
            </w:r>
          </w:p>
        </w:tc>
      </w:tr>
      <w:tr w:rsidR="00305C75" w:rsidRPr="00607B10">
        <w:trPr>
          <w:trHeight w:val="58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866A2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866A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800" w:type="dxa"/>
            <w:gridSpan w:val="2"/>
          </w:tcPr>
          <w:p w:rsidR="00305C75" w:rsidRDefault="00305C75" w:rsidP="00866A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866A27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414000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866A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800" w:type="dxa"/>
            <w:gridSpan w:val="2"/>
          </w:tcPr>
          <w:p w:rsidR="00305C75" w:rsidRDefault="00305C75" w:rsidP="00866A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866A27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8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866A2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E0A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800" w:type="dxa"/>
            <w:gridSpan w:val="2"/>
          </w:tcPr>
          <w:p w:rsidR="00305C75" w:rsidRDefault="00305C75" w:rsidP="006E0A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0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866A27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866A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800" w:type="dxa"/>
            <w:gridSpan w:val="2"/>
          </w:tcPr>
          <w:p w:rsidR="00305C75" w:rsidRDefault="00305C75" w:rsidP="00866A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7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536C4" w:rsidRDefault="00305C75" w:rsidP="00866A27">
            <w:pPr>
              <w:rPr>
                <w:color w:val="000000"/>
              </w:rPr>
            </w:pPr>
            <w:r>
              <w:rPr>
                <w:color w:val="000000"/>
              </w:rPr>
              <w:t>Глушаков К.С.</w:t>
            </w:r>
          </w:p>
        </w:tc>
        <w:tc>
          <w:tcPr>
            <w:tcW w:w="2109" w:type="dxa"/>
            <w:gridSpan w:val="2"/>
          </w:tcPr>
          <w:p w:rsidR="00305C75" w:rsidRPr="002536C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инспектор</w:t>
            </w:r>
          </w:p>
        </w:tc>
        <w:tc>
          <w:tcPr>
            <w:tcW w:w="2160" w:type="dxa"/>
          </w:tcPr>
          <w:p w:rsidR="00305C75" w:rsidRPr="002536C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338626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53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31,9</w:t>
            </w:r>
          </w:p>
          <w:p w:rsidR="00305C75" w:rsidRDefault="00305C75" w:rsidP="002536C4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Pr="008D4080" w:rsidRDefault="00305C75" w:rsidP="00253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2536C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866A27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12263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53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800" w:type="dxa"/>
            <w:gridSpan w:val="2"/>
          </w:tcPr>
          <w:p w:rsidR="00305C75" w:rsidRPr="008D4080" w:rsidRDefault="00305C75" w:rsidP="00253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2536C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5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866A27">
            <w:pPr>
              <w:rPr>
                <w:color w:val="000000"/>
              </w:rPr>
            </w:pPr>
            <w:r>
              <w:rPr>
                <w:color w:val="000000"/>
              </w:rPr>
              <w:t>Гринвальд И.А.</w:t>
            </w:r>
          </w:p>
          <w:p w:rsidR="00305C75" w:rsidRDefault="00305C75" w:rsidP="00866A27">
            <w:pPr>
              <w:rPr>
                <w:color w:val="000000"/>
              </w:rPr>
            </w:pPr>
          </w:p>
          <w:p w:rsidR="00305C75" w:rsidRDefault="00305C75" w:rsidP="00866A27">
            <w:pPr>
              <w:rPr>
                <w:color w:val="000000"/>
              </w:rPr>
            </w:pPr>
          </w:p>
          <w:p w:rsidR="00305C75" w:rsidRDefault="00305C75" w:rsidP="00866A27">
            <w:pPr>
              <w:rPr>
                <w:color w:val="000000"/>
              </w:rPr>
            </w:pPr>
          </w:p>
          <w:p w:rsidR="00305C75" w:rsidRPr="008D4080" w:rsidRDefault="00305C75" w:rsidP="00866A2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Инспектор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8D4080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317838,02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8D4080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800" w:type="dxa"/>
            <w:gridSpan w:val="2"/>
          </w:tcPr>
          <w:p w:rsidR="00305C75" w:rsidRPr="008D4080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  <w:p w:rsidR="00305C75" w:rsidRPr="008D4080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7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866A2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8D408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8D4080" w:rsidRDefault="00305C75" w:rsidP="00F06A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800" w:type="dxa"/>
            <w:gridSpan w:val="2"/>
          </w:tcPr>
          <w:p w:rsidR="00305C75" w:rsidRDefault="00305C75" w:rsidP="00F06A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8D4080" w:rsidRDefault="00305C75" w:rsidP="00F06AF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866A27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75215,72</w:t>
            </w:r>
          </w:p>
        </w:tc>
        <w:tc>
          <w:tcPr>
            <w:tcW w:w="2880" w:type="dxa"/>
            <w:gridSpan w:val="3"/>
          </w:tcPr>
          <w:p w:rsidR="00305C75" w:rsidRPr="008D408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8D4080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800" w:type="dxa"/>
            <w:gridSpan w:val="2"/>
          </w:tcPr>
          <w:p w:rsidR="00305C75" w:rsidRPr="008D4080" w:rsidRDefault="00305C75" w:rsidP="00381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8D4080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автмообиль –ВАЗ21061 (индивидуальная)</w:t>
            </w: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866A27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8D408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8D4080" w:rsidRDefault="00305C75" w:rsidP="001546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800" w:type="dxa"/>
            <w:gridSpan w:val="2"/>
          </w:tcPr>
          <w:p w:rsidR="00305C75" w:rsidRPr="008D4080" w:rsidRDefault="00305C75" w:rsidP="001546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8D4080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866A27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8D4080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8D4080" w:rsidRDefault="00305C75" w:rsidP="001546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800" w:type="dxa"/>
            <w:gridSpan w:val="2"/>
          </w:tcPr>
          <w:p w:rsidR="00305C75" w:rsidRPr="008D4080" w:rsidRDefault="00305C75" w:rsidP="001546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8D4080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F2BBA" w:rsidRDefault="00305C75" w:rsidP="006F2BBA">
            <w:pPr>
              <w:tabs>
                <w:tab w:val="right" w:pos="1724"/>
              </w:tabs>
              <w:rPr>
                <w:color w:val="000000"/>
              </w:rPr>
            </w:pPr>
            <w:r w:rsidRPr="006F2BBA">
              <w:rPr>
                <w:color w:val="000000"/>
              </w:rPr>
              <w:t>Дауров М.А.</w:t>
            </w:r>
            <w:r w:rsidRPr="006F2BBA">
              <w:rPr>
                <w:color w:val="000000"/>
              </w:rPr>
              <w:tab/>
            </w:r>
          </w:p>
        </w:tc>
        <w:tc>
          <w:tcPr>
            <w:tcW w:w="2109" w:type="dxa"/>
            <w:gridSpan w:val="2"/>
          </w:tcPr>
          <w:p w:rsidR="00305C75" w:rsidRPr="006F2BBA" w:rsidRDefault="00305C75" w:rsidP="0055180C">
            <w:pPr>
              <w:jc w:val="center"/>
              <w:rPr>
                <w:color w:val="000000"/>
              </w:rPr>
            </w:pPr>
            <w:r w:rsidRPr="006F2BBA">
              <w:rPr>
                <w:color w:val="000000"/>
              </w:rPr>
              <w:t>Инспектор</w:t>
            </w:r>
          </w:p>
        </w:tc>
        <w:tc>
          <w:tcPr>
            <w:tcW w:w="2160" w:type="dxa"/>
          </w:tcPr>
          <w:p w:rsidR="00305C75" w:rsidRPr="006F2BB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305527,03</w:t>
            </w:r>
          </w:p>
        </w:tc>
        <w:tc>
          <w:tcPr>
            <w:tcW w:w="2880" w:type="dxa"/>
            <w:gridSpan w:val="3"/>
          </w:tcPr>
          <w:p w:rsidR="00305C75" w:rsidRPr="006F2BBA" w:rsidRDefault="00305C75" w:rsidP="0055180C">
            <w:pPr>
              <w:jc w:val="center"/>
              <w:rPr>
                <w:color w:val="000000"/>
              </w:rPr>
            </w:pPr>
            <w:r w:rsidRPr="006F2BBA">
              <w:rPr>
                <w:color w:val="000000"/>
              </w:rPr>
              <w:t>Общежитие (найм)</w:t>
            </w:r>
          </w:p>
        </w:tc>
        <w:tc>
          <w:tcPr>
            <w:tcW w:w="1080" w:type="dxa"/>
          </w:tcPr>
          <w:p w:rsidR="00305C75" w:rsidRPr="006F2BBA" w:rsidRDefault="00305C75" w:rsidP="005B4C54">
            <w:pPr>
              <w:jc w:val="center"/>
              <w:rPr>
                <w:color w:val="000000"/>
              </w:rPr>
            </w:pPr>
            <w:r w:rsidRPr="006F2BBA">
              <w:rPr>
                <w:color w:val="000000"/>
              </w:rPr>
              <w:t>16</w:t>
            </w:r>
          </w:p>
        </w:tc>
        <w:tc>
          <w:tcPr>
            <w:tcW w:w="1800" w:type="dxa"/>
            <w:gridSpan w:val="2"/>
          </w:tcPr>
          <w:p w:rsidR="00305C75" w:rsidRPr="006F2BBA" w:rsidRDefault="00305C75" w:rsidP="005B4C54">
            <w:pPr>
              <w:jc w:val="center"/>
              <w:rPr>
                <w:color w:val="000000"/>
              </w:rPr>
            </w:pPr>
            <w:r w:rsidRPr="006F2BB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F2BBA" w:rsidRDefault="00305C75" w:rsidP="00C16817">
            <w:pPr>
              <w:jc w:val="center"/>
              <w:rPr>
                <w:color w:val="000000"/>
              </w:rPr>
            </w:pPr>
            <w:r w:rsidRPr="006F2BBA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F2BBA" w:rsidRDefault="00305C75" w:rsidP="005B4C54">
            <w:pPr>
              <w:rPr>
                <w:color w:val="000000"/>
              </w:rPr>
            </w:pPr>
            <w:r w:rsidRPr="006F2BBA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Pr="006F2BB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1445D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56217,56</w:t>
            </w:r>
          </w:p>
        </w:tc>
        <w:tc>
          <w:tcPr>
            <w:tcW w:w="2880" w:type="dxa"/>
            <w:gridSpan w:val="3"/>
          </w:tcPr>
          <w:p w:rsidR="00305C75" w:rsidRPr="006F2BBA" w:rsidRDefault="00305C75" w:rsidP="0055180C">
            <w:pPr>
              <w:jc w:val="center"/>
              <w:rPr>
                <w:color w:val="000000"/>
              </w:rPr>
            </w:pPr>
            <w:r w:rsidRPr="006F2BBA">
              <w:rPr>
                <w:color w:val="000000"/>
              </w:rPr>
              <w:t>Общежитие (найм)</w:t>
            </w:r>
          </w:p>
        </w:tc>
        <w:tc>
          <w:tcPr>
            <w:tcW w:w="1080" w:type="dxa"/>
          </w:tcPr>
          <w:p w:rsidR="00305C75" w:rsidRPr="006F2BBA" w:rsidRDefault="00305C75" w:rsidP="005B4C54">
            <w:pPr>
              <w:jc w:val="center"/>
              <w:rPr>
                <w:color w:val="000000"/>
              </w:rPr>
            </w:pPr>
            <w:r w:rsidRPr="006F2BBA">
              <w:rPr>
                <w:color w:val="000000"/>
              </w:rPr>
              <w:t>16</w:t>
            </w:r>
          </w:p>
        </w:tc>
        <w:tc>
          <w:tcPr>
            <w:tcW w:w="1800" w:type="dxa"/>
            <w:gridSpan w:val="2"/>
          </w:tcPr>
          <w:p w:rsidR="00305C75" w:rsidRPr="006F2BBA" w:rsidRDefault="00305C75" w:rsidP="005B4C54">
            <w:pPr>
              <w:jc w:val="center"/>
              <w:rPr>
                <w:color w:val="000000"/>
              </w:rPr>
            </w:pPr>
            <w:r w:rsidRPr="006F2BB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F2BBA" w:rsidRDefault="00305C75" w:rsidP="00C16817">
            <w:pPr>
              <w:jc w:val="center"/>
              <w:rPr>
                <w:color w:val="000000"/>
              </w:rPr>
            </w:pPr>
            <w:r w:rsidRPr="006F2BBA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F2BBA" w:rsidRDefault="00305C75" w:rsidP="005B4C54">
            <w:pPr>
              <w:rPr>
                <w:color w:val="000000"/>
              </w:rPr>
            </w:pPr>
            <w:r w:rsidRPr="006F2BBA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6F2BB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6F2BBA" w:rsidRDefault="00305C75" w:rsidP="0055180C">
            <w:pPr>
              <w:jc w:val="center"/>
              <w:rPr>
                <w:color w:val="000000"/>
              </w:rPr>
            </w:pPr>
            <w:r w:rsidRPr="006F2BBA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6F2BBA" w:rsidRDefault="00305C75" w:rsidP="0055180C">
            <w:pPr>
              <w:jc w:val="center"/>
              <w:rPr>
                <w:color w:val="000000"/>
              </w:rPr>
            </w:pPr>
            <w:r w:rsidRPr="006F2BBA">
              <w:rPr>
                <w:color w:val="000000"/>
              </w:rPr>
              <w:t>Общежитие (найм)</w:t>
            </w:r>
          </w:p>
        </w:tc>
        <w:tc>
          <w:tcPr>
            <w:tcW w:w="1080" w:type="dxa"/>
          </w:tcPr>
          <w:p w:rsidR="00305C75" w:rsidRPr="006F2BBA" w:rsidRDefault="00305C75" w:rsidP="005B4C54">
            <w:pPr>
              <w:jc w:val="center"/>
              <w:rPr>
                <w:color w:val="000000"/>
              </w:rPr>
            </w:pPr>
            <w:r w:rsidRPr="006F2BBA">
              <w:rPr>
                <w:color w:val="000000"/>
              </w:rPr>
              <w:t>16</w:t>
            </w:r>
          </w:p>
        </w:tc>
        <w:tc>
          <w:tcPr>
            <w:tcW w:w="1800" w:type="dxa"/>
            <w:gridSpan w:val="2"/>
          </w:tcPr>
          <w:p w:rsidR="00305C75" w:rsidRPr="006F2BBA" w:rsidRDefault="00305C75" w:rsidP="005B4C54">
            <w:pPr>
              <w:jc w:val="center"/>
              <w:rPr>
                <w:color w:val="000000"/>
              </w:rPr>
            </w:pPr>
            <w:r w:rsidRPr="006F2BB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F2BBA" w:rsidRDefault="00305C75" w:rsidP="00C16817">
            <w:pPr>
              <w:jc w:val="center"/>
              <w:rPr>
                <w:color w:val="000000"/>
              </w:rPr>
            </w:pPr>
            <w:r w:rsidRPr="006F2BBA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6430E" w:rsidRDefault="00305C75" w:rsidP="005C6892">
            <w:pPr>
              <w:rPr>
                <w:color w:val="000000"/>
              </w:rPr>
            </w:pPr>
            <w:r w:rsidRPr="00B6430E">
              <w:rPr>
                <w:color w:val="000000"/>
              </w:rPr>
              <w:t>Демидова Л.Ю.</w:t>
            </w:r>
          </w:p>
        </w:tc>
        <w:tc>
          <w:tcPr>
            <w:tcW w:w="2109" w:type="dxa"/>
            <w:gridSpan w:val="2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Инспектор</w:t>
            </w:r>
          </w:p>
        </w:tc>
        <w:tc>
          <w:tcPr>
            <w:tcW w:w="2160" w:type="dxa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311027,36</w:t>
            </w: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Квартира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(</w:t>
            </w:r>
            <w:r>
              <w:rPr>
                <w:color w:val="000000"/>
              </w:rPr>
              <w:t>фактическое предоставление</w:t>
            </w:r>
            <w:r w:rsidRPr="00B6430E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B6430E" w:rsidRDefault="00305C75" w:rsidP="005C6892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4</w:t>
            </w:r>
            <w:r>
              <w:rPr>
                <w:color w:val="000000"/>
              </w:rPr>
              <w:t>4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5C6892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Автомобиль легковой - Лада 21144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6430E" w:rsidRDefault="00305C75" w:rsidP="005C6892">
            <w:pPr>
              <w:rPr>
                <w:color w:val="000000"/>
              </w:rPr>
            </w:pPr>
            <w:r w:rsidRPr="00B6430E">
              <w:rPr>
                <w:color w:val="000000"/>
              </w:rP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Квартира</w:t>
            </w:r>
          </w:p>
          <w:p w:rsidR="00305C75" w:rsidRPr="00B6430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</w:t>
            </w:r>
            <w:r w:rsidRPr="00B6430E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B6430E" w:rsidRDefault="00305C75" w:rsidP="005C68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800" w:type="dxa"/>
            <w:gridSpan w:val="2"/>
          </w:tcPr>
          <w:p w:rsidR="00305C75" w:rsidRPr="00B6430E" w:rsidRDefault="00305C75" w:rsidP="005C6892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6430E" w:rsidRDefault="00305C75" w:rsidP="00C16817">
            <w:pPr>
              <w:jc w:val="center"/>
              <w:rPr>
                <w:color w:val="000000"/>
              </w:rPr>
            </w:pPr>
            <w:r w:rsidRPr="00B6430E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5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CF632F" w:rsidRDefault="00305C75" w:rsidP="005B4C54">
            <w:pPr>
              <w:rPr>
                <w:color w:val="000000"/>
              </w:rPr>
            </w:pPr>
            <w:r>
              <w:rPr>
                <w:color w:val="000000"/>
              </w:rPr>
              <w:t>Ещенко Д.Ю.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CF632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инспектор</w:t>
            </w:r>
          </w:p>
        </w:tc>
        <w:tc>
          <w:tcPr>
            <w:tcW w:w="2160" w:type="dxa"/>
            <w:vMerge w:val="restart"/>
          </w:tcPr>
          <w:p w:rsidR="00305C75" w:rsidRPr="00CF632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287887,15</w:t>
            </w:r>
          </w:p>
        </w:tc>
        <w:tc>
          <w:tcPr>
            <w:tcW w:w="2880" w:type="dxa"/>
            <w:gridSpan w:val="3"/>
          </w:tcPr>
          <w:p w:rsidR="00305C75" w:rsidRPr="00CF632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CF632F" w:rsidRDefault="00305C75" w:rsidP="005B4C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800" w:type="dxa"/>
            <w:gridSpan w:val="2"/>
          </w:tcPr>
          <w:p w:rsidR="00305C75" w:rsidRDefault="00305C75" w:rsidP="005B4C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CF632F" w:rsidRDefault="00305C75" w:rsidP="005B4C54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CF632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B4C5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5B4C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800" w:type="dxa"/>
            <w:gridSpan w:val="2"/>
          </w:tcPr>
          <w:p w:rsidR="00305C75" w:rsidRDefault="00305C75" w:rsidP="005B4C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5B4C54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Pr="00CF632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8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B4C54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12615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92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800" w:type="dxa"/>
            <w:gridSpan w:val="2"/>
          </w:tcPr>
          <w:p w:rsidR="00305C75" w:rsidRDefault="00305C75" w:rsidP="00392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39274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CF632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B4C54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92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800" w:type="dxa"/>
            <w:gridSpan w:val="2"/>
          </w:tcPr>
          <w:p w:rsidR="00305C75" w:rsidRDefault="00305C75" w:rsidP="00392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39274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CF632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32317A">
        <w:trPr>
          <w:trHeight w:val="39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856555" w:rsidRDefault="00305C75" w:rsidP="00856555">
            <w:pPr>
              <w:rPr>
                <w:color w:val="000000"/>
              </w:rPr>
            </w:pPr>
            <w:r>
              <w:rPr>
                <w:color w:val="000000"/>
              </w:rPr>
              <w:t>Зенкова М.В.</w:t>
            </w:r>
          </w:p>
        </w:tc>
        <w:tc>
          <w:tcPr>
            <w:tcW w:w="2109" w:type="dxa"/>
            <w:gridSpan w:val="2"/>
          </w:tcPr>
          <w:p w:rsidR="00305C75" w:rsidRPr="0085655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инспектор</w:t>
            </w:r>
          </w:p>
        </w:tc>
        <w:tc>
          <w:tcPr>
            <w:tcW w:w="2160" w:type="dxa"/>
          </w:tcPr>
          <w:p w:rsidR="00305C75" w:rsidRPr="0085655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295453,98</w:t>
            </w:r>
          </w:p>
        </w:tc>
        <w:tc>
          <w:tcPr>
            <w:tcW w:w="2880" w:type="dxa"/>
            <w:gridSpan w:val="3"/>
          </w:tcPr>
          <w:p w:rsidR="00305C75" w:rsidRPr="0085655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Pr="00856555" w:rsidRDefault="00305C75" w:rsidP="00323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54,3</w:t>
            </w:r>
          </w:p>
        </w:tc>
        <w:tc>
          <w:tcPr>
            <w:tcW w:w="1800" w:type="dxa"/>
            <w:gridSpan w:val="2"/>
          </w:tcPr>
          <w:p w:rsidR="00305C75" w:rsidRDefault="00305C75" w:rsidP="00323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856555" w:rsidRDefault="00305C75" w:rsidP="0032317A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85655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32317A">
        <w:trPr>
          <w:trHeight w:val="19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856555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303428,52</w:t>
            </w:r>
          </w:p>
        </w:tc>
        <w:tc>
          <w:tcPr>
            <w:tcW w:w="2880" w:type="dxa"/>
            <w:gridSpan w:val="3"/>
          </w:tcPr>
          <w:p w:rsidR="00305C75" w:rsidRPr="0085655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Pr="00856555" w:rsidRDefault="00305C75" w:rsidP="009038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54,3</w:t>
            </w:r>
          </w:p>
        </w:tc>
        <w:tc>
          <w:tcPr>
            <w:tcW w:w="1800" w:type="dxa"/>
            <w:gridSpan w:val="2"/>
          </w:tcPr>
          <w:p w:rsidR="00305C75" w:rsidRDefault="00305C75" w:rsidP="009038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856555" w:rsidRDefault="00305C75" w:rsidP="0090381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85655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Тойота карина Е (индивидуальная)</w:t>
            </w:r>
          </w:p>
        </w:tc>
      </w:tr>
      <w:tr w:rsidR="00305C75" w:rsidRPr="0032317A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856555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23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54,3</w:t>
            </w:r>
          </w:p>
        </w:tc>
        <w:tc>
          <w:tcPr>
            <w:tcW w:w="1800" w:type="dxa"/>
            <w:gridSpan w:val="2"/>
          </w:tcPr>
          <w:p w:rsidR="00305C75" w:rsidRDefault="00305C75" w:rsidP="00323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85655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097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5235DF" w:rsidRDefault="00305C75" w:rsidP="005B4C54">
            <w:pPr>
              <w:rPr>
                <w:color w:val="000000"/>
              </w:rPr>
            </w:pPr>
            <w:r w:rsidRPr="005235DF">
              <w:rPr>
                <w:color w:val="000000"/>
              </w:rPr>
              <w:t>Калиничева Ю.В.</w:t>
            </w:r>
          </w:p>
        </w:tc>
        <w:tc>
          <w:tcPr>
            <w:tcW w:w="2109" w:type="dxa"/>
            <w:gridSpan w:val="2"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Инспектор</w:t>
            </w:r>
          </w:p>
        </w:tc>
        <w:tc>
          <w:tcPr>
            <w:tcW w:w="2160" w:type="dxa"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1136277,90</w:t>
            </w:r>
          </w:p>
        </w:tc>
        <w:tc>
          <w:tcPr>
            <w:tcW w:w="2880" w:type="dxa"/>
            <w:gridSpan w:val="3"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Комната (аренда)</w:t>
            </w:r>
          </w:p>
        </w:tc>
        <w:tc>
          <w:tcPr>
            <w:tcW w:w="1080" w:type="dxa"/>
          </w:tcPr>
          <w:p w:rsidR="00305C75" w:rsidRPr="005235DF" w:rsidRDefault="00305C75" w:rsidP="00643D8F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18</w:t>
            </w:r>
          </w:p>
        </w:tc>
        <w:tc>
          <w:tcPr>
            <w:tcW w:w="1800" w:type="dxa"/>
            <w:gridSpan w:val="2"/>
          </w:tcPr>
          <w:p w:rsidR="00305C75" w:rsidRPr="005235DF" w:rsidRDefault="00305C75" w:rsidP="00643D8F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235DF" w:rsidRDefault="00305C75" w:rsidP="00C16817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 xml:space="preserve">Автомобиль легковой – </w:t>
            </w:r>
            <w:r>
              <w:rPr>
                <w:color w:val="000000"/>
              </w:rPr>
              <w:t>Хонда Фит</w:t>
            </w:r>
          </w:p>
          <w:p w:rsidR="00305C75" w:rsidRPr="00292E2B" w:rsidRDefault="00305C75" w:rsidP="00C16817">
            <w:pPr>
              <w:jc w:val="center"/>
              <w:rPr>
                <w:color w:val="FF0000"/>
              </w:rPr>
            </w:pPr>
            <w:r w:rsidRPr="005235DF">
              <w:rPr>
                <w:color w:val="000000"/>
              </w:rPr>
              <w:t>(индивидуальная )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044963" w:rsidRDefault="00305C75" w:rsidP="005B4C54">
            <w:pPr>
              <w:rPr>
                <w:color w:val="000000"/>
              </w:rPr>
            </w:pPr>
            <w:r w:rsidRPr="00044963">
              <w:rPr>
                <w:color w:val="000000"/>
              </w:rPr>
              <w:t>Климова Е.В.</w:t>
            </w:r>
          </w:p>
        </w:tc>
        <w:tc>
          <w:tcPr>
            <w:tcW w:w="2109" w:type="dxa"/>
            <w:gridSpan w:val="2"/>
          </w:tcPr>
          <w:p w:rsidR="00305C75" w:rsidRPr="00044963" w:rsidRDefault="00305C75" w:rsidP="0055180C">
            <w:pPr>
              <w:jc w:val="center"/>
              <w:rPr>
                <w:color w:val="000000"/>
              </w:rPr>
            </w:pPr>
            <w:r w:rsidRPr="00044963">
              <w:rPr>
                <w:color w:val="000000"/>
              </w:rPr>
              <w:t>Инспектор</w:t>
            </w:r>
          </w:p>
        </w:tc>
        <w:tc>
          <w:tcPr>
            <w:tcW w:w="2160" w:type="dxa"/>
          </w:tcPr>
          <w:p w:rsidR="00305C75" w:rsidRPr="0004496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117429,12</w:t>
            </w:r>
          </w:p>
        </w:tc>
        <w:tc>
          <w:tcPr>
            <w:tcW w:w="2880" w:type="dxa"/>
            <w:gridSpan w:val="3"/>
          </w:tcPr>
          <w:p w:rsidR="00305C75" w:rsidRPr="00044963" w:rsidRDefault="00305C75" w:rsidP="0055180C">
            <w:pPr>
              <w:jc w:val="center"/>
              <w:rPr>
                <w:color w:val="000000"/>
              </w:rPr>
            </w:pPr>
            <w:r w:rsidRPr="00044963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044963" w:rsidRDefault="00305C75" w:rsidP="0037332C">
            <w:pPr>
              <w:jc w:val="center"/>
              <w:rPr>
                <w:color w:val="000000"/>
              </w:rPr>
            </w:pPr>
            <w:r w:rsidRPr="00044963">
              <w:rPr>
                <w:color w:val="000000"/>
              </w:rPr>
              <w:t>47</w:t>
            </w:r>
          </w:p>
        </w:tc>
        <w:tc>
          <w:tcPr>
            <w:tcW w:w="1800" w:type="dxa"/>
            <w:gridSpan w:val="2"/>
          </w:tcPr>
          <w:p w:rsidR="00305C75" w:rsidRPr="00044963" w:rsidRDefault="00305C75" w:rsidP="0037332C">
            <w:pPr>
              <w:jc w:val="center"/>
              <w:rPr>
                <w:color w:val="000000"/>
              </w:rPr>
            </w:pPr>
            <w:r w:rsidRPr="0004496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044963" w:rsidRDefault="00305C75" w:rsidP="00C16817">
            <w:pPr>
              <w:jc w:val="center"/>
              <w:rPr>
                <w:color w:val="000000"/>
              </w:rPr>
            </w:pPr>
            <w:r w:rsidRPr="00044963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24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044963" w:rsidRDefault="00305C75" w:rsidP="005B4C54">
            <w:pPr>
              <w:rPr>
                <w:color w:val="000000"/>
              </w:rPr>
            </w:pPr>
            <w:r w:rsidRPr="00044963"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Pr="0004496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04496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602668,72</w:t>
            </w:r>
          </w:p>
        </w:tc>
        <w:tc>
          <w:tcPr>
            <w:tcW w:w="2880" w:type="dxa"/>
            <w:gridSpan w:val="3"/>
          </w:tcPr>
          <w:p w:rsidR="00305C75" w:rsidRPr="00044963" w:rsidRDefault="00305C75" w:rsidP="0055180C">
            <w:pPr>
              <w:jc w:val="center"/>
              <w:rPr>
                <w:color w:val="000000"/>
              </w:rPr>
            </w:pPr>
            <w:r w:rsidRPr="00044963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044963" w:rsidRDefault="00305C75" w:rsidP="003733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800" w:type="dxa"/>
            <w:gridSpan w:val="2"/>
          </w:tcPr>
          <w:p w:rsidR="00305C75" w:rsidRPr="00044963" w:rsidRDefault="00305C75" w:rsidP="0037332C">
            <w:pPr>
              <w:jc w:val="center"/>
              <w:rPr>
                <w:color w:val="000000"/>
              </w:rPr>
            </w:pPr>
            <w:r w:rsidRPr="0004496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044963" w:rsidRDefault="00305C75" w:rsidP="00C16817">
            <w:pPr>
              <w:jc w:val="center"/>
              <w:rPr>
                <w:color w:val="000000"/>
              </w:rPr>
            </w:pPr>
            <w:r w:rsidRPr="00044963">
              <w:rPr>
                <w:color w:val="000000"/>
              </w:rPr>
              <w:t>Ав</w:t>
            </w:r>
            <w:r>
              <w:rPr>
                <w:color w:val="000000"/>
              </w:rPr>
              <w:t>томобиль легковой – Тойота Королла</w:t>
            </w:r>
          </w:p>
          <w:p w:rsidR="00305C75" w:rsidRPr="00044963" w:rsidRDefault="00305C75" w:rsidP="00C16817">
            <w:pPr>
              <w:jc w:val="center"/>
              <w:rPr>
                <w:color w:val="000000"/>
              </w:rPr>
            </w:pPr>
            <w:r w:rsidRPr="00044963">
              <w:rPr>
                <w:color w:val="000000"/>
              </w:rPr>
              <w:t>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044963" w:rsidRDefault="00305C75" w:rsidP="005B4C54">
            <w:pPr>
              <w:rPr>
                <w:color w:val="000000"/>
              </w:rPr>
            </w:pPr>
            <w:r w:rsidRPr="00044963">
              <w:rPr>
                <w:color w:val="000000"/>
              </w:rP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Pr="0004496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044963" w:rsidRDefault="00305C75" w:rsidP="0055180C">
            <w:pPr>
              <w:jc w:val="center"/>
              <w:rPr>
                <w:color w:val="000000"/>
                <w:lang w:val="en-US"/>
              </w:rPr>
            </w:pPr>
            <w:r w:rsidRPr="00044963">
              <w:rPr>
                <w:color w:val="000000"/>
                <w:lang w:val="en-US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044963" w:rsidRDefault="00305C75" w:rsidP="0055180C">
            <w:pPr>
              <w:jc w:val="center"/>
              <w:rPr>
                <w:color w:val="000000"/>
              </w:rPr>
            </w:pPr>
            <w:r w:rsidRPr="00044963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044963" w:rsidRDefault="00305C75" w:rsidP="0037332C">
            <w:pPr>
              <w:jc w:val="center"/>
              <w:rPr>
                <w:color w:val="000000"/>
              </w:rPr>
            </w:pPr>
            <w:r w:rsidRPr="00044963">
              <w:rPr>
                <w:color w:val="000000"/>
              </w:rPr>
              <w:t>47</w:t>
            </w:r>
          </w:p>
        </w:tc>
        <w:tc>
          <w:tcPr>
            <w:tcW w:w="1800" w:type="dxa"/>
            <w:gridSpan w:val="2"/>
          </w:tcPr>
          <w:p w:rsidR="00305C75" w:rsidRPr="00044963" w:rsidRDefault="00305C75" w:rsidP="0037332C">
            <w:pPr>
              <w:jc w:val="center"/>
              <w:rPr>
                <w:color w:val="000000"/>
              </w:rPr>
            </w:pPr>
            <w:r w:rsidRPr="0004496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044963" w:rsidRDefault="00305C75" w:rsidP="00C16817">
            <w:pPr>
              <w:jc w:val="center"/>
              <w:rPr>
                <w:color w:val="000000"/>
                <w:lang w:val="en-US"/>
              </w:rPr>
            </w:pPr>
            <w:r w:rsidRPr="00044963">
              <w:rPr>
                <w:color w:val="000000"/>
                <w:lang w:val="en-US"/>
              </w:rPr>
              <w:t>-</w:t>
            </w:r>
          </w:p>
        </w:tc>
      </w:tr>
      <w:tr w:rsidR="00305C75" w:rsidRPr="00607B10">
        <w:trPr>
          <w:trHeight w:val="68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F879BA" w:rsidRDefault="00305C75" w:rsidP="005B4C54">
            <w:pPr>
              <w:rPr>
                <w:color w:val="000000"/>
              </w:rPr>
            </w:pPr>
            <w:r>
              <w:rPr>
                <w:color w:val="000000"/>
              </w:rPr>
              <w:t>Конева М.В.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F879B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инспектор</w:t>
            </w:r>
          </w:p>
        </w:tc>
        <w:tc>
          <w:tcPr>
            <w:tcW w:w="2160" w:type="dxa"/>
            <w:vMerge w:val="restart"/>
          </w:tcPr>
          <w:p w:rsidR="00305C75" w:rsidRPr="00F879B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349550,62</w:t>
            </w:r>
          </w:p>
        </w:tc>
        <w:tc>
          <w:tcPr>
            <w:tcW w:w="2880" w:type="dxa"/>
            <w:gridSpan w:val="3"/>
          </w:tcPr>
          <w:p w:rsidR="00305C75" w:rsidRPr="00F879B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F879BA" w:rsidRDefault="00305C75" w:rsidP="003733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61,9</w:t>
            </w:r>
          </w:p>
        </w:tc>
        <w:tc>
          <w:tcPr>
            <w:tcW w:w="1800" w:type="dxa"/>
            <w:gridSpan w:val="2"/>
          </w:tcPr>
          <w:p w:rsidR="00305C75" w:rsidRDefault="00305C75" w:rsidP="003733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37332C">
            <w:pPr>
              <w:jc w:val="center"/>
              <w:rPr>
                <w:color w:val="000000"/>
              </w:rPr>
            </w:pPr>
          </w:p>
          <w:p w:rsidR="00305C75" w:rsidRPr="00F879BA" w:rsidRDefault="00305C75" w:rsidP="0037332C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B170E7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4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B4C5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044963" w:rsidRDefault="00305C75" w:rsidP="0055180C">
            <w:pPr>
              <w:jc w:val="center"/>
              <w:rPr>
                <w:color w:val="000000"/>
              </w:rPr>
            </w:pPr>
            <w:r w:rsidRPr="00044963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044963" w:rsidRDefault="00305C75" w:rsidP="00F879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34,6</w:t>
            </w:r>
          </w:p>
        </w:tc>
        <w:tc>
          <w:tcPr>
            <w:tcW w:w="1800" w:type="dxa"/>
            <w:gridSpan w:val="2"/>
          </w:tcPr>
          <w:p w:rsidR="00305C75" w:rsidRDefault="00305C75" w:rsidP="003733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F879BA" w:rsidRDefault="00305C75" w:rsidP="00C16817">
            <w:pPr>
              <w:jc w:val="center"/>
              <w:rPr>
                <w:color w:val="000000"/>
                <w:lang w:val="en-US"/>
              </w:rPr>
            </w:pPr>
          </w:p>
        </w:tc>
      </w:tr>
      <w:tr w:rsidR="00305C75" w:rsidRPr="00607B10">
        <w:trPr>
          <w:trHeight w:val="72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5B4C54">
            <w:pPr>
              <w:rPr>
                <w:color w:val="000000"/>
              </w:rPr>
            </w:pPr>
            <w:r>
              <w:rPr>
                <w:color w:val="000000"/>
              </w:rPr>
              <w:t>Козырев В.С.</w:t>
            </w:r>
          </w:p>
          <w:p w:rsidR="00305C75" w:rsidRDefault="00305C75" w:rsidP="005B4C54">
            <w:pPr>
              <w:rPr>
                <w:color w:val="000000"/>
              </w:rPr>
            </w:pPr>
          </w:p>
          <w:p w:rsidR="00305C75" w:rsidRPr="00296A5B" w:rsidRDefault="00305C75" w:rsidP="005B4C5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Инспектор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Pr="00296A5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312208,90</w:t>
            </w:r>
          </w:p>
          <w:p w:rsidR="00305C75" w:rsidRPr="00296A5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4147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1700</w:t>
            </w:r>
          </w:p>
        </w:tc>
        <w:tc>
          <w:tcPr>
            <w:tcW w:w="1800" w:type="dxa"/>
            <w:gridSpan w:val="2"/>
          </w:tcPr>
          <w:p w:rsidR="00305C75" w:rsidRPr="00296A5B" w:rsidRDefault="00305C75" w:rsidP="003733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296A5B" w:rsidRDefault="00305C75" w:rsidP="00E025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Вольво ХС90 (индивидуальная)</w:t>
            </w:r>
          </w:p>
        </w:tc>
      </w:tr>
      <w:tr w:rsidR="00305C75" w:rsidRPr="00607B10">
        <w:trPr>
          <w:trHeight w:val="13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5B4C54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F06A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68,2</w:t>
            </w:r>
          </w:p>
        </w:tc>
        <w:tc>
          <w:tcPr>
            <w:tcW w:w="1800" w:type="dxa"/>
            <w:gridSpan w:val="2"/>
          </w:tcPr>
          <w:p w:rsidR="00305C75" w:rsidRDefault="00305C75" w:rsidP="00F06A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91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B4C54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4147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68,2</w:t>
            </w:r>
          </w:p>
          <w:p w:rsidR="00305C75" w:rsidRDefault="00305C75" w:rsidP="004147E5">
            <w:pPr>
              <w:jc w:val="center"/>
              <w:rPr>
                <w:color w:val="000000"/>
              </w:rPr>
            </w:pPr>
          </w:p>
          <w:p w:rsidR="00305C75" w:rsidRDefault="00305C75" w:rsidP="004147E5">
            <w:pPr>
              <w:jc w:val="center"/>
              <w:rPr>
                <w:color w:val="000000"/>
              </w:rPr>
            </w:pPr>
          </w:p>
          <w:p w:rsidR="00305C75" w:rsidRDefault="00305C75" w:rsidP="004147E5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4147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4147E5">
            <w:pPr>
              <w:jc w:val="center"/>
              <w:rPr>
                <w:color w:val="000000"/>
              </w:rPr>
            </w:pPr>
          </w:p>
          <w:p w:rsidR="00305C75" w:rsidRDefault="00305C75" w:rsidP="004147E5">
            <w:pPr>
              <w:jc w:val="center"/>
              <w:rPr>
                <w:color w:val="000000"/>
              </w:rPr>
            </w:pPr>
          </w:p>
          <w:p w:rsidR="00305C75" w:rsidRDefault="00305C75" w:rsidP="004147E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6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B4C54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4349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4147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68,2</w:t>
            </w:r>
          </w:p>
          <w:p w:rsidR="00305C75" w:rsidRDefault="00305C75" w:rsidP="004147E5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 w:rsidP="004147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4147E5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990CB1" w:rsidRDefault="00305C75" w:rsidP="00F14E86">
            <w:pPr>
              <w:rPr>
                <w:color w:val="000000"/>
              </w:rPr>
            </w:pPr>
            <w:r w:rsidRPr="00990CB1">
              <w:rPr>
                <w:color w:val="000000"/>
              </w:rPr>
              <w:t>Колташева С.В.</w:t>
            </w:r>
          </w:p>
        </w:tc>
        <w:tc>
          <w:tcPr>
            <w:tcW w:w="2109" w:type="dxa"/>
            <w:gridSpan w:val="2"/>
          </w:tcPr>
          <w:p w:rsidR="00305C75" w:rsidRPr="00990CB1" w:rsidRDefault="00305C75" w:rsidP="0055180C">
            <w:pPr>
              <w:jc w:val="center"/>
              <w:rPr>
                <w:color w:val="000000"/>
              </w:rPr>
            </w:pPr>
            <w:r w:rsidRPr="00990CB1">
              <w:rPr>
                <w:color w:val="000000"/>
              </w:rPr>
              <w:t>Инспектор</w:t>
            </w:r>
          </w:p>
        </w:tc>
        <w:tc>
          <w:tcPr>
            <w:tcW w:w="2160" w:type="dxa"/>
          </w:tcPr>
          <w:p w:rsidR="00305C75" w:rsidRPr="00990CB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358561,61</w:t>
            </w:r>
          </w:p>
        </w:tc>
        <w:tc>
          <w:tcPr>
            <w:tcW w:w="2880" w:type="dxa"/>
            <w:gridSpan w:val="3"/>
          </w:tcPr>
          <w:p w:rsidR="00305C75" w:rsidRPr="00990CB1" w:rsidRDefault="00305C75" w:rsidP="0055180C">
            <w:pPr>
              <w:jc w:val="center"/>
              <w:rPr>
                <w:color w:val="000000"/>
              </w:rPr>
            </w:pPr>
            <w:r w:rsidRPr="00990CB1">
              <w:rPr>
                <w:color w:val="000000"/>
              </w:rPr>
              <w:t>Комната (индивидуальная)</w:t>
            </w:r>
          </w:p>
        </w:tc>
        <w:tc>
          <w:tcPr>
            <w:tcW w:w="1080" w:type="dxa"/>
          </w:tcPr>
          <w:p w:rsidR="00305C75" w:rsidRPr="00990CB1" w:rsidRDefault="00305C75" w:rsidP="00F14E86">
            <w:pPr>
              <w:jc w:val="center"/>
              <w:rPr>
                <w:color w:val="000000"/>
              </w:rPr>
            </w:pPr>
            <w:r w:rsidRPr="00990CB1">
              <w:rPr>
                <w:color w:val="000000"/>
              </w:rPr>
              <w:t>14,2</w:t>
            </w:r>
          </w:p>
        </w:tc>
        <w:tc>
          <w:tcPr>
            <w:tcW w:w="1800" w:type="dxa"/>
            <w:gridSpan w:val="2"/>
          </w:tcPr>
          <w:p w:rsidR="00305C75" w:rsidRPr="00990CB1" w:rsidRDefault="00305C75" w:rsidP="00F14E86">
            <w:pPr>
              <w:jc w:val="center"/>
              <w:rPr>
                <w:color w:val="000000"/>
              </w:rPr>
            </w:pPr>
            <w:r w:rsidRPr="00990CB1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990CB1" w:rsidRDefault="00305C75" w:rsidP="00C16817">
            <w:pPr>
              <w:jc w:val="center"/>
              <w:rPr>
                <w:color w:val="000000"/>
              </w:rPr>
            </w:pPr>
            <w:r w:rsidRPr="00990CB1">
              <w:rPr>
                <w:color w:val="000000"/>
              </w:rPr>
              <w:t>Автомобиль легковой – ВАЗ 21099</w:t>
            </w:r>
          </w:p>
          <w:p w:rsidR="00305C75" w:rsidRPr="00990CB1" w:rsidRDefault="00305C75" w:rsidP="00C16817">
            <w:pPr>
              <w:jc w:val="center"/>
              <w:rPr>
                <w:color w:val="000000"/>
                <w:lang w:val="en-US"/>
              </w:rPr>
            </w:pPr>
            <w:r w:rsidRPr="00990CB1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31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990CB1" w:rsidRDefault="00305C75" w:rsidP="00F14E86">
            <w:pPr>
              <w:rPr>
                <w:color w:val="000000"/>
              </w:rPr>
            </w:pPr>
            <w:r>
              <w:rPr>
                <w:color w:val="000000"/>
              </w:rPr>
              <w:t>Лаврова О.А.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990CB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инспектор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111855,24</w:t>
            </w:r>
          </w:p>
        </w:tc>
        <w:tc>
          <w:tcPr>
            <w:tcW w:w="2880" w:type="dxa"/>
            <w:gridSpan w:val="3"/>
          </w:tcPr>
          <w:p w:rsidR="00305C75" w:rsidRPr="00990CB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Pr="00990CB1" w:rsidRDefault="00305C75" w:rsidP="00F14E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58,4</w:t>
            </w:r>
          </w:p>
        </w:tc>
        <w:tc>
          <w:tcPr>
            <w:tcW w:w="1800" w:type="dxa"/>
            <w:gridSpan w:val="2"/>
          </w:tcPr>
          <w:p w:rsidR="00305C75" w:rsidRPr="00990CB1" w:rsidRDefault="00305C75" w:rsidP="00F14E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990CB1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F14E86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F14E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30,4</w:t>
            </w:r>
          </w:p>
        </w:tc>
        <w:tc>
          <w:tcPr>
            <w:tcW w:w="1800" w:type="dxa"/>
            <w:gridSpan w:val="2"/>
          </w:tcPr>
          <w:p w:rsidR="00305C75" w:rsidRDefault="00305C75" w:rsidP="00F14E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990CB1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8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F14E86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300000,00</w:t>
            </w:r>
          </w:p>
        </w:tc>
        <w:tc>
          <w:tcPr>
            <w:tcW w:w="2880" w:type="dxa"/>
            <w:gridSpan w:val="3"/>
          </w:tcPr>
          <w:p w:rsidR="00305C75" w:rsidRPr="00990CB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990CB1" w:rsidRDefault="00305C75" w:rsidP="00F14E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600,00</w:t>
            </w:r>
          </w:p>
        </w:tc>
        <w:tc>
          <w:tcPr>
            <w:tcW w:w="1800" w:type="dxa"/>
            <w:gridSpan w:val="2"/>
          </w:tcPr>
          <w:p w:rsidR="00305C75" w:rsidRPr="00990CB1" w:rsidRDefault="00305C75" w:rsidP="00F14E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990CB1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– Тойота Прадо (индивидуальная)</w:t>
            </w:r>
          </w:p>
        </w:tc>
      </w:tr>
      <w:tr w:rsidR="00305C75" w:rsidRPr="00607B10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F14E86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Default="00305C75" w:rsidP="00F14E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58,4</w:t>
            </w:r>
          </w:p>
        </w:tc>
        <w:tc>
          <w:tcPr>
            <w:tcW w:w="1800" w:type="dxa"/>
            <w:gridSpan w:val="2"/>
          </w:tcPr>
          <w:p w:rsidR="00305C75" w:rsidRDefault="00305C75" w:rsidP="00F14E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6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F14E86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903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30,4</w:t>
            </w:r>
          </w:p>
        </w:tc>
        <w:tc>
          <w:tcPr>
            <w:tcW w:w="1800" w:type="dxa"/>
            <w:gridSpan w:val="2"/>
          </w:tcPr>
          <w:p w:rsidR="00305C75" w:rsidRDefault="00305C75" w:rsidP="002903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990CB1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5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F14E86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Складское помещение (индивидуальная)</w:t>
            </w:r>
          </w:p>
        </w:tc>
        <w:tc>
          <w:tcPr>
            <w:tcW w:w="1080" w:type="dxa"/>
          </w:tcPr>
          <w:p w:rsidR="00305C75" w:rsidRDefault="00305C75" w:rsidP="002903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280,00</w:t>
            </w:r>
          </w:p>
        </w:tc>
        <w:tc>
          <w:tcPr>
            <w:tcW w:w="1800" w:type="dxa"/>
            <w:gridSpan w:val="2"/>
          </w:tcPr>
          <w:p w:rsidR="00305C75" w:rsidRDefault="00305C75" w:rsidP="002903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990CB1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7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F14E86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990CB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990CB1" w:rsidRDefault="00305C75" w:rsidP="00F14E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58,4</w:t>
            </w:r>
          </w:p>
        </w:tc>
        <w:tc>
          <w:tcPr>
            <w:tcW w:w="1800" w:type="dxa"/>
            <w:gridSpan w:val="2"/>
          </w:tcPr>
          <w:p w:rsidR="00305C75" w:rsidRPr="00990CB1" w:rsidRDefault="00305C75" w:rsidP="00F14E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990CB1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F14E86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F14E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30,4</w:t>
            </w:r>
          </w:p>
        </w:tc>
        <w:tc>
          <w:tcPr>
            <w:tcW w:w="1800" w:type="dxa"/>
            <w:gridSpan w:val="2"/>
          </w:tcPr>
          <w:p w:rsidR="00305C75" w:rsidRDefault="00305C75" w:rsidP="00F14E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990CB1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F14E86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990CB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990CB1" w:rsidRDefault="00305C75" w:rsidP="002903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58,4</w:t>
            </w:r>
          </w:p>
        </w:tc>
        <w:tc>
          <w:tcPr>
            <w:tcW w:w="1800" w:type="dxa"/>
            <w:gridSpan w:val="2"/>
          </w:tcPr>
          <w:p w:rsidR="00305C75" w:rsidRPr="00990CB1" w:rsidRDefault="00305C75" w:rsidP="002903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990CB1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8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F14E86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30,4</w:t>
            </w:r>
          </w:p>
        </w:tc>
        <w:tc>
          <w:tcPr>
            <w:tcW w:w="1800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990CB1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32317A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D6B02" w:rsidRDefault="00305C75" w:rsidP="0032317A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Молчанов М.В.</w:t>
            </w:r>
          </w:p>
        </w:tc>
        <w:tc>
          <w:tcPr>
            <w:tcW w:w="2109" w:type="dxa"/>
            <w:gridSpan w:val="2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Инспектор</w:t>
            </w:r>
          </w:p>
        </w:tc>
        <w:tc>
          <w:tcPr>
            <w:tcW w:w="2160" w:type="dxa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372819,50</w:t>
            </w:r>
          </w:p>
        </w:tc>
        <w:tc>
          <w:tcPr>
            <w:tcW w:w="2880" w:type="dxa"/>
            <w:gridSpan w:val="3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Квартира</w:t>
            </w:r>
          </w:p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BD6B02" w:rsidRDefault="00305C75" w:rsidP="0032317A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59,8</w:t>
            </w:r>
          </w:p>
        </w:tc>
        <w:tc>
          <w:tcPr>
            <w:tcW w:w="1800" w:type="dxa"/>
            <w:gridSpan w:val="2"/>
          </w:tcPr>
          <w:p w:rsidR="00305C75" w:rsidRPr="00BD6B02" w:rsidRDefault="00305C75" w:rsidP="0032317A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D6B02" w:rsidRDefault="00305C75" w:rsidP="00C16817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Автомобиль легковой – Нисан Альмера</w:t>
            </w:r>
          </w:p>
          <w:p w:rsidR="00305C75" w:rsidRPr="00BD6B02" w:rsidRDefault="00305C75" w:rsidP="00C16817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(индивидуальная)</w:t>
            </w:r>
          </w:p>
        </w:tc>
      </w:tr>
      <w:tr w:rsidR="00305C75" w:rsidRPr="0032317A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BD6B02" w:rsidRDefault="00305C75" w:rsidP="0032317A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 xml:space="preserve">Супруга 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248830,92</w:t>
            </w:r>
          </w:p>
        </w:tc>
        <w:tc>
          <w:tcPr>
            <w:tcW w:w="2880" w:type="dxa"/>
            <w:gridSpan w:val="3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Квартира</w:t>
            </w:r>
          </w:p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BD6B02" w:rsidRDefault="00305C75" w:rsidP="0032317A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32,9</w:t>
            </w:r>
          </w:p>
        </w:tc>
        <w:tc>
          <w:tcPr>
            <w:tcW w:w="1800" w:type="dxa"/>
            <w:gridSpan w:val="2"/>
          </w:tcPr>
          <w:p w:rsidR="00305C75" w:rsidRPr="00BD6B02" w:rsidRDefault="00305C75" w:rsidP="0032317A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BD6B02" w:rsidRDefault="00305C75" w:rsidP="00C16817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-</w:t>
            </w:r>
          </w:p>
        </w:tc>
      </w:tr>
      <w:tr w:rsidR="00305C75" w:rsidRPr="0032317A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BD6B02" w:rsidRDefault="00305C75" w:rsidP="0032317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Квартира</w:t>
            </w:r>
          </w:p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BD6B02" w:rsidRDefault="00305C75" w:rsidP="0032317A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59,8</w:t>
            </w:r>
          </w:p>
        </w:tc>
        <w:tc>
          <w:tcPr>
            <w:tcW w:w="1800" w:type="dxa"/>
            <w:gridSpan w:val="2"/>
          </w:tcPr>
          <w:p w:rsidR="00305C75" w:rsidRPr="00BD6B02" w:rsidRDefault="00305C75" w:rsidP="0032317A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BD6B0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32317A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D6B02" w:rsidRDefault="00305C75" w:rsidP="0032317A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 xml:space="preserve">Дочь </w:t>
            </w:r>
          </w:p>
        </w:tc>
        <w:tc>
          <w:tcPr>
            <w:tcW w:w="2109" w:type="dxa"/>
            <w:gridSpan w:val="2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Квартира</w:t>
            </w:r>
          </w:p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BD6B02" w:rsidRDefault="00305C75" w:rsidP="0032317A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59,8</w:t>
            </w:r>
          </w:p>
        </w:tc>
        <w:tc>
          <w:tcPr>
            <w:tcW w:w="1800" w:type="dxa"/>
            <w:gridSpan w:val="2"/>
          </w:tcPr>
          <w:p w:rsidR="00305C75" w:rsidRPr="00BD6B02" w:rsidRDefault="00305C75" w:rsidP="0032317A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D6B02" w:rsidRDefault="00305C75" w:rsidP="00C16817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B610D7" w:rsidRDefault="00305C75" w:rsidP="00BB7CD9">
            <w:pPr>
              <w:rPr>
                <w:color w:val="000000"/>
              </w:rPr>
            </w:pPr>
            <w:r w:rsidRPr="00B610D7">
              <w:rPr>
                <w:color w:val="000000"/>
              </w:rPr>
              <w:t>Огородникова Л.В.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B610D7" w:rsidRDefault="00305C75" w:rsidP="0055180C">
            <w:pPr>
              <w:jc w:val="center"/>
              <w:rPr>
                <w:color w:val="000000"/>
              </w:rPr>
            </w:pPr>
            <w:r w:rsidRPr="00B610D7">
              <w:rPr>
                <w:color w:val="000000"/>
              </w:rPr>
              <w:t>инспектор</w:t>
            </w:r>
          </w:p>
        </w:tc>
        <w:tc>
          <w:tcPr>
            <w:tcW w:w="2160" w:type="dxa"/>
            <w:vMerge w:val="restart"/>
          </w:tcPr>
          <w:p w:rsidR="00305C75" w:rsidRPr="00B610D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308635,00</w:t>
            </w:r>
          </w:p>
        </w:tc>
        <w:tc>
          <w:tcPr>
            <w:tcW w:w="2880" w:type="dxa"/>
            <w:gridSpan w:val="3"/>
          </w:tcPr>
          <w:p w:rsidR="00305C75" w:rsidRPr="00B610D7" w:rsidRDefault="00305C75" w:rsidP="0055180C">
            <w:pPr>
              <w:jc w:val="center"/>
              <w:rPr>
                <w:color w:val="000000"/>
              </w:rPr>
            </w:pPr>
            <w:r w:rsidRPr="00B610D7">
              <w:rPr>
                <w:color w:val="000000"/>
              </w:rPr>
              <w:t>Жилой дом</w:t>
            </w:r>
          </w:p>
          <w:p w:rsidR="00305C75" w:rsidRPr="00B610D7" w:rsidRDefault="00305C75" w:rsidP="0055180C">
            <w:pPr>
              <w:jc w:val="center"/>
              <w:rPr>
                <w:color w:val="000000"/>
              </w:rPr>
            </w:pPr>
            <w:r w:rsidRPr="00B610D7">
              <w:rPr>
                <w:color w:val="000000"/>
              </w:rPr>
              <w:t>(</w:t>
            </w:r>
            <w:r>
              <w:rPr>
                <w:color w:val="000000"/>
              </w:rPr>
              <w:t>индивидуальная</w:t>
            </w:r>
            <w:r w:rsidRPr="00B610D7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B610D7" w:rsidRDefault="00305C75" w:rsidP="00BB7CD9">
            <w:pPr>
              <w:jc w:val="center"/>
              <w:rPr>
                <w:color w:val="000000"/>
              </w:rPr>
            </w:pPr>
            <w:r w:rsidRPr="00B610D7">
              <w:rPr>
                <w:color w:val="000000"/>
              </w:rPr>
              <w:t>70</w:t>
            </w:r>
          </w:p>
        </w:tc>
        <w:tc>
          <w:tcPr>
            <w:tcW w:w="1800" w:type="dxa"/>
            <w:gridSpan w:val="2"/>
          </w:tcPr>
          <w:p w:rsidR="00305C75" w:rsidRPr="00B610D7" w:rsidRDefault="00305C75" w:rsidP="00BB7CD9">
            <w:pPr>
              <w:jc w:val="center"/>
              <w:rPr>
                <w:color w:val="000000"/>
              </w:rPr>
            </w:pPr>
            <w:r w:rsidRPr="00B610D7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B610D7" w:rsidRDefault="00305C75" w:rsidP="00C16817">
            <w:pPr>
              <w:jc w:val="center"/>
              <w:rPr>
                <w:color w:val="000000"/>
              </w:rPr>
            </w:pPr>
            <w:r w:rsidRPr="00B610D7">
              <w:rPr>
                <w:color w:val="000000"/>
              </w:rPr>
              <w:t>Автомобиль легковой-</w:t>
            </w:r>
          </w:p>
          <w:p w:rsidR="00305C75" w:rsidRPr="00B610D7" w:rsidRDefault="00305C75" w:rsidP="00C16817">
            <w:pPr>
              <w:jc w:val="center"/>
              <w:rPr>
                <w:color w:val="000000"/>
              </w:rPr>
            </w:pPr>
            <w:r w:rsidRPr="00B610D7">
              <w:rPr>
                <w:color w:val="000000"/>
              </w:rPr>
              <w:t>ВАЗ 111</w:t>
            </w:r>
            <w:r>
              <w:rPr>
                <w:color w:val="000000"/>
              </w:rPr>
              <w:t>1</w:t>
            </w:r>
          </w:p>
          <w:p w:rsidR="00305C75" w:rsidRPr="00B610D7" w:rsidRDefault="00305C75" w:rsidP="00C16817">
            <w:pPr>
              <w:jc w:val="center"/>
              <w:rPr>
                <w:color w:val="000000"/>
              </w:rPr>
            </w:pPr>
            <w:r w:rsidRPr="00B610D7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62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B610D7" w:rsidRDefault="00305C75" w:rsidP="00BB7CD9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B610D7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B610D7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610D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B610D7" w:rsidRDefault="00305C75" w:rsidP="00BB7C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B610D7">
              <w:rPr>
                <w:color w:val="000000"/>
              </w:rPr>
              <w:t>0</w:t>
            </w:r>
          </w:p>
        </w:tc>
        <w:tc>
          <w:tcPr>
            <w:tcW w:w="1800" w:type="dxa"/>
            <w:gridSpan w:val="2"/>
          </w:tcPr>
          <w:p w:rsidR="00305C75" w:rsidRDefault="00305C75" w:rsidP="00BB7CD9">
            <w:pPr>
              <w:jc w:val="center"/>
              <w:rPr>
                <w:color w:val="000000"/>
              </w:rPr>
            </w:pPr>
            <w:r w:rsidRPr="00B610D7">
              <w:rPr>
                <w:color w:val="000000"/>
              </w:rPr>
              <w:t xml:space="preserve">Россия </w:t>
            </w:r>
          </w:p>
          <w:p w:rsidR="00305C75" w:rsidRPr="00B610D7" w:rsidRDefault="00305C75" w:rsidP="00BB7CD9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Pr="00B610D7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7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B610D7" w:rsidRDefault="00305C75" w:rsidP="00BB7CD9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B610D7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B610D7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610D7" w:rsidRDefault="00305C75" w:rsidP="0055180C">
            <w:pPr>
              <w:jc w:val="center"/>
              <w:rPr>
                <w:color w:val="000000"/>
              </w:rPr>
            </w:pPr>
            <w:r w:rsidRPr="00B610D7">
              <w:rPr>
                <w:color w:val="000000"/>
              </w:rPr>
              <w:t>Жилой дом</w:t>
            </w:r>
          </w:p>
          <w:p w:rsidR="00305C75" w:rsidRPr="00B610D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</w:t>
            </w:r>
            <w:r w:rsidRPr="00B610D7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B610D7" w:rsidRDefault="00305C75" w:rsidP="00C500CA">
            <w:pPr>
              <w:jc w:val="center"/>
              <w:rPr>
                <w:color w:val="000000"/>
              </w:rPr>
            </w:pPr>
            <w:r w:rsidRPr="00B610D7">
              <w:rPr>
                <w:color w:val="000000"/>
              </w:rPr>
              <w:t>70</w:t>
            </w:r>
          </w:p>
        </w:tc>
        <w:tc>
          <w:tcPr>
            <w:tcW w:w="1800" w:type="dxa"/>
            <w:gridSpan w:val="2"/>
          </w:tcPr>
          <w:p w:rsidR="00305C75" w:rsidRPr="00B610D7" w:rsidRDefault="00305C75" w:rsidP="00C500CA">
            <w:pPr>
              <w:jc w:val="center"/>
              <w:rPr>
                <w:color w:val="000000"/>
              </w:rPr>
            </w:pPr>
            <w:r w:rsidRPr="00B610D7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Pr="00B610D7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610D7" w:rsidRDefault="00305C75" w:rsidP="00BB7CD9">
            <w:pPr>
              <w:rPr>
                <w:color w:val="000000"/>
              </w:rPr>
            </w:pPr>
            <w:r w:rsidRPr="00B610D7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B610D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610D7" w:rsidRDefault="00305C75" w:rsidP="0055180C">
            <w:pPr>
              <w:jc w:val="center"/>
              <w:rPr>
                <w:color w:val="000000"/>
              </w:rPr>
            </w:pPr>
            <w:r w:rsidRPr="00B610D7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B610D7" w:rsidRDefault="00305C75" w:rsidP="0055180C">
            <w:pPr>
              <w:jc w:val="center"/>
              <w:rPr>
                <w:color w:val="000000"/>
              </w:rPr>
            </w:pPr>
            <w:r w:rsidRPr="00B610D7">
              <w:rPr>
                <w:color w:val="000000"/>
              </w:rPr>
              <w:t>Жилой дом</w:t>
            </w:r>
          </w:p>
          <w:p w:rsidR="00305C75" w:rsidRPr="00B610D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</w:t>
            </w:r>
            <w:r w:rsidRPr="00B610D7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B610D7" w:rsidRDefault="00305C75" w:rsidP="00BB7CD9">
            <w:pPr>
              <w:jc w:val="center"/>
              <w:rPr>
                <w:color w:val="000000"/>
              </w:rPr>
            </w:pPr>
            <w:r w:rsidRPr="00B610D7">
              <w:rPr>
                <w:color w:val="000000"/>
              </w:rPr>
              <w:t>70</w:t>
            </w:r>
          </w:p>
        </w:tc>
        <w:tc>
          <w:tcPr>
            <w:tcW w:w="1800" w:type="dxa"/>
            <w:gridSpan w:val="2"/>
          </w:tcPr>
          <w:p w:rsidR="00305C75" w:rsidRPr="00B610D7" w:rsidRDefault="00305C75" w:rsidP="00BB7CD9">
            <w:pPr>
              <w:jc w:val="center"/>
              <w:rPr>
                <w:color w:val="000000"/>
              </w:rPr>
            </w:pPr>
            <w:r w:rsidRPr="00B610D7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B610D7" w:rsidRDefault="00305C75" w:rsidP="00C16817">
            <w:pPr>
              <w:jc w:val="center"/>
              <w:rPr>
                <w:color w:val="000000"/>
              </w:rPr>
            </w:pPr>
            <w:r w:rsidRPr="00B610D7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610D7" w:rsidRDefault="00305C75" w:rsidP="00BB7CD9">
            <w:pPr>
              <w:rPr>
                <w:color w:val="000000"/>
              </w:rPr>
            </w:pPr>
            <w:r w:rsidRPr="00B610D7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B610D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610D7" w:rsidRDefault="00305C75" w:rsidP="0055180C">
            <w:pPr>
              <w:jc w:val="center"/>
              <w:rPr>
                <w:color w:val="000000"/>
              </w:rPr>
            </w:pPr>
            <w:r w:rsidRPr="00B610D7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B610D7" w:rsidRDefault="00305C75" w:rsidP="0055180C">
            <w:pPr>
              <w:jc w:val="center"/>
              <w:rPr>
                <w:color w:val="000000"/>
              </w:rPr>
            </w:pPr>
            <w:r w:rsidRPr="00B610D7">
              <w:rPr>
                <w:color w:val="000000"/>
              </w:rPr>
              <w:t>Жилой дом</w:t>
            </w:r>
          </w:p>
          <w:p w:rsidR="00305C75" w:rsidRPr="00B610D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</w:t>
            </w:r>
            <w:r w:rsidRPr="00B610D7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B610D7" w:rsidRDefault="00305C75" w:rsidP="00BB7CD9">
            <w:pPr>
              <w:jc w:val="center"/>
              <w:rPr>
                <w:color w:val="000000"/>
              </w:rPr>
            </w:pPr>
            <w:r w:rsidRPr="00B610D7">
              <w:rPr>
                <w:color w:val="000000"/>
              </w:rPr>
              <w:t>70</w:t>
            </w:r>
          </w:p>
        </w:tc>
        <w:tc>
          <w:tcPr>
            <w:tcW w:w="1800" w:type="dxa"/>
            <w:gridSpan w:val="2"/>
          </w:tcPr>
          <w:p w:rsidR="00305C75" w:rsidRPr="00B610D7" w:rsidRDefault="00305C75" w:rsidP="00BB7CD9">
            <w:pPr>
              <w:jc w:val="center"/>
              <w:rPr>
                <w:color w:val="000000"/>
              </w:rPr>
            </w:pPr>
            <w:r w:rsidRPr="00B610D7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B610D7" w:rsidRDefault="00305C75" w:rsidP="00C16817">
            <w:pPr>
              <w:jc w:val="center"/>
              <w:rPr>
                <w:color w:val="000000"/>
              </w:rPr>
            </w:pPr>
            <w:r w:rsidRPr="00B610D7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8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03260F" w:rsidRDefault="00305C75" w:rsidP="002E118B">
            <w:pPr>
              <w:rPr>
                <w:color w:val="000000"/>
              </w:rPr>
            </w:pPr>
            <w:r>
              <w:rPr>
                <w:color w:val="000000"/>
              </w:rPr>
              <w:t>Пильникова Е.К.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инспектор</w:t>
            </w:r>
          </w:p>
        </w:tc>
        <w:tc>
          <w:tcPr>
            <w:tcW w:w="2160" w:type="dxa"/>
            <w:vMerge w:val="restart"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228082,07</w:t>
            </w:r>
          </w:p>
        </w:tc>
        <w:tc>
          <w:tcPr>
            <w:tcW w:w="2880" w:type="dxa"/>
            <w:gridSpan w:val="3"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Pr="0003260F" w:rsidRDefault="00305C75" w:rsidP="002E11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800" w:type="dxa"/>
            <w:gridSpan w:val="2"/>
          </w:tcPr>
          <w:p w:rsidR="00305C75" w:rsidRPr="0003260F" w:rsidRDefault="00305C75" w:rsidP="002E11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03260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-Митсубиси Кольт (индивидуаьная)</w:t>
            </w:r>
          </w:p>
        </w:tc>
      </w:tr>
      <w:tr w:rsidR="00305C75" w:rsidRPr="00607B10">
        <w:trPr>
          <w:trHeight w:val="70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2E118B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E11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800" w:type="dxa"/>
            <w:gridSpan w:val="2"/>
          </w:tcPr>
          <w:p w:rsidR="00305C75" w:rsidRDefault="00305C75" w:rsidP="002E11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39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2E118B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306584,32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(совместная)</w:t>
            </w:r>
          </w:p>
        </w:tc>
        <w:tc>
          <w:tcPr>
            <w:tcW w:w="1080" w:type="dxa"/>
          </w:tcPr>
          <w:p w:rsidR="00305C75" w:rsidRDefault="00305C75" w:rsidP="002E11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800" w:type="dxa"/>
            <w:gridSpan w:val="2"/>
          </w:tcPr>
          <w:p w:rsidR="00305C75" w:rsidRDefault="00305C75" w:rsidP="002E11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2E118B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2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2E118B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032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800" w:type="dxa"/>
            <w:gridSpan w:val="2"/>
          </w:tcPr>
          <w:p w:rsidR="00305C75" w:rsidRDefault="00305C75" w:rsidP="00032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4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E118B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03260F">
            <w:pPr>
              <w:tabs>
                <w:tab w:val="left" w:pos="285"/>
                <w:tab w:val="center" w:pos="432"/>
              </w:tabs>
              <w:rPr>
                <w:color w:val="000000"/>
              </w:rPr>
            </w:pPr>
            <w:r>
              <w:rPr>
                <w:color w:val="000000"/>
              </w:rPr>
              <w:tab/>
              <w:t>337</w:t>
            </w:r>
          </w:p>
        </w:tc>
        <w:tc>
          <w:tcPr>
            <w:tcW w:w="1800" w:type="dxa"/>
            <w:gridSpan w:val="2"/>
          </w:tcPr>
          <w:p w:rsidR="00305C75" w:rsidRDefault="00305C75" w:rsidP="00032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48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E118B">
            <w:pPr>
              <w:rPr>
                <w:color w:val="000000"/>
              </w:rPr>
            </w:pPr>
            <w:r>
              <w:rPr>
                <w:color w:val="000000"/>
              </w:rPr>
              <w:t>Плишкин В.П.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инспектор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326705,81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03260F">
            <w:pPr>
              <w:tabs>
                <w:tab w:val="left" w:pos="285"/>
                <w:tab w:val="center" w:pos="432"/>
              </w:tabs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800" w:type="dxa"/>
            <w:gridSpan w:val="2"/>
          </w:tcPr>
          <w:p w:rsidR="00305C75" w:rsidRDefault="00305C75" w:rsidP="00032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16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16011" w:rsidRDefault="00305C75" w:rsidP="00307C22">
            <w:pPr>
              <w:rPr>
                <w:color w:val="000000"/>
              </w:rPr>
            </w:pPr>
            <w:r>
              <w:rPr>
                <w:color w:val="000000"/>
              </w:rPr>
              <w:t>Рахманов Д.Р.</w:t>
            </w:r>
          </w:p>
        </w:tc>
        <w:tc>
          <w:tcPr>
            <w:tcW w:w="2109" w:type="dxa"/>
            <w:gridSpan w:val="2"/>
          </w:tcPr>
          <w:p w:rsidR="00305C75" w:rsidRPr="00C1601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инспектор</w:t>
            </w:r>
          </w:p>
        </w:tc>
        <w:tc>
          <w:tcPr>
            <w:tcW w:w="2160" w:type="dxa"/>
          </w:tcPr>
          <w:p w:rsidR="00305C75" w:rsidRPr="00C1601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253392,56</w:t>
            </w:r>
          </w:p>
        </w:tc>
        <w:tc>
          <w:tcPr>
            <w:tcW w:w="2880" w:type="dxa"/>
            <w:gridSpan w:val="3"/>
          </w:tcPr>
          <w:p w:rsidR="00305C75" w:rsidRPr="00C16011" w:rsidRDefault="00305C75" w:rsidP="004349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C16011" w:rsidRDefault="00305C75" w:rsidP="002E11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800" w:type="dxa"/>
            <w:gridSpan w:val="2"/>
          </w:tcPr>
          <w:p w:rsidR="00305C75" w:rsidRPr="00C16011" w:rsidRDefault="00305C75" w:rsidP="002E11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16011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 11193 (индивидуальная)</w:t>
            </w: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307C22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180250,01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2E11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58,8</w:t>
            </w:r>
          </w:p>
        </w:tc>
        <w:tc>
          <w:tcPr>
            <w:tcW w:w="1800" w:type="dxa"/>
            <w:gridSpan w:val="2"/>
          </w:tcPr>
          <w:p w:rsidR="00305C75" w:rsidRDefault="00305C75" w:rsidP="002E11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9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307C2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6857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47,7</w:t>
            </w:r>
          </w:p>
        </w:tc>
        <w:tc>
          <w:tcPr>
            <w:tcW w:w="1800" w:type="dxa"/>
            <w:gridSpan w:val="2"/>
          </w:tcPr>
          <w:p w:rsidR="00305C75" w:rsidRDefault="00305C75" w:rsidP="006857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5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307C22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2E11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800" w:type="dxa"/>
            <w:gridSpan w:val="2"/>
          </w:tcPr>
          <w:p w:rsidR="00305C75" w:rsidRDefault="00305C75" w:rsidP="002E11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0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307C22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6857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800" w:type="dxa"/>
            <w:gridSpan w:val="2"/>
          </w:tcPr>
          <w:p w:rsidR="00305C75" w:rsidRDefault="00305C75" w:rsidP="006857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19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76907" w:rsidRDefault="00305C75" w:rsidP="002E118B">
            <w:pPr>
              <w:rPr>
                <w:color w:val="000000"/>
              </w:rPr>
            </w:pPr>
            <w:r>
              <w:rPr>
                <w:color w:val="000000"/>
              </w:rPr>
              <w:t>Скородская Т.Е.</w:t>
            </w:r>
          </w:p>
        </w:tc>
        <w:tc>
          <w:tcPr>
            <w:tcW w:w="2109" w:type="dxa"/>
            <w:gridSpan w:val="2"/>
          </w:tcPr>
          <w:p w:rsidR="00305C75" w:rsidRPr="0027690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инспектор</w:t>
            </w:r>
          </w:p>
        </w:tc>
        <w:tc>
          <w:tcPr>
            <w:tcW w:w="2160" w:type="dxa"/>
          </w:tcPr>
          <w:p w:rsidR="00305C75" w:rsidRPr="0027690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312684,09</w:t>
            </w:r>
          </w:p>
        </w:tc>
        <w:tc>
          <w:tcPr>
            <w:tcW w:w="2880" w:type="dxa"/>
            <w:gridSpan w:val="3"/>
          </w:tcPr>
          <w:p w:rsidR="00305C75" w:rsidRPr="0027690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Гостинка (индивидуальная)</w:t>
            </w:r>
          </w:p>
        </w:tc>
        <w:tc>
          <w:tcPr>
            <w:tcW w:w="1080" w:type="dxa"/>
          </w:tcPr>
          <w:p w:rsidR="00305C75" w:rsidRPr="00276907" w:rsidRDefault="00305C75" w:rsidP="002E11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12,9</w:t>
            </w:r>
          </w:p>
        </w:tc>
        <w:tc>
          <w:tcPr>
            <w:tcW w:w="1800" w:type="dxa"/>
            <w:gridSpan w:val="2"/>
          </w:tcPr>
          <w:p w:rsidR="00305C75" w:rsidRPr="00276907" w:rsidRDefault="00305C75" w:rsidP="002E11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276907" w:rsidRDefault="00305C75" w:rsidP="004349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–ВАЗ 2109 (индивидуальная)</w:t>
            </w:r>
          </w:p>
        </w:tc>
      </w:tr>
      <w:tr w:rsidR="00305C75" w:rsidRPr="00607B10">
        <w:trPr>
          <w:trHeight w:val="17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E118B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27690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Гостинка (фактическое предоставление)</w:t>
            </w:r>
          </w:p>
        </w:tc>
        <w:tc>
          <w:tcPr>
            <w:tcW w:w="1080" w:type="dxa"/>
          </w:tcPr>
          <w:p w:rsidR="00305C75" w:rsidRPr="00276907" w:rsidRDefault="00305C75" w:rsidP="000C2E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12,9</w:t>
            </w:r>
          </w:p>
        </w:tc>
        <w:tc>
          <w:tcPr>
            <w:tcW w:w="1800" w:type="dxa"/>
            <w:gridSpan w:val="2"/>
          </w:tcPr>
          <w:p w:rsidR="00305C75" w:rsidRPr="00276907" w:rsidRDefault="00305C75" w:rsidP="000C2E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5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5235DF" w:rsidRDefault="00305C75" w:rsidP="005235DF">
            <w:pPr>
              <w:rPr>
                <w:color w:val="000000"/>
              </w:rPr>
            </w:pPr>
            <w:r w:rsidRPr="005235DF">
              <w:rPr>
                <w:color w:val="000000"/>
              </w:rPr>
              <w:t>Рыжкова Е.Н.</w:t>
            </w:r>
          </w:p>
        </w:tc>
        <w:tc>
          <w:tcPr>
            <w:tcW w:w="2109" w:type="dxa"/>
            <w:gridSpan w:val="2"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инспектор</w:t>
            </w:r>
          </w:p>
        </w:tc>
        <w:tc>
          <w:tcPr>
            <w:tcW w:w="2160" w:type="dxa"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322714,45</w:t>
            </w:r>
          </w:p>
        </w:tc>
        <w:tc>
          <w:tcPr>
            <w:tcW w:w="2880" w:type="dxa"/>
            <w:gridSpan w:val="3"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5235DF" w:rsidRDefault="00305C75" w:rsidP="005235DF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41,5</w:t>
            </w:r>
          </w:p>
        </w:tc>
        <w:tc>
          <w:tcPr>
            <w:tcW w:w="1800" w:type="dxa"/>
            <w:gridSpan w:val="2"/>
          </w:tcPr>
          <w:p w:rsidR="00305C75" w:rsidRPr="005235DF" w:rsidRDefault="00305C75" w:rsidP="005235DF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235DF" w:rsidRDefault="00305C75" w:rsidP="00C16817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5235DF" w:rsidRDefault="00305C75" w:rsidP="005235DF">
            <w:pPr>
              <w:rPr>
                <w:color w:val="000000"/>
              </w:rPr>
            </w:pPr>
            <w:r w:rsidRPr="005235DF"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400594,86</w:t>
            </w:r>
          </w:p>
        </w:tc>
        <w:tc>
          <w:tcPr>
            <w:tcW w:w="2880" w:type="dxa"/>
            <w:gridSpan w:val="3"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Квартира</w:t>
            </w:r>
          </w:p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5235DF" w:rsidRDefault="00305C75" w:rsidP="005235DF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41,5</w:t>
            </w:r>
          </w:p>
        </w:tc>
        <w:tc>
          <w:tcPr>
            <w:tcW w:w="1800" w:type="dxa"/>
            <w:gridSpan w:val="2"/>
          </w:tcPr>
          <w:p w:rsidR="00305C75" w:rsidRPr="005235DF" w:rsidRDefault="00305C75" w:rsidP="005235DF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235DF" w:rsidRDefault="00305C75" w:rsidP="00C16817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Автомобиль легковой-</w:t>
            </w:r>
          </w:p>
          <w:p w:rsidR="00305C75" w:rsidRPr="005235DF" w:rsidRDefault="00305C75" w:rsidP="00C16817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Шкода Октавия Тур (индивидуальная)</w:t>
            </w:r>
          </w:p>
        </w:tc>
      </w:tr>
      <w:tr w:rsidR="00305C75" w:rsidRPr="00607B10">
        <w:trPr>
          <w:trHeight w:val="42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5235DF" w:rsidRDefault="00305C75" w:rsidP="005235DF">
            <w:pPr>
              <w:rPr>
                <w:color w:val="000000"/>
              </w:rPr>
            </w:pPr>
            <w:r w:rsidRPr="005235DF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5235DF" w:rsidRDefault="00305C75" w:rsidP="005235DF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41,5</w:t>
            </w:r>
          </w:p>
        </w:tc>
        <w:tc>
          <w:tcPr>
            <w:tcW w:w="1800" w:type="dxa"/>
            <w:gridSpan w:val="2"/>
          </w:tcPr>
          <w:p w:rsidR="00305C75" w:rsidRPr="005235DF" w:rsidRDefault="00305C75" w:rsidP="005235DF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235DF" w:rsidRDefault="00305C75" w:rsidP="00C16817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7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5235DF" w:rsidRDefault="00305C75" w:rsidP="005235DF">
            <w:pPr>
              <w:rPr>
                <w:color w:val="000000"/>
              </w:rPr>
            </w:pPr>
            <w:r w:rsidRPr="005235DF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5235DF" w:rsidRDefault="00305C75" w:rsidP="0055180C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5235DF" w:rsidRDefault="00305C75" w:rsidP="005235DF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41,5</w:t>
            </w:r>
          </w:p>
        </w:tc>
        <w:tc>
          <w:tcPr>
            <w:tcW w:w="1800" w:type="dxa"/>
            <w:gridSpan w:val="2"/>
          </w:tcPr>
          <w:p w:rsidR="00305C75" w:rsidRPr="005235DF" w:rsidRDefault="00305C75" w:rsidP="005235DF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235DF" w:rsidRDefault="00305C75" w:rsidP="00C16817">
            <w:pPr>
              <w:jc w:val="center"/>
              <w:rPr>
                <w:color w:val="000000"/>
              </w:rPr>
            </w:pPr>
            <w:r w:rsidRPr="005235DF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61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154654" w:rsidRDefault="00305C75" w:rsidP="002117E4">
            <w:pPr>
              <w:rPr>
                <w:color w:val="000000"/>
              </w:rPr>
            </w:pPr>
            <w:r>
              <w:rPr>
                <w:color w:val="000000"/>
              </w:rPr>
              <w:t>Сорокоумова Н.В.</w:t>
            </w:r>
          </w:p>
        </w:tc>
        <w:tc>
          <w:tcPr>
            <w:tcW w:w="2109" w:type="dxa"/>
            <w:gridSpan w:val="2"/>
          </w:tcPr>
          <w:p w:rsidR="00305C75" w:rsidRPr="0015465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инспектор</w:t>
            </w:r>
          </w:p>
        </w:tc>
        <w:tc>
          <w:tcPr>
            <w:tcW w:w="2160" w:type="dxa"/>
          </w:tcPr>
          <w:p w:rsidR="00305C75" w:rsidRPr="0015465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405878,95</w:t>
            </w:r>
          </w:p>
        </w:tc>
        <w:tc>
          <w:tcPr>
            <w:tcW w:w="2880" w:type="dxa"/>
            <w:gridSpan w:val="3"/>
          </w:tcPr>
          <w:p w:rsidR="00305C75" w:rsidRPr="0015465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154654" w:rsidRDefault="00305C75" w:rsidP="002117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40,5</w:t>
            </w:r>
          </w:p>
        </w:tc>
        <w:tc>
          <w:tcPr>
            <w:tcW w:w="1800" w:type="dxa"/>
            <w:gridSpan w:val="2"/>
          </w:tcPr>
          <w:p w:rsidR="00305C75" w:rsidRDefault="00305C75" w:rsidP="002117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154654" w:rsidRDefault="00305C75" w:rsidP="002117E4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15465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117E4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154654" w:rsidRDefault="00305C75" w:rsidP="0055180C">
            <w:pPr>
              <w:jc w:val="center"/>
              <w:rPr>
                <w:color w:val="000000"/>
              </w:rPr>
            </w:pPr>
            <w:r w:rsidRPr="00154654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154654" w:rsidRDefault="00305C75" w:rsidP="001546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40,5</w:t>
            </w:r>
          </w:p>
        </w:tc>
        <w:tc>
          <w:tcPr>
            <w:tcW w:w="1800" w:type="dxa"/>
            <w:gridSpan w:val="2"/>
          </w:tcPr>
          <w:p w:rsidR="00305C75" w:rsidRPr="00154654" w:rsidRDefault="00305C75" w:rsidP="00154654">
            <w:pPr>
              <w:jc w:val="center"/>
              <w:rPr>
                <w:color w:val="000000"/>
              </w:rPr>
            </w:pPr>
            <w:r w:rsidRPr="0015465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5465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2117E4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154654" w:rsidRDefault="00305C75" w:rsidP="0055180C">
            <w:pPr>
              <w:jc w:val="center"/>
              <w:rPr>
                <w:color w:val="000000"/>
              </w:rPr>
            </w:pPr>
            <w:r w:rsidRPr="00154654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154654" w:rsidRDefault="00305C75" w:rsidP="001546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40,5</w:t>
            </w:r>
          </w:p>
        </w:tc>
        <w:tc>
          <w:tcPr>
            <w:tcW w:w="1800" w:type="dxa"/>
            <w:gridSpan w:val="2"/>
          </w:tcPr>
          <w:p w:rsidR="00305C75" w:rsidRPr="00154654" w:rsidRDefault="00305C75" w:rsidP="00154654">
            <w:pPr>
              <w:jc w:val="center"/>
              <w:rPr>
                <w:color w:val="000000"/>
              </w:rPr>
            </w:pPr>
            <w:r w:rsidRPr="0015465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5465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85554" w:rsidRDefault="00305C75" w:rsidP="00122D28">
            <w:pPr>
              <w:rPr>
                <w:color w:val="000000"/>
              </w:rPr>
            </w:pPr>
            <w:r w:rsidRPr="00A85554">
              <w:rPr>
                <w:color w:val="000000"/>
              </w:rPr>
              <w:t>Степанов О.Б.</w:t>
            </w:r>
          </w:p>
        </w:tc>
        <w:tc>
          <w:tcPr>
            <w:tcW w:w="2109" w:type="dxa"/>
            <w:gridSpan w:val="2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Инспектор</w:t>
            </w:r>
          </w:p>
        </w:tc>
        <w:tc>
          <w:tcPr>
            <w:tcW w:w="2160" w:type="dxa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300465,55</w:t>
            </w:r>
          </w:p>
        </w:tc>
        <w:tc>
          <w:tcPr>
            <w:tcW w:w="2880" w:type="dxa"/>
            <w:gridSpan w:val="3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Квартира (</w:t>
            </w:r>
            <w:r>
              <w:rPr>
                <w:color w:val="000000"/>
              </w:rPr>
              <w:t>ордер</w:t>
            </w:r>
            <w:r w:rsidRPr="00A85554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A85554" w:rsidRDefault="00305C75" w:rsidP="00122D28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48,1</w:t>
            </w:r>
          </w:p>
        </w:tc>
        <w:tc>
          <w:tcPr>
            <w:tcW w:w="1800" w:type="dxa"/>
            <w:gridSpan w:val="2"/>
          </w:tcPr>
          <w:p w:rsidR="00305C75" w:rsidRPr="00A85554" w:rsidRDefault="00305C75" w:rsidP="00122D28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8555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ВАЗ21102 (индивидуальная)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A85554" w:rsidRDefault="00305C75" w:rsidP="00122D28">
            <w:pPr>
              <w:rPr>
                <w:color w:val="000000"/>
              </w:rPr>
            </w:pPr>
            <w:r w:rsidRPr="00A85554"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Квартира</w:t>
            </w:r>
          </w:p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A85554" w:rsidRDefault="00305C75" w:rsidP="00122D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00" w:type="dxa"/>
            <w:gridSpan w:val="2"/>
          </w:tcPr>
          <w:p w:rsidR="00305C75" w:rsidRPr="00A85554" w:rsidRDefault="00305C75" w:rsidP="00122D28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A85554" w:rsidRDefault="00305C75" w:rsidP="00C16817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A85554" w:rsidRDefault="00305C75" w:rsidP="00122D28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A85554" w:rsidRDefault="00305C75" w:rsidP="00122D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800" w:type="dxa"/>
            <w:gridSpan w:val="2"/>
          </w:tcPr>
          <w:p w:rsidR="00305C75" w:rsidRPr="00A85554" w:rsidRDefault="00305C75" w:rsidP="00122D28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A85554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85554" w:rsidRDefault="00305C75" w:rsidP="00122D28">
            <w:pPr>
              <w:rPr>
                <w:color w:val="000000"/>
              </w:rPr>
            </w:pPr>
            <w:r w:rsidRPr="00A85554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A85554" w:rsidRDefault="00305C75" w:rsidP="00122D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800" w:type="dxa"/>
            <w:gridSpan w:val="2"/>
          </w:tcPr>
          <w:p w:rsidR="00305C75" w:rsidRPr="00A85554" w:rsidRDefault="00305C75" w:rsidP="00122D28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85554" w:rsidRDefault="00305C75" w:rsidP="00C16817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85554" w:rsidRDefault="00305C75" w:rsidP="008040D8">
            <w:pPr>
              <w:rPr>
                <w:color w:val="000000"/>
              </w:rPr>
            </w:pPr>
            <w:r w:rsidRPr="00A85554">
              <w:rPr>
                <w:color w:val="000000"/>
              </w:rPr>
              <w:t>Сурсяков Е.И.</w:t>
            </w:r>
          </w:p>
        </w:tc>
        <w:tc>
          <w:tcPr>
            <w:tcW w:w="2109" w:type="dxa"/>
            <w:gridSpan w:val="2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Инспектор</w:t>
            </w:r>
          </w:p>
        </w:tc>
        <w:tc>
          <w:tcPr>
            <w:tcW w:w="2160" w:type="dxa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300808,90</w:t>
            </w:r>
          </w:p>
        </w:tc>
        <w:tc>
          <w:tcPr>
            <w:tcW w:w="2880" w:type="dxa"/>
            <w:gridSpan w:val="3"/>
          </w:tcPr>
          <w:p w:rsidR="00305C75" w:rsidRPr="00A85554" w:rsidRDefault="00305C75" w:rsidP="0055180C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A85554" w:rsidRDefault="00305C75" w:rsidP="008040D8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42,3</w:t>
            </w:r>
          </w:p>
        </w:tc>
        <w:tc>
          <w:tcPr>
            <w:tcW w:w="1800" w:type="dxa"/>
            <w:gridSpan w:val="2"/>
          </w:tcPr>
          <w:p w:rsidR="00305C75" w:rsidRPr="00A85554" w:rsidRDefault="00305C75" w:rsidP="008040D8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85554" w:rsidRDefault="00305C75" w:rsidP="00C16817">
            <w:pPr>
              <w:jc w:val="center"/>
              <w:rPr>
                <w:color w:val="000000"/>
              </w:rPr>
            </w:pPr>
            <w:r w:rsidRPr="00A85554">
              <w:rPr>
                <w:color w:val="000000"/>
              </w:rPr>
              <w:t>Легковой автомобиль – Форд Фьюжн (индивидуальная)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B96212" w:rsidRDefault="00305C75" w:rsidP="008040D8">
            <w:pPr>
              <w:rPr>
                <w:color w:val="000000"/>
              </w:rPr>
            </w:pPr>
            <w:r w:rsidRPr="00B96212">
              <w:rPr>
                <w:color w:val="000000"/>
              </w:rPr>
              <w:t>Теплов Д. А.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B96212" w:rsidRDefault="00305C75" w:rsidP="0055180C">
            <w:pPr>
              <w:jc w:val="center"/>
              <w:rPr>
                <w:color w:val="000000"/>
              </w:rPr>
            </w:pPr>
            <w:r w:rsidRPr="00B96212">
              <w:rPr>
                <w:color w:val="000000"/>
              </w:rPr>
              <w:t>Инспектор</w:t>
            </w:r>
          </w:p>
        </w:tc>
        <w:tc>
          <w:tcPr>
            <w:tcW w:w="2160" w:type="dxa"/>
            <w:vMerge w:val="restart"/>
          </w:tcPr>
          <w:p w:rsidR="00305C75" w:rsidRPr="007B151C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301095,18</w:t>
            </w:r>
          </w:p>
        </w:tc>
        <w:tc>
          <w:tcPr>
            <w:tcW w:w="2880" w:type="dxa"/>
            <w:gridSpan w:val="3"/>
          </w:tcPr>
          <w:p w:rsidR="00305C75" w:rsidRPr="00B96212" w:rsidRDefault="00305C75" w:rsidP="0055180C">
            <w:pPr>
              <w:jc w:val="center"/>
              <w:rPr>
                <w:color w:val="000000"/>
              </w:rPr>
            </w:pPr>
            <w:r w:rsidRPr="00B96212">
              <w:rPr>
                <w:color w:val="000000"/>
              </w:rPr>
              <w:t>Квартира</w:t>
            </w:r>
          </w:p>
          <w:p w:rsidR="00305C75" w:rsidRPr="00B96212" w:rsidRDefault="00305C75" w:rsidP="0055180C">
            <w:pPr>
              <w:jc w:val="center"/>
              <w:rPr>
                <w:color w:val="000000"/>
              </w:rPr>
            </w:pPr>
            <w:r w:rsidRPr="00B96212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B96212" w:rsidRDefault="00305C75" w:rsidP="008040D8">
            <w:pPr>
              <w:jc w:val="center"/>
              <w:rPr>
                <w:color w:val="000000"/>
              </w:rPr>
            </w:pPr>
            <w:r w:rsidRPr="00B96212">
              <w:rPr>
                <w:color w:val="000000"/>
              </w:rPr>
              <w:t>51,6</w:t>
            </w:r>
          </w:p>
        </w:tc>
        <w:tc>
          <w:tcPr>
            <w:tcW w:w="1800" w:type="dxa"/>
            <w:gridSpan w:val="2"/>
          </w:tcPr>
          <w:p w:rsidR="00305C75" w:rsidRPr="00B96212" w:rsidRDefault="00305C75" w:rsidP="008040D8">
            <w:pPr>
              <w:jc w:val="center"/>
              <w:rPr>
                <w:color w:val="000000"/>
              </w:rPr>
            </w:pPr>
            <w:r w:rsidRPr="00B9621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B96212" w:rsidRDefault="00305C75" w:rsidP="00C16817">
            <w:pPr>
              <w:jc w:val="center"/>
              <w:rPr>
                <w:color w:val="000000"/>
              </w:rPr>
            </w:pPr>
            <w:r w:rsidRPr="00B96212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B96212" w:rsidRDefault="00305C75" w:rsidP="008040D8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B9621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B9621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B96212" w:rsidRDefault="00305C75" w:rsidP="0055180C">
            <w:pPr>
              <w:jc w:val="center"/>
              <w:rPr>
                <w:color w:val="000000"/>
              </w:rPr>
            </w:pPr>
            <w:r w:rsidRPr="00B96212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B96212" w:rsidRDefault="00305C75" w:rsidP="008040D8">
            <w:pPr>
              <w:jc w:val="center"/>
              <w:rPr>
                <w:color w:val="000000"/>
              </w:rPr>
            </w:pPr>
            <w:r w:rsidRPr="00B96212">
              <w:rPr>
                <w:color w:val="000000"/>
              </w:rPr>
              <w:t>50,5</w:t>
            </w:r>
          </w:p>
        </w:tc>
        <w:tc>
          <w:tcPr>
            <w:tcW w:w="1800" w:type="dxa"/>
            <w:gridSpan w:val="2"/>
          </w:tcPr>
          <w:p w:rsidR="00305C75" w:rsidRPr="00B96212" w:rsidRDefault="00305C75" w:rsidP="008040D8">
            <w:pPr>
              <w:jc w:val="center"/>
              <w:rPr>
                <w:color w:val="000000"/>
              </w:rPr>
            </w:pPr>
            <w:r w:rsidRPr="00B9621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B9621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96212" w:rsidRDefault="00305C75" w:rsidP="008040D8">
            <w:pPr>
              <w:rPr>
                <w:color w:val="000000"/>
              </w:rPr>
            </w:pPr>
            <w:r w:rsidRPr="00B96212">
              <w:rPr>
                <w:color w:val="000000"/>
              </w:rPr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Pr="00B9621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96212" w:rsidRDefault="00305C75" w:rsidP="0055180C">
            <w:pPr>
              <w:jc w:val="center"/>
              <w:rPr>
                <w:color w:val="000000"/>
              </w:rPr>
            </w:pPr>
            <w:r w:rsidRPr="00B96212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B96212" w:rsidRDefault="00305C75" w:rsidP="0055180C">
            <w:pPr>
              <w:jc w:val="center"/>
              <w:rPr>
                <w:color w:val="000000"/>
              </w:rPr>
            </w:pPr>
            <w:r w:rsidRPr="00B96212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B96212" w:rsidRDefault="00305C75" w:rsidP="008040D8">
            <w:pPr>
              <w:jc w:val="center"/>
              <w:rPr>
                <w:color w:val="000000"/>
              </w:rPr>
            </w:pPr>
            <w:r w:rsidRPr="00B96212">
              <w:rPr>
                <w:color w:val="000000"/>
              </w:rPr>
              <w:t>50,5</w:t>
            </w:r>
          </w:p>
        </w:tc>
        <w:tc>
          <w:tcPr>
            <w:tcW w:w="1800" w:type="dxa"/>
            <w:gridSpan w:val="2"/>
          </w:tcPr>
          <w:p w:rsidR="00305C75" w:rsidRPr="00B96212" w:rsidRDefault="00305C75" w:rsidP="008040D8">
            <w:pPr>
              <w:jc w:val="center"/>
              <w:rPr>
                <w:color w:val="000000"/>
              </w:rPr>
            </w:pPr>
            <w:r w:rsidRPr="00B9621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96212" w:rsidRDefault="00305C75" w:rsidP="00C16817">
            <w:pPr>
              <w:jc w:val="center"/>
              <w:rPr>
                <w:color w:val="000000"/>
              </w:rPr>
            </w:pPr>
            <w:r w:rsidRPr="00B96212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96212" w:rsidRDefault="00305C75" w:rsidP="008040D8">
            <w:pPr>
              <w:rPr>
                <w:color w:val="000000"/>
              </w:rPr>
            </w:pPr>
            <w:r w:rsidRPr="00B96212">
              <w:rPr>
                <w:color w:val="000000"/>
              </w:rP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Pr="00B9621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96212" w:rsidRDefault="00305C75" w:rsidP="0055180C">
            <w:pPr>
              <w:jc w:val="center"/>
              <w:rPr>
                <w:color w:val="000000"/>
              </w:rPr>
            </w:pPr>
            <w:r w:rsidRPr="00B96212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B96212" w:rsidRDefault="00305C75" w:rsidP="0055180C">
            <w:pPr>
              <w:jc w:val="center"/>
              <w:rPr>
                <w:color w:val="000000"/>
              </w:rPr>
            </w:pPr>
            <w:r w:rsidRPr="00B96212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B96212" w:rsidRDefault="00305C75" w:rsidP="008040D8">
            <w:pPr>
              <w:jc w:val="center"/>
              <w:rPr>
                <w:color w:val="000000"/>
              </w:rPr>
            </w:pPr>
            <w:r w:rsidRPr="00B96212">
              <w:rPr>
                <w:color w:val="000000"/>
              </w:rPr>
              <w:t>50,5</w:t>
            </w:r>
          </w:p>
        </w:tc>
        <w:tc>
          <w:tcPr>
            <w:tcW w:w="1800" w:type="dxa"/>
            <w:gridSpan w:val="2"/>
          </w:tcPr>
          <w:p w:rsidR="00305C75" w:rsidRPr="00B96212" w:rsidRDefault="00305C75" w:rsidP="008040D8">
            <w:pPr>
              <w:jc w:val="center"/>
              <w:rPr>
                <w:color w:val="000000"/>
              </w:rPr>
            </w:pPr>
            <w:r w:rsidRPr="00B9621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96212" w:rsidRDefault="00305C75" w:rsidP="00C16817">
            <w:pPr>
              <w:jc w:val="center"/>
              <w:rPr>
                <w:color w:val="000000"/>
              </w:rPr>
            </w:pPr>
            <w:r w:rsidRPr="00B96212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96212" w:rsidRDefault="00305C75" w:rsidP="008040D8">
            <w:pPr>
              <w:rPr>
                <w:color w:val="000000"/>
              </w:rPr>
            </w:pPr>
            <w:r>
              <w:rPr>
                <w:color w:val="000000"/>
              </w:rPr>
              <w:t>Тимухин Д.В.</w:t>
            </w:r>
          </w:p>
        </w:tc>
        <w:tc>
          <w:tcPr>
            <w:tcW w:w="2109" w:type="dxa"/>
            <w:gridSpan w:val="2"/>
          </w:tcPr>
          <w:p w:rsidR="00305C75" w:rsidRPr="00B9621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инспектор</w:t>
            </w:r>
          </w:p>
        </w:tc>
        <w:tc>
          <w:tcPr>
            <w:tcW w:w="2160" w:type="dxa"/>
          </w:tcPr>
          <w:p w:rsidR="00305C75" w:rsidRPr="00B9621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267037,93</w:t>
            </w:r>
          </w:p>
        </w:tc>
        <w:tc>
          <w:tcPr>
            <w:tcW w:w="2880" w:type="dxa"/>
            <w:gridSpan w:val="3"/>
          </w:tcPr>
          <w:p w:rsidR="00305C75" w:rsidRPr="00B9621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B96212" w:rsidRDefault="00305C75" w:rsidP="008040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35,1</w:t>
            </w:r>
          </w:p>
        </w:tc>
        <w:tc>
          <w:tcPr>
            <w:tcW w:w="1800" w:type="dxa"/>
            <w:gridSpan w:val="2"/>
          </w:tcPr>
          <w:p w:rsidR="00305C75" w:rsidRPr="00B96212" w:rsidRDefault="00305C75" w:rsidP="008040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9621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C23E49" w:rsidRDefault="00305C75" w:rsidP="00FA002F">
            <w:pPr>
              <w:rPr>
                <w:color w:val="000000"/>
              </w:rPr>
            </w:pPr>
            <w:r w:rsidRPr="00C23E49">
              <w:rPr>
                <w:color w:val="000000"/>
              </w:rPr>
              <w:t>Троицкая Е.К.</w:t>
            </w:r>
          </w:p>
        </w:tc>
        <w:tc>
          <w:tcPr>
            <w:tcW w:w="2109" w:type="dxa"/>
            <w:gridSpan w:val="2"/>
          </w:tcPr>
          <w:p w:rsidR="00305C75" w:rsidRPr="00C23E49" w:rsidRDefault="00305C75" w:rsidP="0055180C">
            <w:pPr>
              <w:jc w:val="center"/>
              <w:rPr>
                <w:color w:val="000000"/>
              </w:rPr>
            </w:pPr>
            <w:r w:rsidRPr="00C23E49">
              <w:rPr>
                <w:color w:val="000000"/>
              </w:rPr>
              <w:t>Инспектор</w:t>
            </w:r>
          </w:p>
        </w:tc>
        <w:tc>
          <w:tcPr>
            <w:tcW w:w="2160" w:type="dxa"/>
          </w:tcPr>
          <w:p w:rsidR="00305C75" w:rsidRPr="00C23E4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296638,61</w:t>
            </w:r>
          </w:p>
        </w:tc>
        <w:tc>
          <w:tcPr>
            <w:tcW w:w="2880" w:type="dxa"/>
            <w:gridSpan w:val="3"/>
          </w:tcPr>
          <w:p w:rsidR="00305C75" w:rsidRPr="00C23E49" w:rsidRDefault="00305C75" w:rsidP="0055180C">
            <w:pPr>
              <w:jc w:val="center"/>
              <w:rPr>
                <w:color w:val="000000"/>
              </w:rPr>
            </w:pPr>
            <w:r w:rsidRPr="00C23E49">
              <w:rPr>
                <w:color w:val="000000"/>
              </w:rPr>
              <w:t>Квартира (</w:t>
            </w:r>
            <w:r>
              <w:rPr>
                <w:color w:val="000000"/>
              </w:rPr>
              <w:t>совместная</w:t>
            </w:r>
            <w:r w:rsidRPr="00C23E49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C23E49" w:rsidRDefault="00305C75" w:rsidP="00FA002F">
            <w:pPr>
              <w:jc w:val="center"/>
              <w:rPr>
                <w:color w:val="000000"/>
              </w:rPr>
            </w:pPr>
            <w:r w:rsidRPr="00C23E49">
              <w:rPr>
                <w:color w:val="000000"/>
              </w:rPr>
              <w:t>63,</w:t>
            </w:r>
            <w:r>
              <w:rPr>
                <w:color w:val="000000"/>
              </w:rPr>
              <w:t>3</w:t>
            </w:r>
          </w:p>
        </w:tc>
        <w:tc>
          <w:tcPr>
            <w:tcW w:w="1800" w:type="dxa"/>
            <w:gridSpan w:val="2"/>
          </w:tcPr>
          <w:p w:rsidR="00305C75" w:rsidRPr="00C23E49" w:rsidRDefault="00305C75" w:rsidP="00FA002F">
            <w:pPr>
              <w:jc w:val="center"/>
              <w:rPr>
                <w:color w:val="000000"/>
              </w:rPr>
            </w:pPr>
            <w:r w:rsidRPr="00C23E4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23E49" w:rsidRDefault="00305C75" w:rsidP="00C16817">
            <w:pPr>
              <w:jc w:val="center"/>
              <w:rPr>
                <w:color w:val="000000"/>
              </w:rPr>
            </w:pPr>
            <w:r w:rsidRPr="00C23E49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15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8D2134" w:rsidRDefault="00305C75" w:rsidP="00FA002F">
            <w:pPr>
              <w:rPr>
                <w:color w:val="000000"/>
              </w:rPr>
            </w:pPr>
            <w:r>
              <w:rPr>
                <w:color w:val="000000"/>
              </w:rPr>
              <w:t>Ушаков А.С.</w:t>
            </w:r>
          </w:p>
        </w:tc>
        <w:tc>
          <w:tcPr>
            <w:tcW w:w="2109" w:type="dxa"/>
            <w:gridSpan w:val="2"/>
          </w:tcPr>
          <w:p w:rsidR="00305C75" w:rsidRPr="008D213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инспектор</w:t>
            </w:r>
          </w:p>
        </w:tc>
        <w:tc>
          <w:tcPr>
            <w:tcW w:w="2160" w:type="dxa"/>
          </w:tcPr>
          <w:p w:rsidR="00305C75" w:rsidRPr="008D213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371090,72</w:t>
            </w:r>
          </w:p>
        </w:tc>
        <w:tc>
          <w:tcPr>
            <w:tcW w:w="2880" w:type="dxa"/>
            <w:gridSpan w:val="3"/>
          </w:tcPr>
          <w:p w:rsidR="00305C75" w:rsidRPr="008D213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(договор аренды)</w:t>
            </w:r>
          </w:p>
        </w:tc>
        <w:tc>
          <w:tcPr>
            <w:tcW w:w="1080" w:type="dxa"/>
          </w:tcPr>
          <w:p w:rsidR="00305C75" w:rsidRPr="008D2134" w:rsidRDefault="00305C75" w:rsidP="002F62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40,1</w:t>
            </w:r>
          </w:p>
        </w:tc>
        <w:tc>
          <w:tcPr>
            <w:tcW w:w="1800" w:type="dxa"/>
            <w:gridSpan w:val="2"/>
          </w:tcPr>
          <w:p w:rsidR="00305C75" w:rsidRPr="008D2134" w:rsidRDefault="00305C75" w:rsidP="002F62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8D213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тойота Платц (индивидуальная)</w:t>
            </w:r>
          </w:p>
        </w:tc>
      </w:tr>
      <w:tr w:rsidR="00305C75" w:rsidRPr="00607B10">
        <w:trPr>
          <w:trHeight w:val="21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FA002F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  <w:tc>
          <w:tcPr>
            <w:tcW w:w="2880" w:type="dxa"/>
            <w:gridSpan w:val="3"/>
          </w:tcPr>
          <w:p w:rsidR="00305C75" w:rsidRPr="008D213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(договор аренды)</w:t>
            </w:r>
          </w:p>
        </w:tc>
        <w:tc>
          <w:tcPr>
            <w:tcW w:w="1080" w:type="dxa"/>
          </w:tcPr>
          <w:p w:rsidR="00305C75" w:rsidRPr="008D2134" w:rsidRDefault="00305C75" w:rsidP="007F04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40,1</w:t>
            </w:r>
          </w:p>
        </w:tc>
        <w:tc>
          <w:tcPr>
            <w:tcW w:w="1800" w:type="dxa"/>
            <w:gridSpan w:val="2"/>
          </w:tcPr>
          <w:p w:rsidR="00305C75" w:rsidRPr="008D2134" w:rsidRDefault="00305C75" w:rsidP="007F04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8E4B4D" w:rsidRDefault="00305C75" w:rsidP="00FA002F">
            <w:pPr>
              <w:rPr>
                <w:color w:val="000000"/>
              </w:rPr>
            </w:pPr>
            <w:r w:rsidRPr="008E4B4D">
              <w:rPr>
                <w:color w:val="000000"/>
              </w:rPr>
              <w:t>Хворенков К.В.</w:t>
            </w:r>
          </w:p>
        </w:tc>
        <w:tc>
          <w:tcPr>
            <w:tcW w:w="2109" w:type="dxa"/>
            <w:gridSpan w:val="2"/>
          </w:tcPr>
          <w:p w:rsidR="00305C75" w:rsidRPr="008E4B4D" w:rsidRDefault="00305C75" w:rsidP="0055180C">
            <w:pPr>
              <w:jc w:val="center"/>
              <w:rPr>
                <w:color w:val="000000"/>
              </w:rPr>
            </w:pPr>
            <w:r w:rsidRPr="008E4B4D">
              <w:rPr>
                <w:color w:val="000000"/>
              </w:rPr>
              <w:t>Инспектор</w:t>
            </w:r>
          </w:p>
        </w:tc>
        <w:tc>
          <w:tcPr>
            <w:tcW w:w="2160" w:type="dxa"/>
          </w:tcPr>
          <w:p w:rsidR="00305C75" w:rsidRPr="008E4B4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295264,59</w:t>
            </w:r>
          </w:p>
        </w:tc>
        <w:tc>
          <w:tcPr>
            <w:tcW w:w="2880" w:type="dxa"/>
            <w:gridSpan w:val="3"/>
          </w:tcPr>
          <w:p w:rsidR="00305C75" w:rsidRPr="008E4B4D" w:rsidRDefault="00305C75" w:rsidP="0055180C">
            <w:pPr>
              <w:jc w:val="center"/>
              <w:rPr>
                <w:color w:val="000000"/>
              </w:rPr>
            </w:pPr>
            <w:r w:rsidRPr="008E4B4D">
              <w:rPr>
                <w:color w:val="000000"/>
              </w:rPr>
              <w:t>Квартира (аренда)</w:t>
            </w:r>
          </w:p>
        </w:tc>
        <w:tc>
          <w:tcPr>
            <w:tcW w:w="1080" w:type="dxa"/>
          </w:tcPr>
          <w:p w:rsidR="00305C75" w:rsidRPr="008E4B4D" w:rsidRDefault="00305C75" w:rsidP="00FA002F">
            <w:pPr>
              <w:jc w:val="center"/>
              <w:rPr>
                <w:color w:val="000000"/>
              </w:rPr>
            </w:pPr>
            <w:r w:rsidRPr="008E4B4D">
              <w:rPr>
                <w:color w:val="000000"/>
              </w:rPr>
              <w:t>41</w:t>
            </w:r>
          </w:p>
        </w:tc>
        <w:tc>
          <w:tcPr>
            <w:tcW w:w="1800" w:type="dxa"/>
            <w:gridSpan w:val="2"/>
          </w:tcPr>
          <w:p w:rsidR="00305C75" w:rsidRPr="008E4B4D" w:rsidRDefault="00305C75" w:rsidP="00FA002F">
            <w:pPr>
              <w:jc w:val="center"/>
              <w:rPr>
                <w:color w:val="000000"/>
              </w:rPr>
            </w:pPr>
            <w:r w:rsidRPr="008E4B4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8E4B4D" w:rsidRDefault="00305C75" w:rsidP="00C16817">
            <w:pPr>
              <w:jc w:val="center"/>
              <w:rPr>
                <w:color w:val="000000"/>
              </w:rPr>
            </w:pPr>
            <w:r w:rsidRPr="008E4B4D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7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8E4B4D" w:rsidRDefault="00305C75" w:rsidP="00FA002F">
            <w:pPr>
              <w:rPr>
                <w:color w:val="000000"/>
              </w:rPr>
            </w:pPr>
            <w:r>
              <w:rPr>
                <w:color w:val="000000"/>
              </w:rPr>
              <w:t>Хомякова З.А.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8E4B4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инспектор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316327,03</w:t>
            </w:r>
          </w:p>
        </w:tc>
        <w:tc>
          <w:tcPr>
            <w:tcW w:w="2880" w:type="dxa"/>
            <w:gridSpan w:val="3"/>
          </w:tcPr>
          <w:p w:rsidR="00305C75" w:rsidRPr="008E4B4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8E4B4D" w:rsidRDefault="00305C75" w:rsidP="00FA00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63,2</w:t>
            </w:r>
          </w:p>
        </w:tc>
        <w:tc>
          <w:tcPr>
            <w:tcW w:w="1800" w:type="dxa"/>
            <w:gridSpan w:val="2"/>
          </w:tcPr>
          <w:p w:rsidR="00305C75" w:rsidRDefault="00305C75" w:rsidP="00FA00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8E4B4D" w:rsidRDefault="00305C75" w:rsidP="00FA002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8E4B4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24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FA002F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FA00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800" w:type="dxa"/>
            <w:gridSpan w:val="2"/>
          </w:tcPr>
          <w:p w:rsidR="00305C75" w:rsidRDefault="00305C75" w:rsidP="00FA00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8E4B4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FA002F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FA00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34,2</w:t>
            </w:r>
          </w:p>
        </w:tc>
        <w:tc>
          <w:tcPr>
            <w:tcW w:w="1800" w:type="dxa"/>
            <w:gridSpan w:val="2"/>
          </w:tcPr>
          <w:p w:rsidR="00305C75" w:rsidRDefault="00305C75" w:rsidP="00FA00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FA002F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8E4B4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0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FA002F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403224,91</w:t>
            </w:r>
          </w:p>
        </w:tc>
        <w:tc>
          <w:tcPr>
            <w:tcW w:w="2880" w:type="dxa"/>
            <w:gridSpan w:val="3"/>
          </w:tcPr>
          <w:p w:rsidR="00305C75" w:rsidRPr="008E4B4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8E4B4D" w:rsidRDefault="00305C75" w:rsidP="00F070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63,2</w:t>
            </w:r>
          </w:p>
        </w:tc>
        <w:tc>
          <w:tcPr>
            <w:tcW w:w="1800" w:type="dxa"/>
            <w:gridSpan w:val="2"/>
          </w:tcPr>
          <w:p w:rsidR="00305C75" w:rsidRDefault="00305C75" w:rsidP="00F070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8E4B4D" w:rsidRDefault="00305C75" w:rsidP="00F0701D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305C75" w:rsidRPr="008E4B4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1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FA002F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F070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34,2</w:t>
            </w:r>
          </w:p>
        </w:tc>
        <w:tc>
          <w:tcPr>
            <w:tcW w:w="1800" w:type="dxa"/>
            <w:gridSpan w:val="2"/>
          </w:tcPr>
          <w:p w:rsidR="00305C75" w:rsidRDefault="00305C75" w:rsidP="00F070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F0701D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Pr="008E4B4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40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FA002F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F070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34,2</w:t>
            </w:r>
          </w:p>
        </w:tc>
        <w:tc>
          <w:tcPr>
            <w:tcW w:w="1800" w:type="dxa"/>
            <w:gridSpan w:val="2"/>
          </w:tcPr>
          <w:p w:rsidR="00305C75" w:rsidRDefault="00305C75" w:rsidP="00F070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F0701D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8E4B4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8E4B4D" w:rsidRDefault="00305C75" w:rsidP="00493A6A">
            <w:pPr>
              <w:rPr>
                <w:color w:val="000000"/>
              </w:rPr>
            </w:pPr>
            <w:r w:rsidRPr="008E4B4D">
              <w:rPr>
                <w:color w:val="000000"/>
              </w:rPr>
              <w:t>Череванов А.Ю.</w:t>
            </w:r>
          </w:p>
        </w:tc>
        <w:tc>
          <w:tcPr>
            <w:tcW w:w="2109" w:type="dxa"/>
            <w:gridSpan w:val="2"/>
          </w:tcPr>
          <w:p w:rsidR="00305C75" w:rsidRPr="008E4B4D" w:rsidRDefault="00305C75" w:rsidP="0055180C">
            <w:pPr>
              <w:jc w:val="center"/>
              <w:rPr>
                <w:color w:val="000000"/>
              </w:rPr>
            </w:pPr>
            <w:r w:rsidRPr="008E4B4D">
              <w:rPr>
                <w:color w:val="000000"/>
              </w:rPr>
              <w:t>Инспектор</w:t>
            </w:r>
          </w:p>
        </w:tc>
        <w:tc>
          <w:tcPr>
            <w:tcW w:w="2160" w:type="dxa"/>
          </w:tcPr>
          <w:p w:rsidR="00305C75" w:rsidRPr="008E4B4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344727,99</w:t>
            </w:r>
          </w:p>
        </w:tc>
        <w:tc>
          <w:tcPr>
            <w:tcW w:w="2880" w:type="dxa"/>
            <w:gridSpan w:val="3"/>
          </w:tcPr>
          <w:p w:rsidR="00305C75" w:rsidRPr="008E4B4D" w:rsidRDefault="00305C75" w:rsidP="0055180C">
            <w:pPr>
              <w:jc w:val="center"/>
              <w:rPr>
                <w:color w:val="000000"/>
              </w:rPr>
            </w:pPr>
            <w:r w:rsidRPr="008E4B4D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8E4B4D" w:rsidRDefault="00305C75" w:rsidP="00493A6A">
            <w:pPr>
              <w:jc w:val="center"/>
              <w:rPr>
                <w:color w:val="000000"/>
              </w:rPr>
            </w:pPr>
            <w:r w:rsidRPr="008E4B4D">
              <w:rPr>
                <w:color w:val="000000"/>
              </w:rPr>
              <w:t>69</w:t>
            </w:r>
          </w:p>
        </w:tc>
        <w:tc>
          <w:tcPr>
            <w:tcW w:w="1800" w:type="dxa"/>
            <w:gridSpan w:val="2"/>
          </w:tcPr>
          <w:p w:rsidR="00305C75" w:rsidRPr="008E4B4D" w:rsidRDefault="00305C75" w:rsidP="00493A6A">
            <w:pPr>
              <w:jc w:val="center"/>
              <w:rPr>
                <w:color w:val="000000"/>
              </w:rPr>
            </w:pPr>
            <w:r w:rsidRPr="008E4B4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170E7" w:rsidRDefault="00305C75" w:rsidP="00C16817">
            <w:pPr>
              <w:jc w:val="center"/>
              <w:rPr>
                <w:color w:val="000000"/>
              </w:rPr>
            </w:pPr>
            <w:r w:rsidRPr="00B170E7">
              <w:rPr>
                <w:color w:val="000000"/>
              </w:rPr>
              <w:t>-</w:t>
            </w:r>
          </w:p>
        </w:tc>
      </w:tr>
      <w:tr w:rsidR="00305C75" w:rsidRPr="0032317A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A788F" w:rsidRDefault="00305C75" w:rsidP="0032317A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Честнов А.О.</w:t>
            </w:r>
          </w:p>
          <w:p w:rsidR="00305C75" w:rsidRPr="006A788F" w:rsidRDefault="00305C75" w:rsidP="0032317A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</w:tcPr>
          <w:p w:rsidR="00305C75" w:rsidRPr="006A788F" w:rsidRDefault="00305C75" w:rsidP="0055180C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Инспектор</w:t>
            </w:r>
          </w:p>
        </w:tc>
        <w:tc>
          <w:tcPr>
            <w:tcW w:w="2160" w:type="dxa"/>
          </w:tcPr>
          <w:p w:rsidR="00305C75" w:rsidRPr="006A788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301408,90</w:t>
            </w:r>
          </w:p>
        </w:tc>
        <w:tc>
          <w:tcPr>
            <w:tcW w:w="2880" w:type="dxa"/>
            <w:gridSpan w:val="3"/>
          </w:tcPr>
          <w:p w:rsidR="00305C75" w:rsidRPr="006A788F" w:rsidRDefault="00305C75" w:rsidP="0055180C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Квартира</w:t>
            </w:r>
          </w:p>
          <w:p w:rsidR="00305C75" w:rsidRPr="006A788F" w:rsidRDefault="00305C75" w:rsidP="0055180C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6A788F" w:rsidRDefault="00305C75" w:rsidP="0032317A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67,3</w:t>
            </w:r>
          </w:p>
        </w:tc>
        <w:tc>
          <w:tcPr>
            <w:tcW w:w="1800" w:type="dxa"/>
            <w:gridSpan w:val="2"/>
          </w:tcPr>
          <w:p w:rsidR="00305C75" w:rsidRPr="006A788F" w:rsidRDefault="00305C75" w:rsidP="0032317A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A788F" w:rsidRDefault="00305C75" w:rsidP="00C16817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-</w:t>
            </w:r>
          </w:p>
        </w:tc>
      </w:tr>
      <w:tr w:rsidR="00305C75" w:rsidRPr="0032317A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6A788F" w:rsidRDefault="00305C75" w:rsidP="0032317A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 xml:space="preserve">Супруга 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6A788F" w:rsidRDefault="00305C75" w:rsidP="0055180C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18710D" w:rsidRDefault="00305C75" w:rsidP="0055180C">
            <w:pPr>
              <w:jc w:val="center"/>
              <w:rPr>
                <w:color w:val="000000"/>
              </w:rPr>
            </w:pPr>
            <w:r w:rsidRPr="0018710D">
              <w:rPr>
                <w:color w:val="000000"/>
              </w:rPr>
              <w:t>53628</w:t>
            </w:r>
          </w:p>
        </w:tc>
        <w:tc>
          <w:tcPr>
            <w:tcW w:w="2880" w:type="dxa"/>
            <w:gridSpan w:val="3"/>
          </w:tcPr>
          <w:p w:rsidR="00305C75" w:rsidRPr="006A788F" w:rsidRDefault="00305C75" w:rsidP="0055180C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Квартира</w:t>
            </w:r>
          </w:p>
          <w:p w:rsidR="00305C75" w:rsidRPr="006A788F" w:rsidRDefault="00305C75" w:rsidP="0055180C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6A788F" w:rsidRDefault="00305C75" w:rsidP="0032317A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61,4</w:t>
            </w:r>
          </w:p>
        </w:tc>
        <w:tc>
          <w:tcPr>
            <w:tcW w:w="1800" w:type="dxa"/>
            <w:gridSpan w:val="2"/>
          </w:tcPr>
          <w:p w:rsidR="00305C75" w:rsidRPr="006A788F" w:rsidRDefault="00305C75" w:rsidP="0032317A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6A788F" w:rsidRDefault="00305C75" w:rsidP="00C16817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-</w:t>
            </w:r>
          </w:p>
        </w:tc>
      </w:tr>
      <w:tr w:rsidR="00305C75" w:rsidRPr="0032317A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6A788F" w:rsidRDefault="00305C75" w:rsidP="0032317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6A788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6A788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6A788F" w:rsidRDefault="00305C75" w:rsidP="0055180C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Квартира</w:t>
            </w:r>
          </w:p>
          <w:p w:rsidR="00305C75" w:rsidRPr="006A788F" w:rsidRDefault="00305C75" w:rsidP="0055180C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6A788F" w:rsidRDefault="00305C75" w:rsidP="0032317A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67,3</w:t>
            </w:r>
          </w:p>
        </w:tc>
        <w:tc>
          <w:tcPr>
            <w:tcW w:w="1800" w:type="dxa"/>
            <w:gridSpan w:val="2"/>
          </w:tcPr>
          <w:p w:rsidR="00305C75" w:rsidRPr="006A788F" w:rsidRDefault="00305C75" w:rsidP="0032317A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6A788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32317A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A788F" w:rsidRDefault="00305C75" w:rsidP="0032317A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6A788F" w:rsidRDefault="00305C75" w:rsidP="0055180C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6A788F" w:rsidRDefault="00305C75" w:rsidP="0055180C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6A788F" w:rsidRDefault="00305C75" w:rsidP="0055180C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Квартира</w:t>
            </w:r>
          </w:p>
          <w:p w:rsidR="00305C75" w:rsidRPr="006A788F" w:rsidRDefault="00305C75" w:rsidP="0055180C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6A788F" w:rsidRDefault="00305C75" w:rsidP="0032317A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67,3</w:t>
            </w:r>
          </w:p>
        </w:tc>
        <w:tc>
          <w:tcPr>
            <w:tcW w:w="1800" w:type="dxa"/>
            <w:gridSpan w:val="2"/>
          </w:tcPr>
          <w:p w:rsidR="00305C75" w:rsidRPr="006A788F" w:rsidRDefault="00305C75" w:rsidP="0032317A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A788F" w:rsidRDefault="00305C75" w:rsidP="00C16817">
            <w:pPr>
              <w:jc w:val="center"/>
              <w:rPr>
                <w:color w:val="000000"/>
              </w:rPr>
            </w:pPr>
            <w:r w:rsidRPr="006A788F">
              <w:rPr>
                <w:color w:val="000000"/>
              </w:rPr>
              <w:t>-</w:t>
            </w:r>
          </w:p>
        </w:tc>
      </w:tr>
      <w:tr w:rsidR="00305C75" w:rsidRPr="0032317A">
        <w:trPr>
          <w:trHeight w:val="59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A788F" w:rsidRDefault="00305C75" w:rsidP="00323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Цуркан Е.В.</w:t>
            </w:r>
          </w:p>
        </w:tc>
        <w:tc>
          <w:tcPr>
            <w:tcW w:w="2109" w:type="dxa"/>
            <w:gridSpan w:val="2"/>
          </w:tcPr>
          <w:p w:rsidR="00305C75" w:rsidRPr="006A788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инспектор</w:t>
            </w:r>
          </w:p>
        </w:tc>
        <w:tc>
          <w:tcPr>
            <w:tcW w:w="2160" w:type="dxa"/>
          </w:tcPr>
          <w:p w:rsidR="00305C75" w:rsidRPr="006A788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309345,13</w:t>
            </w:r>
          </w:p>
        </w:tc>
        <w:tc>
          <w:tcPr>
            <w:tcW w:w="2880" w:type="dxa"/>
            <w:gridSpan w:val="3"/>
          </w:tcPr>
          <w:p w:rsidR="00305C75" w:rsidRPr="006A788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6A788F" w:rsidRDefault="00305C75" w:rsidP="00323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52,1</w:t>
            </w:r>
          </w:p>
        </w:tc>
        <w:tc>
          <w:tcPr>
            <w:tcW w:w="1800" w:type="dxa"/>
            <w:gridSpan w:val="2"/>
          </w:tcPr>
          <w:p w:rsidR="00305C75" w:rsidRDefault="00305C75" w:rsidP="00323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Pr="006A788F" w:rsidRDefault="00305C75" w:rsidP="0032317A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6A788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32317A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323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230850,18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23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52,1</w:t>
            </w:r>
          </w:p>
        </w:tc>
        <w:tc>
          <w:tcPr>
            <w:tcW w:w="1800" w:type="dxa"/>
            <w:gridSpan w:val="2"/>
          </w:tcPr>
          <w:p w:rsidR="00305C75" w:rsidRDefault="00305C75" w:rsidP="00323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A788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32317A">
        <w:trPr>
          <w:trHeight w:val="48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323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Шешукова Н.А.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инспектор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345658,68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23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1800" w:type="dxa"/>
            <w:gridSpan w:val="2"/>
          </w:tcPr>
          <w:p w:rsidR="00305C75" w:rsidRDefault="00305C75" w:rsidP="00323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32317A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6A788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32317A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323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F070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1800" w:type="dxa"/>
            <w:gridSpan w:val="2"/>
          </w:tcPr>
          <w:p w:rsidR="00305C75" w:rsidRDefault="00305C75" w:rsidP="00F070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F0701D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6A788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32317A">
        <w:trPr>
          <w:trHeight w:val="27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323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Шутов В.С.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инспектор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285876,51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92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72,4</w:t>
            </w:r>
          </w:p>
        </w:tc>
        <w:tc>
          <w:tcPr>
            <w:tcW w:w="1800" w:type="dxa"/>
            <w:gridSpan w:val="2"/>
          </w:tcPr>
          <w:p w:rsidR="00305C75" w:rsidRDefault="00305C75" w:rsidP="00392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39274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6A788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32317A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323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92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72,4</w:t>
            </w:r>
          </w:p>
        </w:tc>
        <w:tc>
          <w:tcPr>
            <w:tcW w:w="1800" w:type="dxa"/>
            <w:gridSpan w:val="2"/>
          </w:tcPr>
          <w:p w:rsidR="00305C75" w:rsidRDefault="00305C75" w:rsidP="00392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39274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6A788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32317A">
        <w:trPr>
          <w:trHeight w:val="42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323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92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72,4</w:t>
            </w:r>
          </w:p>
        </w:tc>
        <w:tc>
          <w:tcPr>
            <w:tcW w:w="1800" w:type="dxa"/>
            <w:gridSpan w:val="2"/>
          </w:tcPr>
          <w:p w:rsidR="00305C75" w:rsidRDefault="00305C75" w:rsidP="00392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39274E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6A788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536C4" w:rsidRDefault="00305C75" w:rsidP="00F93629">
            <w:pPr>
              <w:rPr>
                <w:color w:val="000000"/>
              </w:rPr>
            </w:pPr>
            <w:r>
              <w:rPr>
                <w:color w:val="000000"/>
              </w:rPr>
              <w:t>Юсупов А.А.</w:t>
            </w:r>
          </w:p>
        </w:tc>
        <w:tc>
          <w:tcPr>
            <w:tcW w:w="2109" w:type="dxa"/>
            <w:gridSpan w:val="2"/>
          </w:tcPr>
          <w:p w:rsidR="00305C75" w:rsidRPr="002536C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инспектор</w:t>
            </w:r>
          </w:p>
        </w:tc>
        <w:tc>
          <w:tcPr>
            <w:tcW w:w="2160" w:type="dxa"/>
          </w:tcPr>
          <w:p w:rsidR="00305C75" w:rsidRPr="002536C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310626,21</w:t>
            </w:r>
          </w:p>
        </w:tc>
        <w:tc>
          <w:tcPr>
            <w:tcW w:w="2880" w:type="dxa"/>
            <w:gridSpan w:val="3"/>
          </w:tcPr>
          <w:p w:rsidR="00305C75" w:rsidRPr="002536C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2536C4" w:rsidRDefault="00305C75" w:rsidP="00F93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58,5</w:t>
            </w:r>
          </w:p>
        </w:tc>
        <w:tc>
          <w:tcPr>
            <w:tcW w:w="1800" w:type="dxa"/>
            <w:gridSpan w:val="2"/>
          </w:tcPr>
          <w:p w:rsidR="00305C75" w:rsidRPr="002536C4" w:rsidRDefault="00305C75" w:rsidP="00F93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2536C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65627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DE24DE" w:rsidRDefault="00305C75" w:rsidP="00E65627">
            <w:pPr>
              <w:jc w:val="center"/>
              <w:rPr>
                <w:color w:val="000000"/>
              </w:rPr>
            </w:pPr>
            <w:r w:rsidRPr="00DE24DE">
              <w:rPr>
                <w:color w:val="000000"/>
              </w:rPr>
              <w:t>Баранюк Т.С.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DE24DE" w:rsidRDefault="00305C75" w:rsidP="0055180C">
            <w:pPr>
              <w:jc w:val="center"/>
              <w:rPr>
                <w:color w:val="000000"/>
              </w:rPr>
            </w:pPr>
            <w:r w:rsidRPr="00DE24DE">
              <w:rPr>
                <w:color w:val="000000"/>
              </w:rPr>
              <w:t>Главный бухгалтер</w:t>
            </w:r>
          </w:p>
        </w:tc>
        <w:tc>
          <w:tcPr>
            <w:tcW w:w="2160" w:type="dxa"/>
            <w:vMerge w:val="restart"/>
          </w:tcPr>
          <w:p w:rsidR="00305C75" w:rsidRPr="00DE24D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353014,27</w:t>
            </w:r>
          </w:p>
        </w:tc>
        <w:tc>
          <w:tcPr>
            <w:tcW w:w="2880" w:type="dxa"/>
            <w:gridSpan w:val="3"/>
          </w:tcPr>
          <w:p w:rsidR="00305C75" w:rsidRPr="00DE24DE" w:rsidRDefault="00305C75" w:rsidP="0055180C">
            <w:pPr>
              <w:jc w:val="center"/>
              <w:rPr>
                <w:color w:val="000000"/>
              </w:rPr>
            </w:pPr>
            <w:r w:rsidRPr="00DE24DE">
              <w:rPr>
                <w:color w:val="000000"/>
              </w:rPr>
              <w:t>Квартира</w:t>
            </w:r>
          </w:p>
          <w:p w:rsidR="00305C75" w:rsidRPr="00DE24DE" w:rsidRDefault="00305C75" w:rsidP="0055180C">
            <w:pPr>
              <w:jc w:val="center"/>
              <w:rPr>
                <w:color w:val="000000"/>
              </w:rPr>
            </w:pPr>
            <w:r w:rsidRPr="00DE24DE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DE24DE" w:rsidRDefault="00305C75" w:rsidP="00E65627">
            <w:pPr>
              <w:jc w:val="center"/>
              <w:rPr>
                <w:color w:val="000000"/>
              </w:rPr>
            </w:pPr>
            <w:r w:rsidRPr="00DE24DE">
              <w:rPr>
                <w:color w:val="000000"/>
              </w:rPr>
              <w:t>45,4</w:t>
            </w:r>
          </w:p>
        </w:tc>
        <w:tc>
          <w:tcPr>
            <w:tcW w:w="1800" w:type="dxa"/>
            <w:gridSpan w:val="2"/>
          </w:tcPr>
          <w:p w:rsidR="00305C75" w:rsidRPr="00DE24DE" w:rsidRDefault="00305C75" w:rsidP="00E65627">
            <w:pPr>
              <w:jc w:val="center"/>
              <w:rPr>
                <w:color w:val="000000"/>
              </w:rPr>
            </w:pPr>
            <w:r w:rsidRPr="00DE24D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DE24DE" w:rsidRDefault="00305C75" w:rsidP="00C16817">
            <w:pPr>
              <w:jc w:val="center"/>
              <w:rPr>
                <w:color w:val="000000"/>
              </w:rPr>
            </w:pPr>
            <w:r w:rsidRPr="00DE24DE">
              <w:rPr>
                <w:color w:val="000000"/>
              </w:rPr>
              <w:t>-</w:t>
            </w:r>
          </w:p>
        </w:tc>
      </w:tr>
      <w:tr w:rsidR="00305C75" w:rsidRPr="00E65627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DE24DE" w:rsidRDefault="00305C75" w:rsidP="00E6562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DE24D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DE24D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Align w:val="center"/>
          </w:tcPr>
          <w:p w:rsidR="00305C75" w:rsidRPr="00DE24DE" w:rsidRDefault="00305C75" w:rsidP="0055180C">
            <w:pPr>
              <w:jc w:val="center"/>
              <w:rPr>
                <w:color w:val="000000"/>
              </w:rPr>
            </w:pPr>
            <w:r w:rsidRPr="00DE24DE">
              <w:rPr>
                <w:color w:val="000000"/>
              </w:rPr>
              <w:t>Квартира</w:t>
            </w:r>
          </w:p>
          <w:p w:rsidR="00305C75" w:rsidRPr="00DE24DE" w:rsidRDefault="00305C75" w:rsidP="0055180C">
            <w:pPr>
              <w:jc w:val="center"/>
              <w:rPr>
                <w:color w:val="000000"/>
              </w:rPr>
            </w:pPr>
            <w:r w:rsidRPr="00DE24DE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DE24DE" w:rsidRDefault="00305C75" w:rsidP="00E65627">
            <w:pPr>
              <w:jc w:val="center"/>
              <w:rPr>
                <w:color w:val="000000"/>
              </w:rPr>
            </w:pPr>
            <w:r w:rsidRPr="00DE24DE">
              <w:rPr>
                <w:color w:val="000000"/>
              </w:rPr>
              <w:t>47,3</w:t>
            </w:r>
          </w:p>
        </w:tc>
        <w:tc>
          <w:tcPr>
            <w:tcW w:w="1800" w:type="dxa"/>
            <w:gridSpan w:val="2"/>
          </w:tcPr>
          <w:p w:rsidR="00305C75" w:rsidRPr="00DE24DE" w:rsidRDefault="00305C75" w:rsidP="00E65627">
            <w:pPr>
              <w:jc w:val="center"/>
              <w:rPr>
                <w:color w:val="000000"/>
              </w:rPr>
            </w:pPr>
            <w:r w:rsidRPr="00DE24D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DE24DE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65627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E24DE" w:rsidRDefault="00305C75" w:rsidP="00E65627">
            <w:pPr>
              <w:jc w:val="center"/>
              <w:rPr>
                <w:color w:val="000000"/>
              </w:rPr>
            </w:pPr>
            <w:r w:rsidRPr="00DE24DE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DE24DE" w:rsidRDefault="00305C75" w:rsidP="0055180C">
            <w:pPr>
              <w:jc w:val="center"/>
              <w:rPr>
                <w:color w:val="000000"/>
              </w:rPr>
            </w:pPr>
            <w:r w:rsidRPr="00DE24DE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DE24DE" w:rsidRDefault="00305C75" w:rsidP="0055180C">
            <w:pPr>
              <w:jc w:val="center"/>
              <w:rPr>
                <w:color w:val="000000"/>
              </w:rPr>
            </w:pPr>
            <w:r w:rsidRPr="00DE24DE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  <w:vAlign w:val="center"/>
          </w:tcPr>
          <w:p w:rsidR="00305C75" w:rsidRPr="00DE24DE" w:rsidRDefault="00305C75" w:rsidP="0055180C">
            <w:pPr>
              <w:jc w:val="center"/>
              <w:rPr>
                <w:color w:val="000000"/>
              </w:rPr>
            </w:pPr>
            <w:r w:rsidRPr="00DE24DE">
              <w:rPr>
                <w:color w:val="000000"/>
              </w:rPr>
              <w:t>Квартира</w:t>
            </w:r>
          </w:p>
          <w:p w:rsidR="00305C75" w:rsidRPr="00DE24DE" w:rsidRDefault="00305C75" w:rsidP="0055180C">
            <w:pPr>
              <w:jc w:val="center"/>
              <w:rPr>
                <w:color w:val="000000"/>
              </w:rPr>
            </w:pPr>
            <w:r w:rsidRPr="00DE24DE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DE24DE" w:rsidRDefault="00305C75" w:rsidP="00E65627">
            <w:pPr>
              <w:jc w:val="center"/>
              <w:rPr>
                <w:color w:val="000000"/>
              </w:rPr>
            </w:pPr>
            <w:r w:rsidRPr="00DE24DE">
              <w:rPr>
                <w:color w:val="000000"/>
              </w:rPr>
              <w:t>47,3</w:t>
            </w:r>
          </w:p>
        </w:tc>
        <w:tc>
          <w:tcPr>
            <w:tcW w:w="1800" w:type="dxa"/>
            <w:gridSpan w:val="2"/>
          </w:tcPr>
          <w:p w:rsidR="00305C75" w:rsidRPr="00DE24DE" w:rsidRDefault="00305C75" w:rsidP="00E65627">
            <w:pPr>
              <w:jc w:val="center"/>
              <w:rPr>
                <w:color w:val="000000"/>
              </w:rPr>
            </w:pPr>
            <w:r w:rsidRPr="00DE24D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DE24DE" w:rsidRDefault="00305C75" w:rsidP="00C16817">
            <w:pPr>
              <w:jc w:val="center"/>
              <w:rPr>
                <w:color w:val="000000"/>
              </w:rPr>
            </w:pPr>
            <w:r w:rsidRPr="00DE24DE">
              <w:rPr>
                <w:color w:val="000000"/>
              </w:rPr>
              <w:t>-</w:t>
            </w:r>
          </w:p>
        </w:tc>
      </w:tr>
      <w:tr w:rsidR="00305C75" w:rsidRPr="0011317F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E20AA9" w:rsidRDefault="00305C75" w:rsidP="0011317F">
            <w:pPr>
              <w:jc w:val="center"/>
              <w:rPr>
                <w:color w:val="000000"/>
              </w:rPr>
            </w:pPr>
            <w:r w:rsidRPr="00E20AA9">
              <w:rPr>
                <w:color w:val="000000"/>
              </w:rPr>
              <w:t>Болотаева О.В.</w:t>
            </w:r>
          </w:p>
        </w:tc>
        <w:tc>
          <w:tcPr>
            <w:tcW w:w="2109" w:type="dxa"/>
            <w:gridSpan w:val="2"/>
          </w:tcPr>
          <w:p w:rsidR="00305C75" w:rsidRPr="00E20AA9" w:rsidRDefault="00305C75" w:rsidP="0055180C">
            <w:pPr>
              <w:jc w:val="center"/>
              <w:rPr>
                <w:color w:val="000000"/>
              </w:rPr>
            </w:pPr>
            <w:r w:rsidRPr="00E20AA9">
              <w:rPr>
                <w:color w:val="000000"/>
              </w:rPr>
              <w:t>Главный бухгалтер</w:t>
            </w:r>
          </w:p>
        </w:tc>
        <w:tc>
          <w:tcPr>
            <w:tcW w:w="2160" w:type="dxa"/>
          </w:tcPr>
          <w:p w:rsidR="00305C75" w:rsidRPr="00E20AA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387877</w:t>
            </w:r>
            <w:r w:rsidRPr="00E20AA9">
              <w:rPr>
                <w:color w:val="000000"/>
              </w:rPr>
              <w:t>,</w:t>
            </w:r>
            <w:r>
              <w:rPr>
                <w:color w:val="000000"/>
              </w:rPr>
              <w:t>38</w:t>
            </w:r>
          </w:p>
        </w:tc>
        <w:tc>
          <w:tcPr>
            <w:tcW w:w="2880" w:type="dxa"/>
            <w:gridSpan w:val="3"/>
          </w:tcPr>
          <w:p w:rsidR="00305C75" w:rsidRPr="00E20AA9" w:rsidRDefault="00305C75" w:rsidP="0055180C">
            <w:pPr>
              <w:jc w:val="center"/>
              <w:rPr>
                <w:color w:val="000000"/>
              </w:rPr>
            </w:pPr>
            <w:r w:rsidRPr="00E20AA9">
              <w:rPr>
                <w:color w:val="000000"/>
              </w:rPr>
              <w:t>Квартира</w:t>
            </w:r>
          </w:p>
          <w:p w:rsidR="00305C75" w:rsidRPr="00E20AA9" w:rsidRDefault="00305C75" w:rsidP="0055180C">
            <w:pPr>
              <w:jc w:val="center"/>
              <w:rPr>
                <w:color w:val="000000"/>
              </w:rPr>
            </w:pPr>
            <w:r w:rsidRPr="00E20AA9">
              <w:rPr>
                <w:color w:val="000000"/>
              </w:rPr>
              <w:t>(</w:t>
            </w:r>
            <w:r>
              <w:rPr>
                <w:color w:val="000000"/>
              </w:rPr>
              <w:t>общая долевая</w:t>
            </w:r>
            <w:r w:rsidRPr="00E20AA9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E20AA9" w:rsidRDefault="00305C75" w:rsidP="001131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800" w:type="dxa"/>
            <w:gridSpan w:val="2"/>
          </w:tcPr>
          <w:p w:rsidR="00305C75" w:rsidRPr="00E20AA9" w:rsidRDefault="00305C75" w:rsidP="0011317F">
            <w:pPr>
              <w:jc w:val="center"/>
              <w:rPr>
                <w:color w:val="000000"/>
              </w:rPr>
            </w:pPr>
            <w:r w:rsidRPr="00E20AA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E20AA9" w:rsidRDefault="00305C75" w:rsidP="00C16817">
            <w:pPr>
              <w:jc w:val="center"/>
              <w:rPr>
                <w:color w:val="000000"/>
              </w:rPr>
            </w:pPr>
            <w:r w:rsidRPr="00E20AA9">
              <w:rPr>
                <w:color w:val="000000"/>
              </w:rPr>
              <w:t>Автомобиль легковой – Шкода фабиа</w:t>
            </w:r>
          </w:p>
          <w:p w:rsidR="00305C75" w:rsidRPr="00E20AA9" w:rsidRDefault="00305C75" w:rsidP="00C16817">
            <w:pPr>
              <w:jc w:val="center"/>
              <w:rPr>
                <w:color w:val="000000"/>
              </w:rPr>
            </w:pPr>
            <w:r w:rsidRPr="00E20AA9">
              <w:rPr>
                <w:color w:val="000000"/>
              </w:rPr>
              <w:t>(индивидуальная)</w:t>
            </w:r>
          </w:p>
        </w:tc>
      </w:tr>
      <w:tr w:rsidR="00305C75" w:rsidRPr="0011317F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E20AA9" w:rsidRDefault="00305C75" w:rsidP="0011317F">
            <w:pPr>
              <w:jc w:val="center"/>
              <w:rPr>
                <w:color w:val="000000"/>
              </w:rPr>
            </w:pPr>
            <w:r w:rsidRPr="00E20AA9">
              <w:rPr>
                <w:color w:val="000000"/>
              </w:rPr>
              <w:t xml:space="preserve">Дочь </w:t>
            </w:r>
          </w:p>
        </w:tc>
        <w:tc>
          <w:tcPr>
            <w:tcW w:w="2109" w:type="dxa"/>
            <w:gridSpan w:val="2"/>
          </w:tcPr>
          <w:p w:rsidR="00305C75" w:rsidRPr="00E20AA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E20AA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E20AA9" w:rsidRDefault="00305C75" w:rsidP="0055180C">
            <w:pPr>
              <w:jc w:val="center"/>
              <w:rPr>
                <w:color w:val="000000"/>
              </w:rPr>
            </w:pPr>
            <w:r w:rsidRPr="00E20AA9">
              <w:rPr>
                <w:color w:val="000000"/>
              </w:rPr>
              <w:t>Квартира</w:t>
            </w:r>
          </w:p>
          <w:p w:rsidR="00305C75" w:rsidRPr="00E20AA9" w:rsidRDefault="00305C75" w:rsidP="0055180C">
            <w:pPr>
              <w:jc w:val="center"/>
              <w:rPr>
                <w:color w:val="000000"/>
              </w:rPr>
            </w:pPr>
            <w:r w:rsidRPr="00E20AA9">
              <w:rPr>
                <w:color w:val="000000"/>
              </w:rPr>
              <w:t>(</w:t>
            </w:r>
            <w:r>
              <w:rPr>
                <w:color w:val="000000"/>
              </w:rPr>
              <w:t>общая долевая</w:t>
            </w:r>
            <w:r w:rsidRPr="00E20AA9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E20AA9" w:rsidRDefault="00305C75" w:rsidP="001131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800" w:type="dxa"/>
            <w:gridSpan w:val="2"/>
          </w:tcPr>
          <w:p w:rsidR="00305C75" w:rsidRPr="00E20AA9" w:rsidRDefault="00305C75" w:rsidP="0011317F">
            <w:pPr>
              <w:jc w:val="center"/>
              <w:rPr>
                <w:color w:val="000000"/>
              </w:rPr>
            </w:pPr>
            <w:r w:rsidRPr="00E20AA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E20AA9" w:rsidRDefault="00305C75" w:rsidP="00C16817">
            <w:pPr>
              <w:jc w:val="center"/>
              <w:rPr>
                <w:color w:val="000000"/>
              </w:rPr>
            </w:pPr>
            <w:r w:rsidRPr="00E20AA9">
              <w:rPr>
                <w:color w:val="000000"/>
              </w:rPr>
              <w:t>-</w:t>
            </w:r>
          </w:p>
        </w:tc>
      </w:tr>
      <w:tr w:rsidR="00305C75" w:rsidRPr="0011317F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ED6BDA" w:rsidRDefault="00305C75" w:rsidP="0011317F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Бородавко Е.Н.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Главный бухгалтер</w:t>
            </w:r>
          </w:p>
        </w:tc>
        <w:tc>
          <w:tcPr>
            <w:tcW w:w="2160" w:type="dxa"/>
            <w:vMerge w:val="restart"/>
          </w:tcPr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435655,84</w:t>
            </w:r>
          </w:p>
        </w:tc>
        <w:tc>
          <w:tcPr>
            <w:tcW w:w="2880" w:type="dxa"/>
            <w:gridSpan w:val="3"/>
          </w:tcPr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Земельный участок огородный</w:t>
            </w:r>
          </w:p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ED6BDA" w:rsidRDefault="00305C75" w:rsidP="0011317F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920</w:t>
            </w:r>
          </w:p>
        </w:tc>
        <w:tc>
          <w:tcPr>
            <w:tcW w:w="1800" w:type="dxa"/>
            <w:gridSpan w:val="2"/>
          </w:tcPr>
          <w:p w:rsidR="00305C75" w:rsidRPr="00ED6BDA" w:rsidRDefault="00305C75" w:rsidP="0011317F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ED6BDA" w:rsidRDefault="00305C75" w:rsidP="00C16817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-</w:t>
            </w:r>
          </w:p>
        </w:tc>
      </w:tr>
      <w:tr w:rsidR="00305C75" w:rsidRPr="0011317F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493A6A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Жилой дом</w:t>
            </w:r>
          </w:p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ED6BDA" w:rsidRDefault="00305C75" w:rsidP="0011317F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28,9</w:t>
            </w:r>
          </w:p>
        </w:tc>
        <w:tc>
          <w:tcPr>
            <w:tcW w:w="1800" w:type="dxa"/>
            <w:gridSpan w:val="2"/>
          </w:tcPr>
          <w:p w:rsidR="00305C75" w:rsidRPr="00ED6BDA" w:rsidRDefault="00305C75" w:rsidP="0011317F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11317F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493A6A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Жилой дом</w:t>
            </w:r>
          </w:p>
          <w:p w:rsidR="00305C75" w:rsidRPr="00ED6BDA" w:rsidRDefault="00305C75" w:rsidP="0055180C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ED6BDA" w:rsidRDefault="00305C75" w:rsidP="0011317F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56</w:t>
            </w:r>
          </w:p>
        </w:tc>
        <w:tc>
          <w:tcPr>
            <w:tcW w:w="1800" w:type="dxa"/>
            <w:gridSpan w:val="2"/>
          </w:tcPr>
          <w:p w:rsidR="00305C75" w:rsidRPr="00ED6BDA" w:rsidRDefault="00305C75" w:rsidP="0011317F">
            <w:pPr>
              <w:jc w:val="center"/>
              <w:rPr>
                <w:color w:val="000000"/>
              </w:rPr>
            </w:pPr>
            <w:r w:rsidRPr="00ED6BD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E65627">
        <w:trPr>
          <w:trHeight w:val="59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C4F53" w:rsidRDefault="00305C75" w:rsidP="00E65627">
            <w:pPr>
              <w:jc w:val="center"/>
              <w:rPr>
                <w:color w:val="000000"/>
              </w:rPr>
            </w:pPr>
            <w:r w:rsidRPr="00AC4F53">
              <w:rPr>
                <w:color w:val="000000"/>
              </w:rPr>
              <w:t>Галемина Л.Я.</w:t>
            </w:r>
          </w:p>
        </w:tc>
        <w:tc>
          <w:tcPr>
            <w:tcW w:w="2109" w:type="dxa"/>
            <w:gridSpan w:val="2"/>
          </w:tcPr>
          <w:p w:rsidR="00305C75" w:rsidRPr="00AC4F53" w:rsidRDefault="00305C75" w:rsidP="0055180C">
            <w:pPr>
              <w:jc w:val="center"/>
              <w:rPr>
                <w:color w:val="000000"/>
              </w:rPr>
            </w:pPr>
            <w:r w:rsidRPr="00AC4F53">
              <w:rPr>
                <w:color w:val="000000"/>
              </w:rPr>
              <w:t>Главный бухгалтер</w:t>
            </w:r>
          </w:p>
        </w:tc>
        <w:tc>
          <w:tcPr>
            <w:tcW w:w="2160" w:type="dxa"/>
          </w:tcPr>
          <w:p w:rsidR="00305C75" w:rsidRPr="00AC4F5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444673,10</w:t>
            </w:r>
          </w:p>
        </w:tc>
        <w:tc>
          <w:tcPr>
            <w:tcW w:w="2880" w:type="dxa"/>
            <w:gridSpan w:val="3"/>
          </w:tcPr>
          <w:p w:rsidR="00305C75" w:rsidRPr="00AC4F53" w:rsidRDefault="00305C75" w:rsidP="0055180C">
            <w:pPr>
              <w:jc w:val="center"/>
              <w:rPr>
                <w:color w:val="000000"/>
              </w:rPr>
            </w:pPr>
            <w:r w:rsidRPr="00AC4F53">
              <w:rPr>
                <w:color w:val="000000"/>
              </w:rPr>
              <w:t>Квартира</w:t>
            </w:r>
          </w:p>
          <w:p w:rsidR="00305C75" w:rsidRPr="00AC4F53" w:rsidRDefault="00305C75" w:rsidP="0055180C">
            <w:pPr>
              <w:jc w:val="center"/>
              <w:rPr>
                <w:color w:val="000000"/>
              </w:rPr>
            </w:pPr>
            <w:r w:rsidRPr="00AC4F53">
              <w:rPr>
                <w:color w:val="000000"/>
              </w:rPr>
              <w:t>(социальный найм)</w:t>
            </w:r>
          </w:p>
        </w:tc>
        <w:tc>
          <w:tcPr>
            <w:tcW w:w="1080" w:type="dxa"/>
          </w:tcPr>
          <w:p w:rsidR="00305C75" w:rsidRPr="00AC4F53" w:rsidRDefault="00305C75" w:rsidP="00E65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00" w:type="dxa"/>
            <w:gridSpan w:val="2"/>
          </w:tcPr>
          <w:p w:rsidR="00305C75" w:rsidRPr="00AC4F53" w:rsidRDefault="00305C75" w:rsidP="00E65627">
            <w:pPr>
              <w:jc w:val="center"/>
              <w:rPr>
                <w:color w:val="000000"/>
              </w:rPr>
            </w:pPr>
            <w:r w:rsidRPr="00AC4F5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C4F53" w:rsidRDefault="00305C75" w:rsidP="00C16817">
            <w:pPr>
              <w:jc w:val="center"/>
              <w:rPr>
                <w:color w:val="000000"/>
              </w:rPr>
            </w:pPr>
            <w:r w:rsidRPr="00AC4F53">
              <w:rPr>
                <w:color w:val="000000"/>
              </w:rPr>
              <w:t>-</w:t>
            </w:r>
          </w:p>
        </w:tc>
      </w:tr>
      <w:tr w:rsidR="00305C75" w:rsidRPr="00E65627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C4F53" w:rsidRDefault="00305C75" w:rsidP="00E65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Pr="00AC4F5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180000</w:t>
            </w:r>
          </w:p>
        </w:tc>
        <w:tc>
          <w:tcPr>
            <w:tcW w:w="2880" w:type="dxa"/>
            <w:gridSpan w:val="3"/>
          </w:tcPr>
          <w:p w:rsidR="00305C75" w:rsidRPr="00AC4F53" w:rsidRDefault="00305C75" w:rsidP="0055180C">
            <w:pPr>
              <w:jc w:val="center"/>
              <w:rPr>
                <w:color w:val="000000"/>
              </w:rPr>
            </w:pPr>
            <w:r w:rsidRPr="00AC4F53">
              <w:rPr>
                <w:color w:val="000000"/>
              </w:rPr>
              <w:t>Квартира</w:t>
            </w:r>
          </w:p>
          <w:p w:rsidR="00305C75" w:rsidRPr="00AC4F53" w:rsidRDefault="00305C75" w:rsidP="0055180C">
            <w:pPr>
              <w:jc w:val="center"/>
              <w:rPr>
                <w:color w:val="000000"/>
              </w:rPr>
            </w:pPr>
            <w:r w:rsidRPr="00AC4F53">
              <w:rPr>
                <w:color w:val="000000"/>
              </w:rPr>
              <w:t>(социальный найм)</w:t>
            </w:r>
          </w:p>
        </w:tc>
        <w:tc>
          <w:tcPr>
            <w:tcW w:w="1080" w:type="dxa"/>
          </w:tcPr>
          <w:p w:rsidR="00305C75" w:rsidRPr="00AC4F53" w:rsidRDefault="00305C75" w:rsidP="004F7A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00" w:type="dxa"/>
            <w:gridSpan w:val="2"/>
          </w:tcPr>
          <w:p w:rsidR="00305C75" w:rsidRPr="00AC4F53" w:rsidRDefault="00305C75" w:rsidP="004F7A9C">
            <w:pPr>
              <w:jc w:val="center"/>
              <w:rPr>
                <w:color w:val="000000"/>
              </w:rPr>
            </w:pPr>
            <w:r w:rsidRPr="00AC4F5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AC4F53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65627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E65627">
            <w:pPr>
              <w:jc w:val="center"/>
              <w:rPr>
                <w:color w:val="000000"/>
              </w:rPr>
            </w:pPr>
            <w:r w:rsidRPr="00CA0051">
              <w:rPr>
                <w:color w:val="000000"/>
              </w:rPr>
              <w:t>Галкина С.Г.</w:t>
            </w:r>
          </w:p>
          <w:p w:rsidR="00305C75" w:rsidRPr="00CA0051" w:rsidRDefault="00305C75" w:rsidP="00E65627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Pr="00CA0051" w:rsidRDefault="00305C75" w:rsidP="0055180C">
            <w:pPr>
              <w:jc w:val="center"/>
              <w:rPr>
                <w:color w:val="000000"/>
              </w:rPr>
            </w:pPr>
            <w:r w:rsidRPr="00CA0051">
              <w:rPr>
                <w:color w:val="000000"/>
              </w:rPr>
              <w:t>Главный бухгалтер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331053,59</w:t>
            </w:r>
          </w:p>
          <w:p w:rsidR="00305C75" w:rsidRPr="00CA005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CA005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</w:t>
            </w:r>
            <w:r w:rsidRPr="00CA0051">
              <w:rPr>
                <w:color w:val="000000"/>
              </w:rPr>
              <w:t xml:space="preserve"> участок</w:t>
            </w:r>
          </w:p>
          <w:p w:rsidR="00305C75" w:rsidRPr="00CA0051" w:rsidRDefault="00305C75" w:rsidP="0055180C">
            <w:pPr>
              <w:jc w:val="center"/>
              <w:rPr>
                <w:color w:val="000000"/>
              </w:rPr>
            </w:pPr>
            <w:r w:rsidRPr="00CA0051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CA0051" w:rsidRDefault="00305C75" w:rsidP="00E65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Pr="00CA0051">
              <w:rPr>
                <w:color w:val="000000"/>
              </w:rPr>
              <w:t>00</w:t>
            </w:r>
          </w:p>
        </w:tc>
        <w:tc>
          <w:tcPr>
            <w:tcW w:w="1800" w:type="dxa"/>
            <w:gridSpan w:val="2"/>
          </w:tcPr>
          <w:p w:rsidR="00305C75" w:rsidRPr="00CA0051" w:rsidRDefault="00305C75" w:rsidP="00E65627">
            <w:pPr>
              <w:jc w:val="center"/>
              <w:rPr>
                <w:color w:val="000000"/>
              </w:rPr>
            </w:pPr>
            <w:r w:rsidRPr="00CA0051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Pr="00CA0051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65627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CA0051" w:rsidRDefault="00305C75" w:rsidP="00E6562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CA005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CA005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CA0051" w:rsidRDefault="00305C75" w:rsidP="0055180C">
            <w:pPr>
              <w:jc w:val="center"/>
              <w:rPr>
                <w:color w:val="000000"/>
              </w:rPr>
            </w:pPr>
            <w:r w:rsidRPr="00CA0051">
              <w:rPr>
                <w:color w:val="000000"/>
              </w:rPr>
              <w:t>Квартира</w:t>
            </w:r>
          </w:p>
          <w:p w:rsidR="00305C75" w:rsidRPr="00CA0051" w:rsidRDefault="00305C75" w:rsidP="0055180C">
            <w:pPr>
              <w:jc w:val="center"/>
              <w:rPr>
                <w:color w:val="000000"/>
              </w:rPr>
            </w:pPr>
            <w:r w:rsidRPr="00CA0051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CA0051" w:rsidRDefault="00305C75" w:rsidP="00E65627">
            <w:pPr>
              <w:jc w:val="center"/>
              <w:rPr>
                <w:color w:val="000000"/>
              </w:rPr>
            </w:pPr>
            <w:r w:rsidRPr="00CA0051">
              <w:rPr>
                <w:color w:val="000000"/>
              </w:rPr>
              <w:t>47</w:t>
            </w:r>
          </w:p>
        </w:tc>
        <w:tc>
          <w:tcPr>
            <w:tcW w:w="1800" w:type="dxa"/>
            <w:gridSpan w:val="2"/>
          </w:tcPr>
          <w:p w:rsidR="00305C75" w:rsidRPr="00CA0051" w:rsidRDefault="00305C75" w:rsidP="00E65627">
            <w:pPr>
              <w:jc w:val="center"/>
              <w:rPr>
                <w:color w:val="000000"/>
              </w:rPr>
            </w:pPr>
            <w:r w:rsidRPr="00CA0051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CA0051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65627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CA0051" w:rsidRDefault="00305C75" w:rsidP="00E65627">
            <w:pPr>
              <w:jc w:val="center"/>
              <w:rPr>
                <w:color w:val="000000"/>
              </w:rPr>
            </w:pPr>
            <w:r w:rsidRPr="00CA0051"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CA0051" w:rsidRDefault="00305C75" w:rsidP="0055180C">
            <w:pPr>
              <w:jc w:val="center"/>
              <w:rPr>
                <w:color w:val="000000"/>
              </w:rPr>
            </w:pPr>
            <w:r w:rsidRPr="00CA0051"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CA005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318221,17</w:t>
            </w:r>
          </w:p>
        </w:tc>
        <w:tc>
          <w:tcPr>
            <w:tcW w:w="2880" w:type="dxa"/>
            <w:gridSpan w:val="3"/>
          </w:tcPr>
          <w:p w:rsidR="00305C75" w:rsidRPr="00CA0051" w:rsidRDefault="00305C75" w:rsidP="0055180C">
            <w:pPr>
              <w:jc w:val="center"/>
              <w:rPr>
                <w:color w:val="000000"/>
              </w:rPr>
            </w:pPr>
            <w:r w:rsidRPr="00CA0051">
              <w:rPr>
                <w:color w:val="000000"/>
              </w:rPr>
              <w:t>Садовый участок</w:t>
            </w:r>
          </w:p>
          <w:p w:rsidR="00305C75" w:rsidRPr="00CA0051" w:rsidRDefault="00305C75" w:rsidP="0055180C">
            <w:pPr>
              <w:jc w:val="center"/>
              <w:rPr>
                <w:color w:val="000000"/>
              </w:rPr>
            </w:pPr>
            <w:r w:rsidRPr="00CA0051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CA0051" w:rsidRDefault="00305C75" w:rsidP="00E65627">
            <w:pPr>
              <w:jc w:val="center"/>
              <w:rPr>
                <w:color w:val="000000"/>
              </w:rPr>
            </w:pPr>
            <w:r w:rsidRPr="00CA0051">
              <w:rPr>
                <w:color w:val="000000"/>
              </w:rPr>
              <w:t>400</w:t>
            </w:r>
          </w:p>
        </w:tc>
        <w:tc>
          <w:tcPr>
            <w:tcW w:w="1800" w:type="dxa"/>
            <w:gridSpan w:val="2"/>
          </w:tcPr>
          <w:p w:rsidR="00305C75" w:rsidRPr="00CA0051" w:rsidRDefault="00305C75" w:rsidP="00E65627">
            <w:pPr>
              <w:jc w:val="center"/>
              <w:rPr>
                <w:color w:val="000000"/>
              </w:rPr>
            </w:pPr>
            <w:r w:rsidRPr="00CA0051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CA0051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шевроле нива (индивидуальная)</w:t>
            </w:r>
          </w:p>
        </w:tc>
      </w:tr>
      <w:tr w:rsidR="00305C75" w:rsidRPr="00E65627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CA0051" w:rsidRDefault="00305C75" w:rsidP="00E6562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CA005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CA0051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CA0051" w:rsidRDefault="00305C75" w:rsidP="0055180C">
            <w:pPr>
              <w:jc w:val="center"/>
              <w:rPr>
                <w:color w:val="000000"/>
              </w:rPr>
            </w:pPr>
            <w:r w:rsidRPr="00CA0051">
              <w:rPr>
                <w:color w:val="000000"/>
              </w:rPr>
              <w:t>Квартира</w:t>
            </w:r>
          </w:p>
          <w:p w:rsidR="00305C75" w:rsidRPr="00CA0051" w:rsidRDefault="00305C75" w:rsidP="0055180C">
            <w:pPr>
              <w:jc w:val="center"/>
              <w:rPr>
                <w:color w:val="000000"/>
              </w:rPr>
            </w:pPr>
            <w:r w:rsidRPr="00CA0051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CA0051" w:rsidRDefault="00305C75" w:rsidP="00E65627">
            <w:pPr>
              <w:jc w:val="center"/>
              <w:rPr>
                <w:color w:val="000000"/>
              </w:rPr>
            </w:pPr>
            <w:r w:rsidRPr="00CA0051">
              <w:rPr>
                <w:color w:val="000000"/>
              </w:rPr>
              <w:t>47</w:t>
            </w:r>
          </w:p>
        </w:tc>
        <w:tc>
          <w:tcPr>
            <w:tcW w:w="1800" w:type="dxa"/>
            <w:gridSpan w:val="2"/>
          </w:tcPr>
          <w:p w:rsidR="00305C75" w:rsidRPr="00CA0051" w:rsidRDefault="00305C75" w:rsidP="00E65627">
            <w:pPr>
              <w:jc w:val="center"/>
              <w:rPr>
                <w:color w:val="000000"/>
              </w:rPr>
            </w:pPr>
            <w:r w:rsidRPr="00CA0051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CA0051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512DE2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512DE2" w:rsidRDefault="00305C75" w:rsidP="00E65627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Гофман А.Н.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512DE2" w:rsidRDefault="00305C75" w:rsidP="0055180C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Главный бухгалтер</w:t>
            </w:r>
          </w:p>
        </w:tc>
        <w:tc>
          <w:tcPr>
            <w:tcW w:w="2160" w:type="dxa"/>
            <w:vMerge w:val="restart"/>
          </w:tcPr>
          <w:p w:rsidR="00305C75" w:rsidRPr="00512DE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404868,84</w:t>
            </w:r>
          </w:p>
        </w:tc>
        <w:tc>
          <w:tcPr>
            <w:tcW w:w="2880" w:type="dxa"/>
            <w:gridSpan w:val="3"/>
          </w:tcPr>
          <w:p w:rsidR="00305C75" w:rsidRPr="00512DE2" w:rsidRDefault="00305C75" w:rsidP="0055180C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Садовый участок</w:t>
            </w:r>
          </w:p>
          <w:p w:rsidR="00305C75" w:rsidRPr="00512DE2" w:rsidRDefault="00305C75" w:rsidP="0055180C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512DE2" w:rsidRDefault="00305C75" w:rsidP="00E65627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377,5</w:t>
            </w:r>
          </w:p>
        </w:tc>
        <w:tc>
          <w:tcPr>
            <w:tcW w:w="1800" w:type="dxa"/>
            <w:gridSpan w:val="2"/>
          </w:tcPr>
          <w:p w:rsidR="00305C75" w:rsidRPr="00512DE2" w:rsidRDefault="00305C75" w:rsidP="00E65627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  <w:vAlign w:val="center"/>
          </w:tcPr>
          <w:p w:rsidR="00305C75" w:rsidRPr="00512DE2" w:rsidRDefault="00305C75" w:rsidP="00C16817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-</w:t>
            </w:r>
          </w:p>
        </w:tc>
      </w:tr>
      <w:tr w:rsidR="00305C75" w:rsidRPr="00512DE2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512DE2" w:rsidRDefault="00305C75" w:rsidP="00E6562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512DE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512DE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512DE2" w:rsidRDefault="00305C75" w:rsidP="0055180C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Жилой дом</w:t>
            </w:r>
          </w:p>
          <w:p w:rsidR="00305C75" w:rsidRPr="00512DE2" w:rsidRDefault="00305C75" w:rsidP="0055180C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512DE2" w:rsidRDefault="00305C75" w:rsidP="00E65627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25</w:t>
            </w:r>
          </w:p>
        </w:tc>
        <w:tc>
          <w:tcPr>
            <w:tcW w:w="1800" w:type="dxa"/>
            <w:gridSpan w:val="2"/>
          </w:tcPr>
          <w:p w:rsidR="00305C75" w:rsidRPr="00512DE2" w:rsidRDefault="00305C75" w:rsidP="00E65627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512DE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512DE2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512DE2" w:rsidRDefault="00305C75" w:rsidP="00E6562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512DE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512DE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512DE2" w:rsidRDefault="00305C75" w:rsidP="0055180C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Квартира</w:t>
            </w:r>
          </w:p>
          <w:p w:rsidR="00305C75" w:rsidRPr="00512DE2" w:rsidRDefault="00305C75" w:rsidP="0055180C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512DE2" w:rsidRDefault="00305C75" w:rsidP="00E65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30,8</w:t>
            </w:r>
          </w:p>
        </w:tc>
        <w:tc>
          <w:tcPr>
            <w:tcW w:w="1800" w:type="dxa"/>
            <w:gridSpan w:val="2"/>
          </w:tcPr>
          <w:p w:rsidR="00305C75" w:rsidRPr="00512DE2" w:rsidRDefault="00305C75" w:rsidP="00E65627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512DE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512DE2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512DE2" w:rsidRDefault="00305C75" w:rsidP="00E6562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512DE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512DE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512DE2" w:rsidRDefault="00305C75" w:rsidP="0055180C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Дача</w:t>
            </w:r>
          </w:p>
          <w:p w:rsidR="00305C75" w:rsidRPr="00512DE2" w:rsidRDefault="00305C75" w:rsidP="0055180C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512DE2" w:rsidRDefault="00305C75" w:rsidP="00E65627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30</w:t>
            </w:r>
          </w:p>
        </w:tc>
        <w:tc>
          <w:tcPr>
            <w:tcW w:w="1800" w:type="dxa"/>
            <w:gridSpan w:val="2"/>
          </w:tcPr>
          <w:p w:rsidR="00305C75" w:rsidRPr="00512DE2" w:rsidRDefault="00305C75" w:rsidP="00E65627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512DE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512DE2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512DE2" w:rsidRDefault="00305C75" w:rsidP="00E65627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512DE2" w:rsidRDefault="00305C75" w:rsidP="0055180C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512DE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703084,00</w:t>
            </w:r>
          </w:p>
        </w:tc>
        <w:tc>
          <w:tcPr>
            <w:tcW w:w="2880" w:type="dxa"/>
            <w:gridSpan w:val="3"/>
          </w:tcPr>
          <w:p w:rsidR="00305C75" w:rsidRPr="00512DE2" w:rsidRDefault="00305C75" w:rsidP="0055180C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Садовый участок</w:t>
            </w:r>
          </w:p>
          <w:p w:rsidR="00305C75" w:rsidRPr="00512DE2" w:rsidRDefault="00305C75" w:rsidP="0055180C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512DE2" w:rsidRDefault="00305C75" w:rsidP="00E65627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377,5</w:t>
            </w:r>
          </w:p>
        </w:tc>
        <w:tc>
          <w:tcPr>
            <w:tcW w:w="1800" w:type="dxa"/>
            <w:gridSpan w:val="2"/>
          </w:tcPr>
          <w:p w:rsidR="00305C75" w:rsidRPr="00512DE2" w:rsidRDefault="00305C75" w:rsidP="00E65627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  <w:vAlign w:val="center"/>
          </w:tcPr>
          <w:p w:rsidR="00305C75" w:rsidRPr="00512DE2" w:rsidRDefault="00305C75" w:rsidP="00C16817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Автомобиль легковой – Опель</w:t>
            </w:r>
          </w:p>
          <w:p w:rsidR="00305C75" w:rsidRPr="00512DE2" w:rsidRDefault="00305C75" w:rsidP="00C16817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(индивидуальная)</w:t>
            </w:r>
          </w:p>
        </w:tc>
      </w:tr>
      <w:tr w:rsidR="00305C75" w:rsidRPr="00E65627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E65627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512DE2" w:rsidRDefault="00305C75" w:rsidP="0055180C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Квартира</w:t>
            </w:r>
          </w:p>
          <w:p w:rsidR="00305C75" w:rsidRPr="00512DE2" w:rsidRDefault="00305C75" w:rsidP="0055180C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512DE2" w:rsidRDefault="00305C75" w:rsidP="00E65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30,8</w:t>
            </w:r>
          </w:p>
        </w:tc>
        <w:tc>
          <w:tcPr>
            <w:tcW w:w="1800" w:type="dxa"/>
            <w:gridSpan w:val="2"/>
          </w:tcPr>
          <w:p w:rsidR="00305C75" w:rsidRPr="00512DE2" w:rsidRDefault="00305C75" w:rsidP="00E65627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E65627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E65627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512DE2" w:rsidRDefault="00305C75" w:rsidP="0055180C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Дача</w:t>
            </w:r>
          </w:p>
          <w:p w:rsidR="00305C75" w:rsidRPr="00512DE2" w:rsidRDefault="00305C75" w:rsidP="0055180C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512DE2" w:rsidRDefault="00305C75" w:rsidP="00E65627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30</w:t>
            </w:r>
          </w:p>
        </w:tc>
        <w:tc>
          <w:tcPr>
            <w:tcW w:w="1800" w:type="dxa"/>
            <w:gridSpan w:val="2"/>
          </w:tcPr>
          <w:p w:rsidR="00305C75" w:rsidRPr="00512DE2" w:rsidRDefault="00305C75" w:rsidP="00E65627">
            <w:pPr>
              <w:jc w:val="center"/>
              <w:rPr>
                <w:color w:val="000000"/>
              </w:rPr>
            </w:pPr>
            <w:r w:rsidRPr="00512DE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E65627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A76637" w:rsidRDefault="00305C75" w:rsidP="00E65627">
            <w:pPr>
              <w:jc w:val="center"/>
              <w:rPr>
                <w:color w:val="000000"/>
              </w:rPr>
            </w:pPr>
            <w:r w:rsidRPr="00A76637">
              <w:rPr>
                <w:color w:val="000000"/>
              </w:rPr>
              <w:t>Зонова Н.В.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A76637" w:rsidRDefault="00305C75" w:rsidP="0055180C">
            <w:pPr>
              <w:jc w:val="center"/>
              <w:rPr>
                <w:color w:val="000000"/>
              </w:rPr>
            </w:pPr>
            <w:r w:rsidRPr="00A76637">
              <w:rPr>
                <w:color w:val="000000"/>
              </w:rPr>
              <w:t>Главный бухгалтер</w:t>
            </w:r>
          </w:p>
        </w:tc>
        <w:tc>
          <w:tcPr>
            <w:tcW w:w="2160" w:type="dxa"/>
            <w:vMerge w:val="restart"/>
          </w:tcPr>
          <w:p w:rsidR="00305C75" w:rsidRPr="00A76637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449663,15</w:t>
            </w:r>
          </w:p>
        </w:tc>
        <w:tc>
          <w:tcPr>
            <w:tcW w:w="2880" w:type="dxa"/>
            <w:gridSpan w:val="3"/>
          </w:tcPr>
          <w:p w:rsidR="00305C75" w:rsidRPr="00A76637" w:rsidRDefault="00305C75" w:rsidP="0055180C">
            <w:pPr>
              <w:jc w:val="center"/>
              <w:rPr>
                <w:color w:val="000000"/>
              </w:rPr>
            </w:pPr>
            <w:r w:rsidRPr="00A76637">
              <w:rPr>
                <w:color w:val="000000"/>
              </w:rPr>
              <w:t>Земельный участок</w:t>
            </w:r>
          </w:p>
          <w:p w:rsidR="00305C75" w:rsidRPr="00A76637" w:rsidRDefault="00305C75" w:rsidP="0055180C">
            <w:pPr>
              <w:jc w:val="center"/>
              <w:rPr>
                <w:color w:val="000000"/>
              </w:rPr>
            </w:pPr>
            <w:r w:rsidRPr="00A76637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A76637" w:rsidRDefault="00305C75" w:rsidP="00E65627">
            <w:pPr>
              <w:jc w:val="center"/>
              <w:rPr>
                <w:color w:val="000000"/>
              </w:rPr>
            </w:pPr>
            <w:r w:rsidRPr="00A76637">
              <w:rPr>
                <w:color w:val="000000"/>
              </w:rPr>
              <w:t>763</w:t>
            </w:r>
          </w:p>
        </w:tc>
        <w:tc>
          <w:tcPr>
            <w:tcW w:w="1800" w:type="dxa"/>
            <w:gridSpan w:val="2"/>
          </w:tcPr>
          <w:p w:rsidR="00305C75" w:rsidRPr="00A76637" w:rsidRDefault="00305C75" w:rsidP="00E65627">
            <w:pPr>
              <w:jc w:val="center"/>
              <w:rPr>
                <w:color w:val="000000"/>
              </w:rPr>
            </w:pPr>
            <w:r w:rsidRPr="00A7663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  <w:vAlign w:val="center"/>
          </w:tcPr>
          <w:p w:rsidR="00305C75" w:rsidRPr="00A76637" w:rsidRDefault="00305C75" w:rsidP="00C16817">
            <w:pPr>
              <w:jc w:val="center"/>
              <w:rPr>
                <w:color w:val="000000"/>
              </w:rPr>
            </w:pPr>
            <w:r w:rsidRPr="00A76637">
              <w:rPr>
                <w:color w:val="000000"/>
              </w:rPr>
              <w:t>-</w:t>
            </w:r>
          </w:p>
        </w:tc>
      </w:tr>
      <w:tr w:rsidR="00305C75" w:rsidRPr="00E65627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A76637" w:rsidRDefault="00305C75" w:rsidP="00E6562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A76637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A76637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A76637" w:rsidRDefault="00305C75" w:rsidP="0055180C">
            <w:pPr>
              <w:jc w:val="center"/>
              <w:rPr>
                <w:color w:val="000000"/>
              </w:rPr>
            </w:pPr>
            <w:r w:rsidRPr="00A76637">
              <w:rPr>
                <w:color w:val="000000"/>
              </w:rPr>
              <w:t>Квартира</w:t>
            </w:r>
          </w:p>
          <w:p w:rsidR="00305C75" w:rsidRPr="00A76637" w:rsidRDefault="00305C75" w:rsidP="0055180C">
            <w:pPr>
              <w:jc w:val="center"/>
              <w:rPr>
                <w:color w:val="000000"/>
              </w:rPr>
            </w:pPr>
            <w:r w:rsidRPr="00A76637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A76637" w:rsidRDefault="00305C75" w:rsidP="00E65627">
            <w:pPr>
              <w:jc w:val="center"/>
              <w:rPr>
                <w:color w:val="000000"/>
              </w:rPr>
            </w:pPr>
            <w:r w:rsidRPr="00A76637">
              <w:rPr>
                <w:color w:val="000000"/>
              </w:rPr>
              <w:t>60,7</w:t>
            </w:r>
          </w:p>
        </w:tc>
        <w:tc>
          <w:tcPr>
            <w:tcW w:w="1800" w:type="dxa"/>
            <w:gridSpan w:val="2"/>
          </w:tcPr>
          <w:p w:rsidR="00305C75" w:rsidRPr="00A76637" w:rsidRDefault="00305C75" w:rsidP="00E65627">
            <w:pPr>
              <w:jc w:val="center"/>
              <w:rPr>
                <w:color w:val="000000"/>
              </w:rPr>
            </w:pPr>
            <w:r w:rsidRPr="00A7663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A76637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E65627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A76637" w:rsidRDefault="00305C75" w:rsidP="00E65627">
            <w:pPr>
              <w:jc w:val="center"/>
              <w:rPr>
                <w:color w:val="000000"/>
              </w:rPr>
            </w:pPr>
            <w:r w:rsidRPr="00A76637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A76637" w:rsidRDefault="00305C75" w:rsidP="0055180C">
            <w:pPr>
              <w:jc w:val="center"/>
              <w:rPr>
                <w:color w:val="000000"/>
              </w:rPr>
            </w:pPr>
            <w:r w:rsidRPr="00A76637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A76637" w:rsidRDefault="00305C75" w:rsidP="0055180C">
            <w:pPr>
              <w:jc w:val="center"/>
              <w:rPr>
                <w:color w:val="000000"/>
              </w:rPr>
            </w:pPr>
            <w:r w:rsidRPr="00A76637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A76637" w:rsidRDefault="00305C75" w:rsidP="0055180C">
            <w:pPr>
              <w:jc w:val="center"/>
              <w:rPr>
                <w:color w:val="000000"/>
              </w:rPr>
            </w:pPr>
            <w:r w:rsidRPr="00A76637">
              <w:rPr>
                <w:color w:val="000000"/>
              </w:rPr>
              <w:t>Квартира</w:t>
            </w:r>
          </w:p>
          <w:p w:rsidR="00305C75" w:rsidRPr="00A76637" w:rsidRDefault="00305C75" w:rsidP="0055180C">
            <w:pPr>
              <w:jc w:val="center"/>
              <w:rPr>
                <w:color w:val="000000"/>
              </w:rPr>
            </w:pPr>
            <w:r w:rsidRPr="00A76637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A76637" w:rsidRDefault="00305C75" w:rsidP="00E65627">
            <w:pPr>
              <w:jc w:val="center"/>
              <w:rPr>
                <w:color w:val="000000"/>
              </w:rPr>
            </w:pPr>
            <w:r w:rsidRPr="00A76637">
              <w:rPr>
                <w:color w:val="000000"/>
              </w:rPr>
              <w:t>60,7</w:t>
            </w:r>
          </w:p>
        </w:tc>
        <w:tc>
          <w:tcPr>
            <w:tcW w:w="1800" w:type="dxa"/>
            <w:gridSpan w:val="2"/>
          </w:tcPr>
          <w:p w:rsidR="00305C75" w:rsidRPr="00A76637" w:rsidRDefault="00305C75" w:rsidP="00E65627">
            <w:pPr>
              <w:jc w:val="center"/>
              <w:rPr>
                <w:color w:val="000000"/>
              </w:rPr>
            </w:pPr>
            <w:r w:rsidRPr="00A7663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Align w:val="center"/>
          </w:tcPr>
          <w:p w:rsidR="00305C75" w:rsidRPr="00A76637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E65627">
        <w:trPr>
          <w:trHeight w:val="35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1D6E84" w:rsidRDefault="00305C75" w:rsidP="00E65627">
            <w:pPr>
              <w:jc w:val="center"/>
              <w:rPr>
                <w:color w:val="000000"/>
              </w:rPr>
            </w:pPr>
            <w:r w:rsidRPr="001D6E84">
              <w:rPr>
                <w:color w:val="000000"/>
              </w:rPr>
              <w:t>Зырянова Н.Ю.</w:t>
            </w:r>
          </w:p>
        </w:tc>
        <w:tc>
          <w:tcPr>
            <w:tcW w:w="2109" w:type="dxa"/>
            <w:gridSpan w:val="2"/>
          </w:tcPr>
          <w:p w:rsidR="00305C75" w:rsidRPr="001D6E84" w:rsidRDefault="00305C75" w:rsidP="0055180C">
            <w:pPr>
              <w:jc w:val="center"/>
              <w:rPr>
                <w:color w:val="000000"/>
              </w:rPr>
            </w:pPr>
            <w:r w:rsidRPr="001D6E84">
              <w:rPr>
                <w:color w:val="000000"/>
              </w:rPr>
              <w:t>Главный бухгалтер</w:t>
            </w:r>
          </w:p>
        </w:tc>
        <w:tc>
          <w:tcPr>
            <w:tcW w:w="2160" w:type="dxa"/>
          </w:tcPr>
          <w:p w:rsidR="00305C75" w:rsidRPr="001D6E8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432794,81</w:t>
            </w:r>
          </w:p>
        </w:tc>
        <w:tc>
          <w:tcPr>
            <w:tcW w:w="2880" w:type="dxa"/>
            <w:gridSpan w:val="3"/>
          </w:tcPr>
          <w:p w:rsidR="00305C75" w:rsidRPr="001D6E8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1D6E84" w:rsidRDefault="00305C75" w:rsidP="00E65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800" w:type="dxa"/>
            <w:gridSpan w:val="2"/>
          </w:tcPr>
          <w:p w:rsidR="00305C75" w:rsidRPr="001D6E84" w:rsidRDefault="00305C75" w:rsidP="00E65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D6E84" w:rsidRDefault="00305C75" w:rsidP="00C16817">
            <w:pPr>
              <w:jc w:val="center"/>
              <w:rPr>
                <w:color w:val="000000"/>
              </w:rPr>
            </w:pPr>
            <w:r w:rsidRPr="001D6E84">
              <w:rPr>
                <w:color w:val="000000"/>
              </w:rPr>
              <w:t>Автомобиль легковой – Мазда Титан</w:t>
            </w:r>
          </w:p>
          <w:p w:rsidR="00305C75" w:rsidRPr="001D6E84" w:rsidRDefault="00305C75" w:rsidP="00C16817">
            <w:pPr>
              <w:jc w:val="center"/>
              <w:rPr>
                <w:color w:val="000000"/>
              </w:rPr>
            </w:pPr>
            <w:r w:rsidRPr="001D6E84">
              <w:rPr>
                <w:color w:val="000000"/>
              </w:rPr>
              <w:t>(индивидуальная)</w:t>
            </w:r>
          </w:p>
        </w:tc>
      </w:tr>
      <w:tr w:rsidR="00305C75" w:rsidRPr="00E65627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1D6E84" w:rsidRDefault="00305C75" w:rsidP="00E65627">
            <w:pPr>
              <w:jc w:val="center"/>
              <w:rPr>
                <w:color w:val="000000"/>
              </w:rPr>
            </w:pPr>
            <w:r w:rsidRPr="001D6E84"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Pr="001D6E84" w:rsidRDefault="00305C75" w:rsidP="0055180C">
            <w:pPr>
              <w:jc w:val="center"/>
              <w:rPr>
                <w:color w:val="000000"/>
              </w:rPr>
            </w:pPr>
            <w:r w:rsidRPr="001D6E84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1D6E84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720</w:t>
            </w:r>
            <w:r w:rsidRPr="001D6E84">
              <w:rPr>
                <w:color w:val="000000"/>
              </w:rPr>
              <w:t>000,00</w:t>
            </w:r>
          </w:p>
        </w:tc>
        <w:tc>
          <w:tcPr>
            <w:tcW w:w="2880" w:type="dxa"/>
            <w:gridSpan w:val="3"/>
          </w:tcPr>
          <w:p w:rsidR="00305C75" w:rsidRPr="001D6E84" w:rsidRDefault="00305C75" w:rsidP="0055180C">
            <w:pPr>
              <w:jc w:val="center"/>
              <w:rPr>
                <w:color w:val="000000"/>
              </w:rPr>
            </w:pPr>
            <w:r w:rsidRPr="001D6E84">
              <w:rPr>
                <w:color w:val="000000"/>
              </w:rPr>
              <w:t>Квартира</w:t>
            </w:r>
          </w:p>
          <w:p w:rsidR="00305C75" w:rsidRPr="001D6E84" w:rsidRDefault="00305C75" w:rsidP="0055180C">
            <w:pPr>
              <w:jc w:val="center"/>
              <w:rPr>
                <w:color w:val="000000"/>
              </w:rPr>
            </w:pPr>
            <w:r w:rsidRPr="001D6E84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1D6E84" w:rsidRDefault="00305C75" w:rsidP="00E65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800" w:type="dxa"/>
            <w:gridSpan w:val="2"/>
          </w:tcPr>
          <w:p w:rsidR="00305C75" w:rsidRPr="001D6E84" w:rsidRDefault="00305C75" w:rsidP="00E65627">
            <w:pPr>
              <w:jc w:val="center"/>
              <w:rPr>
                <w:color w:val="000000"/>
              </w:rPr>
            </w:pPr>
            <w:r w:rsidRPr="001D6E8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D6E84" w:rsidRDefault="00305C75" w:rsidP="00C16817">
            <w:pPr>
              <w:jc w:val="center"/>
              <w:rPr>
                <w:color w:val="000000"/>
              </w:rPr>
            </w:pPr>
            <w:r w:rsidRPr="001D6E84">
              <w:rPr>
                <w:color w:val="000000"/>
              </w:rPr>
              <w:t>Автомобиль легковой – Мицубиси Кольт</w:t>
            </w:r>
          </w:p>
          <w:p w:rsidR="00305C75" w:rsidRPr="001D6E84" w:rsidRDefault="00305C75" w:rsidP="00C16817">
            <w:pPr>
              <w:jc w:val="center"/>
              <w:rPr>
                <w:color w:val="000000"/>
              </w:rPr>
            </w:pPr>
            <w:r w:rsidRPr="001D6E84">
              <w:rPr>
                <w:color w:val="000000"/>
              </w:rPr>
              <w:t>(индивидуальная)</w:t>
            </w:r>
          </w:p>
        </w:tc>
      </w:tr>
      <w:tr w:rsidR="00305C75" w:rsidRPr="00E65627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1D6E84" w:rsidRDefault="00305C75" w:rsidP="00E65627">
            <w:pPr>
              <w:jc w:val="center"/>
              <w:rPr>
                <w:color w:val="000000"/>
              </w:rPr>
            </w:pPr>
            <w:r w:rsidRPr="001D6E84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1D6E84" w:rsidRDefault="00305C75" w:rsidP="0055180C">
            <w:pPr>
              <w:jc w:val="center"/>
              <w:rPr>
                <w:color w:val="000000"/>
              </w:rPr>
            </w:pPr>
            <w:r w:rsidRPr="001D6E84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1D6E84" w:rsidRDefault="00305C75" w:rsidP="0055180C">
            <w:pPr>
              <w:jc w:val="center"/>
              <w:rPr>
                <w:color w:val="000000"/>
              </w:rPr>
            </w:pPr>
            <w:r w:rsidRPr="001D6E84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1D6E84" w:rsidRDefault="00305C75" w:rsidP="0055180C">
            <w:pPr>
              <w:jc w:val="center"/>
              <w:rPr>
                <w:color w:val="000000"/>
              </w:rPr>
            </w:pPr>
            <w:r w:rsidRPr="001D6E84">
              <w:rPr>
                <w:color w:val="000000"/>
              </w:rPr>
              <w:t>Квартира</w:t>
            </w:r>
          </w:p>
          <w:p w:rsidR="00305C75" w:rsidRPr="001D6E84" w:rsidRDefault="00305C75" w:rsidP="0055180C">
            <w:pPr>
              <w:jc w:val="center"/>
              <w:rPr>
                <w:color w:val="000000"/>
              </w:rPr>
            </w:pPr>
            <w:r w:rsidRPr="001D6E84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1D6E84" w:rsidRDefault="00305C75" w:rsidP="00E65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800" w:type="dxa"/>
            <w:gridSpan w:val="2"/>
          </w:tcPr>
          <w:p w:rsidR="00305C75" w:rsidRPr="001D6E84" w:rsidRDefault="00305C75" w:rsidP="00E65627">
            <w:pPr>
              <w:jc w:val="center"/>
              <w:rPr>
                <w:color w:val="000000"/>
              </w:rPr>
            </w:pPr>
            <w:r w:rsidRPr="001D6E8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D6E84" w:rsidRDefault="00305C75" w:rsidP="00C16817">
            <w:pPr>
              <w:jc w:val="center"/>
              <w:rPr>
                <w:color w:val="000000"/>
              </w:rPr>
            </w:pPr>
            <w:r w:rsidRPr="001D6E84">
              <w:rPr>
                <w:color w:val="000000"/>
              </w:rPr>
              <w:t>-</w:t>
            </w:r>
          </w:p>
        </w:tc>
      </w:tr>
      <w:tr w:rsidR="00305C75" w:rsidRPr="00E65627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1D6E84" w:rsidRDefault="00305C75" w:rsidP="00E65627">
            <w:pPr>
              <w:jc w:val="center"/>
              <w:rPr>
                <w:color w:val="000000"/>
              </w:rPr>
            </w:pPr>
            <w:r w:rsidRPr="001D6E84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1D6E84" w:rsidRDefault="00305C75" w:rsidP="0055180C">
            <w:pPr>
              <w:jc w:val="center"/>
              <w:rPr>
                <w:color w:val="000000"/>
              </w:rPr>
            </w:pPr>
            <w:r w:rsidRPr="001D6E84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1D6E84" w:rsidRDefault="00305C75" w:rsidP="0055180C">
            <w:pPr>
              <w:jc w:val="center"/>
              <w:rPr>
                <w:color w:val="000000"/>
              </w:rPr>
            </w:pPr>
            <w:r w:rsidRPr="001D6E84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1D6E84" w:rsidRDefault="00305C75" w:rsidP="0055180C">
            <w:pPr>
              <w:jc w:val="center"/>
              <w:rPr>
                <w:color w:val="000000"/>
              </w:rPr>
            </w:pPr>
            <w:r w:rsidRPr="001D6E84">
              <w:rPr>
                <w:color w:val="000000"/>
              </w:rPr>
              <w:t>Квартира</w:t>
            </w:r>
          </w:p>
          <w:p w:rsidR="00305C75" w:rsidRPr="001D6E84" w:rsidRDefault="00305C75" w:rsidP="0055180C">
            <w:pPr>
              <w:jc w:val="center"/>
              <w:rPr>
                <w:color w:val="000000"/>
              </w:rPr>
            </w:pPr>
            <w:r w:rsidRPr="001D6E84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1D6E84" w:rsidRDefault="00305C75" w:rsidP="00E656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800" w:type="dxa"/>
            <w:gridSpan w:val="2"/>
          </w:tcPr>
          <w:p w:rsidR="00305C75" w:rsidRPr="001D6E84" w:rsidRDefault="00305C75" w:rsidP="00E65627">
            <w:pPr>
              <w:jc w:val="center"/>
              <w:rPr>
                <w:color w:val="000000"/>
              </w:rPr>
            </w:pPr>
            <w:r w:rsidRPr="001D6E84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D6E84" w:rsidRDefault="00305C75" w:rsidP="00C16817">
            <w:pPr>
              <w:jc w:val="center"/>
              <w:rPr>
                <w:color w:val="000000"/>
              </w:rPr>
            </w:pPr>
            <w:r w:rsidRPr="001D6E84">
              <w:rPr>
                <w:color w:val="000000"/>
              </w:rPr>
              <w:t>-</w:t>
            </w:r>
          </w:p>
        </w:tc>
      </w:tr>
      <w:tr w:rsidR="00305C75" w:rsidRPr="00F50829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D114D6" w:rsidRDefault="00305C75" w:rsidP="00F50829">
            <w:pPr>
              <w:jc w:val="center"/>
              <w:rPr>
                <w:color w:val="000000"/>
              </w:rPr>
            </w:pPr>
            <w:r w:rsidRPr="00D114D6">
              <w:rPr>
                <w:color w:val="000000"/>
              </w:rPr>
              <w:t>Мягкополова Р.В.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D114D6" w:rsidRDefault="00305C75" w:rsidP="0055180C">
            <w:pPr>
              <w:jc w:val="center"/>
              <w:rPr>
                <w:color w:val="000000"/>
              </w:rPr>
            </w:pPr>
            <w:r w:rsidRPr="00D114D6">
              <w:rPr>
                <w:color w:val="000000"/>
              </w:rPr>
              <w:t>Главный бухгалтер</w:t>
            </w:r>
          </w:p>
        </w:tc>
        <w:tc>
          <w:tcPr>
            <w:tcW w:w="2160" w:type="dxa"/>
            <w:vMerge w:val="restart"/>
          </w:tcPr>
          <w:p w:rsidR="00305C75" w:rsidRPr="00D114D6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445880,30</w:t>
            </w:r>
          </w:p>
        </w:tc>
        <w:tc>
          <w:tcPr>
            <w:tcW w:w="2880" w:type="dxa"/>
            <w:gridSpan w:val="3"/>
          </w:tcPr>
          <w:p w:rsidR="00305C75" w:rsidRPr="00D114D6" w:rsidRDefault="00305C75" w:rsidP="0055180C">
            <w:pPr>
              <w:jc w:val="center"/>
              <w:rPr>
                <w:color w:val="000000"/>
              </w:rPr>
            </w:pPr>
            <w:r w:rsidRPr="00D114D6">
              <w:rPr>
                <w:color w:val="000000"/>
              </w:rPr>
              <w:t>Квартира</w:t>
            </w:r>
          </w:p>
          <w:p w:rsidR="00305C75" w:rsidRPr="00D114D6" w:rsidRDefault="00305C75" w:rsidP="0055180C">
            <w:pPr>
              <w:jc w:val="center"/>
              <w:rPr>
                <w:color w:val="000000"/>
              </w:rPr>
            </w:pPr>
            <w:r w:rsidRPr="00D114D6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D114D6" w:rsidRDefault="00305C75" w:rsidP="00F50829">
            <w:pPr>
              <w:jc w:val="center"/>
              <w:rPr>
                <w:color w:val="000000"/>
              </w:rPr>
            </w:pPr>
            <w:r w:rsidRPr="00D114D6">
              <w:rPr>
                <w:color w:val="000000"/>
              </w:rPr>
              <w:t>42,2</w:t>
            </w:r>
          </w:p>
        </w:tc>
        <w:tc>
          <w:tcPr>
            <w:tcW w:w="1800" w:type="dxa"/>
            <w:gridSpan w:val="2"/>
          </w:tcPr>
          <w:p w:rsidR="00305C75" w:rsidRPr="00D114D6" w:rsidRDefault="00305C75" w:rsidP="00F50829">
            <w:pPr>
              <w:jc w:val="center"/>
              <w:rPr>
                <w:color w:val="000000"/>
              </w:rPr>
            </w:pPr>
            <w:r w:rsidRPr="00D114D6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D114D6" w:rsidRDefault="00305C75" w:rsidP="00C16817">
            <w:pPr>
              <w:jc w:val="center"/>
              <w:rPr>
                <w:color w:val="000000"/>
              </w:rPr>
            </w:pPr>
            <w:r w:rsidRPr="00D114D6">
              <w:rPr>
                <w:color w:val="000000"/>
              </w:rPr>
              <w:t>-</w:t>
            </w:r>
          </w:p>
        </w:tc>
      </w:tr>
      <w:tr w:rsidR="00305C75" w:rsidRPr="00F50829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D114D6" w:rsidRDefault="00305C75" w:rsidP="00E6562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D114D6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D114D6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D114D6" w:rsidRDefault="00305C75" w:rsidP="0055180C">
            <w:pPr>
              <w:jc w:val="center"/>
              <w:rPr>
                <w:color w:val="000000"/>
              </w:rPr>
            </w:pPr>
            <w:r w:rsidRPr="00D114D6">
              <w:rPr>
                <w:color w:val="000000"/>
              </w:rPr>
              <w:t>Квартира</w:t>
            </w:r>
          </w:p>
          <w:p w:rsidR="00305C75" w:rsidRPr="00D114D6" w:rsidRDefault="00305C75" w:rsidP="0055180C">
            <w:pPr>
              <w:jc w:val="center"/>
              <w:rPr>
                <w:color w:val="000000"/>
              </w:rPr>
            </w:pPr>
            <w:r w:rsidRPr="00D114D6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D114D6" w:rsidRDefault="00305C75" w:rsidP="00F508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800" w:type="dxa"/>
            <w:gridSpan w:val="2"/>
          </w:tcPr>
          <w:p w:rsidR="00305C75" w:rsidRPr="00D114D6" w:rsidRDefault="00305C75" w:rsidP="00F50829">
            <w:pPr>
              <w:jc w:val="center"/>
              <w:rPr>
                <w:color w:val="000000"/>
              </w:rPr>
            </w:pPr>
            <w:r w:rsidRPr="00D114D6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D114D6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F50829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14D6" w:rsidRDefault="00305C75" w:rsidP="00F50829">
            <w:pPr>
              <w:jc w:val="center"/>
              <w:rPr>
                <w:color w:val="000000"/>
              </w:rPr>
            </w:pPr>
            <w:r w:rsidRPr="00D114D6"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Pr="00D114D6" w:rsidRDefault="00305C75" w:rsidP="0055180C">
            <w:pPr>
              <w:jc w:val="center"/>
              <w:rPr>
                <w:color w:val="000000"/>
              </w:rPr>
            </w:pPr>
            <w:r w:rsidRPr="00D114D6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D114D6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314772,0</w:t>
            </w:r>
          </w:p>
        </w:tc>
        <w:tc>
          <w:tcPr>
            <w:tcW w:w="2880" w:type="dxa"/>
            <w:gridSpan w:val="3"/>
          </w:tcPr>
          <w:p w:rsidR="00305C75" w:rsidRPr="00D114D6" w:rsidRDefault="00305C75" w:rsidP="0055180C">
            <w:pPr>
              <w:jc w:val="center"/>
              <w:rPr>
                <w:color w:val="000000"/>
              </w:rPr>
            </w:pPr>
            <w:r w:rsidRPr="00D114D6">
              <w:rPr>
                <w:color w:val="000000"/>
              </w:rPr>
              <w:t>Квартира</w:t>
            </w:r>
          </w:p>
          <w:p w:rsidR="00305C75" w:rsidRPr="00D114D6" w:rsidRDefault="00305C75" w:rsidP="0055180C">
            <w:pPr>
              <w:jc w:val="center"/>
              <w:rPr>
                <w:color w:val="000000"/>
              </w:rPr>
            </w:pPr>
            <w:r w:rsidRPr="00D114D6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D114D6" w:rsidRDefault="00305C75" w:rsidP="00F50829">
            <w:pPr>
              <w:jc w:val="center"/>
              <w:rPr>
                <w:color w:val="000000"/>
              </w:rPr>
            </w:pPr>
            <w:r w:rsidRPr="00D114D6">
              <w:rPr>
                <w:color w:val="000000"/>
              </w:rPr>
              <w:t>42,2</w:t>
            </w:r>
          </w:p>
        </w:tc>
        <w:tc>
          <w:tcPr>
            <w:tcW w:w="1800" w:type="dxa"/>
            <w:gridSpan w:val="2"/>
          </w:tcPr>
          <w:p w:rsidR="00305C75" w:rsidRPr="00D114D6" w:rsidRDefault="00305C75" w:rsidP="00F50829">
            <w:pPr>
              <w:jc w:val="center"/>
              <w:rPr>
                <w:color w:val="000000"/>
              </w:rPr>
            </w:pPr>
            <w:r w:rsidRPr="00D114D6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D114D6" w:rsidRDefault="00305C75" w:rsidP="00C16817">
            <w:pPr>
              <w:jc w:val="center"/>
              <w:rPr>
                <w:color w:val="000000"/>
              </w:rPr>
            </w:pPr>
            <w:r w:rsidRPr="00D114D6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0E7C4E" w:rsidRDefault="00305C75" w:rsidP="00493A6A">
            <w:pPr>
              <w:rPr>
                <w:color w:val="000000"/>
              </w:rPr>
            </w:pPr>
            <w:r w:rsidRPr="000E7C4E">
              <w:rPr>
                <w:color w:val="000000"/>
              </w:rPr>
              <w:t>Накорякова О.Г.</w:t>
            </w:r>
          </w:p>
        </w:tc>
        <w:tc>
          <w:tcPr>
            <w:tcW w:w="2109" w:type="dxa"/>
            <w:gridSpan w:val="2"/>
          </w:tcPr>
          <w:p w:rsidR="00305C75" w:rsidRPr="000E7C4E" w:rsidRDefault="00305C75" w:rsidP="0055180C">
            <w:pPr>
              <w:jc w:val="center"/>
              <w:rPr>
                <w:color w:val="000000"/>
              </w:rPr>
            </w:pPr>
            <w:r w:rsidRPr="000E7C4E">
              <w:rPr>
                <w:color w:val="000000"/>
              </w:rPr>
              <w:t>Главный бухгалтер</w:t>
            </w:r>
          </w:p>
        </w:tc>
        <w:tc>
          <w:tcPr>
            <w:tcW w:w="2160" w:type="dxa"/>
          </w:tcPr>
          <w:p w:rsidR="00305C75" w:rsidRPr="000E7C4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505477,59</w:t>
            </w:r>
          </w:p>
        </w:tc>
        <w:tc>
          <w:tcPr>
            <w:tcW w:w="2880" w:type="dxa"/>
            <w:gridSpan w:val="3"/>
          </w:tcPr>
          <w:p w:rsidR="00305C75" w:rsidRPr="000E7C4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Служебная квартира (договор</w:t>
            </w:r>
            <w:r w:rsidRPr="000E7C4E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0E7C4E" w:rsidRDefault="00305C75" w:rsidP="00493A6A">
            <w:pPr>
              <w:jc w:val="center"/>
              <w:rPr>
                <w:color w:val="000000"/>
              </w:rPr>
            </w:pPr>
            <w:r w:rsidRPr="000E7C4E">
              <w:rPr>
                <w:color w:val="000000"/>
              </w:rPr>
              <w:t>28</w:t>
            </w:r>
            <w:r>
              <w:rPr>
                <w:color w:val="000000"/>
              </w:rPr>
              <w:t>,2</w:t>
            </w:r>
          </w:p>
        </w:tc>
        <w:tc>
          <w:tcPr>
            <w:tcW w:w="1800" w:type="dxa"/>
            <w:gridSpan w:val="2"/>
          </w:tcPr>
          <w:p w:rsidR="00305C75" w:rsidRPr="000E7C4E" w:rsidRDefault="00305C75" w:rsidP="00493A6A">
            <w:pPr>
              <w:jc w:val="center"/>
              <w:rPr>
                <w:color w:val="000000"/>
              </w:rPr>
            </w:pPr>
            <w:r w:rsidRPr="000E7C4E">
              <w:rPr>
                <w:color w:val="000000"/>
              </w:rPr>
              <w:t>Квартира</w:t>
            </w:r>
          </w:p>
        </w:tc>
        <w:tc>
          <w:tcPr>
            <w:tcW w:w="2251" w:type="dxa"/>
            <w:gridSpan w:val="2"/>
          </w:tcPr>
          <w:p w:rsidR="00305C75" w:rsidRPr="000E7C4E" w:rsidRDefault="00305C75" w:rsidP="00C16817">
            <w:pPr>
              <w:jc w:val="center"/>
              <w:rPr>
                <w:color w:val="000000"/>
              </w:rPr>
            </w:pPr>
            <w:r w:rsidRPr="000E7C4E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0E7C4E" w:rsidRDefault="00305C75" w:rsidP="00493A6A">
            <w:pPr>
              <w:rPr>
                <w:color w:val="000000"/>
              </w:rPr>
            </w:pPr>
            <w:r w:rsidRPr="000E7C4E"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Pr="000E7C4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0E7C4E" w:rsidRDefault="00305C75" w:rsidP="0055180C">
            <w:pPr>
              <w:jc w:val="center"/>
              <w:rPr>
                <w:color w:val="000000"/>
              </w:rPr>
            </w:pPr>
            <w:r w:rsidRPr="000E7C4E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0E7C4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Служебная квартира (договор</w:t>
            </w:r>
            <w:r w:rsidRPr="000E7C4E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0E7C4E" w:rsidRDefault="00305C75" w:rsidP="00852153">
            <w:pPr>
              <w:jc w:val="center"/>
              <w:rPr>
                <w:color w:val="000000"/>
              </w:rPr>
            </w:pPr>
            <w:r w:rsidRPr="000E7C4E">
              <w:rPr>
                <w:color w:val="000000"/>
              </w:rPr>
              <w:t>28</w:t>
            </w:r>
            <w:r>
              <w:rPr>
                <w:color w:val="000000"/>
              </w:rPr>
              <w:t>,2</w:t>
            </w:r>
          </w:p>
        </w:tc>
        <w:tc>
          <w:tcPr>
            <w:tcW w:w="1800" w:type="dxa"/>
            <w:gridSpan w:val="2"/>
          </w:tcPr>
          <w:p w:rsidR="00305C75" w:rsidRPr="000E7C4E" w:rsidRDefault="00305C75" w:rsidP="00852153">
            <w:pPr>
              <w:jc w:val="center"/>
              <w:rPr>
                <w:color w:val="000000"/>
              </w:rPr>
            </w:pPr>
            <w:r w:rsidRPr="000E7C4E">
              <w:rPr>
                <w:color w:val="000000"/>
              </w:rPr>
              <w:t>Квартира</w:t>
            </w:r>
          </w:p>
        </w:tc>
        <w:tc>
          <w:tcPr>
            <w:tcW w:w="2251" w:type="dxa"/>
            <w:gridSpan w:val="2"/>
          </w:tcPr>
          <w:p w:rsidR="00305C75" w:rsidRPr="000E7C4E" w:rsidRDefault="00305C75" w:rsidP="00C16817">
            <w:pPr>
              <w:jc w:val="center"/>
              <w:rPr>
                <w:color w:val="000000"/>
              </w:rPr>
            </w:pPr>
            <w:r w:rsidRPr="000E7C4E">
              <w:rPr>
                <w:color w:val="000000"/>
              </w:rPr>
              <w:t>-</w:t>
            </w:r>
          </w:p>
        </w:tc>
      </w:tr>
      <w:tr w:rsidR="00305C75" w:rsidRPr="00F50829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00E05" w:rsidRDefault="00305C75" w:rsidP="00F50829">
            <w:pPr>
              <w:jc w:val="center"/>
              <w:rPr>
                <w:color w:val="000000"/>
              </w:rPr>
            </w:pPr>
            <w:r w:rsidRPr="00200E05">
              <w:rPr>
                <w:color w:val="000000"/>
              </w:rPr>
              <w:t>Нони О.В.</w:t>
            </w:r>
          </w:p>
        </w:tc>
        <w:tc>
          <w:tcPr>
            <w:tcW w:w="2109" w:type="dxa"/>
            <w:gridSpan w:val="2"/>
          </w:tcPr>
          <w:p w:rsidR="00305C75" w:rsidRPr="00200E05" w:rsidRDefault="00305C75" w:rsidP="0055180C">
            <w:pPr>
              <w:jc w:val="center"/>
              <w:rPr>
                <w:color w:val="000000"/>
              </w:rPr>
            </w:pPr>
            <w:r w:rsidRPr="00200E05">
              <w:rPr>
                <w:color w:val="000000"/>
              </w:rPr>
              <w:t>Главный бухгалтер</w:t>
            </w:r>
          </w:p>
        </w:tc>
        <w:tc>
          <w:tcPr>
            <w:tcW w:w="2160" w:type="dxa"/>
          </w:tcPr>
          <w:p w:rsidR="00305C75" w:rsidRPr="00200E0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417732</w:t>
            </w:r>
          </w:p>
        </w:tc>
        <w:tc>
          <w:tcPr>
            <w:tcW w:w="2880" w:type="dxa"/>
            <w:gridSpan w:val="3"/>
          </w:tcPr>
          <w:p w:rsidR="00305C75" w:rsidRPr="00200E0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200E05" w:rsidRDefault="00305C75" w:rsidP="00F508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800" w:type="dxa"/>
            <w:gridSpan w:val="2"/>
          </w:tcPr>
          <w:p w:rsidR="00305C75" w:rsidRPr="00200E05" w:rsidRDefault="00305C75" w:rsidP="00F508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200E05" w:rsidRDefault="00305C75" w:rsidP="00C16817">
            <w:pPr>
              <w:jc w:val="center"/>
              <w:rPr>
                <w:color w:val="000000"/>
              </w:rPr>
            </w:pPr>
            <w:r w:rsidRPr="00200E05">
              <w:rPr>
                <w:color w:val="000000"/>
              </w:rPr>
              <w:t xml:space="preserve">Автомобиль легковой – SUBARU </w:t>
            </w:r>
            <w:r w:rsidRPr="00200E05">
              <w:rPr>
                <w:color w:val="000000"/>
                <w:lang w:val="en-US"/>
              </w:rPr>
              <w:t>Forester</w:t>
            </w:r>
          </w:p>
          <w:p w:rsidR="00305C75" w:rsidRPr="00200E05" w:rsidRDefault="00305C75" w:rsidP="00C16817">
            <w:pPr>
              <w:jc w:val="center"/>
              <w:rPr>
                <w:color w:val="000000"/>
              </w:rPr>
            </w:pPr>
            <w:r w:rsidRPr="00200E05">
              <w:rPr>
                <w:color w:val="000000"/>
              </w:rPr>
              <w:t>(индивидуальная)</w:t>
            </w:r>
          </w:p>
        </w:tc>
      </w:tr>
      <w:tr w:rsidR="00305C75" w:rsidRPr="00F50829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00E05" w:rsidRDefault="00305C75" w:rsidP="00F50829">
            <w:pPr>
              <w:jc w:val="center"/>
              <w:rPr>
                <w:color w:val="000000"/>
              </w:rPr>
            </w:pPr>
            <w:r w:rsidRPr="00200E05"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Pr="00200E05" w:rsidRDefault="00305C75" w:rsidP="0055180C">
            <w:pPr>
              <w:jc w:val="center"/>
              <w:rPr>
                <w:color w:val="000000"/>
              </w:rPr>
            </w:pPr>
            <w:r w:rsidRPr="00200E05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200E05" w:rsidRDefault="00305C75" w:rsidP="0055180C">
            <w:pPr>
              <w:jc w:val="center"/>
              <w:rPr>
                <w:color w:val="000000"/>
              </w:rPr>
            </w:pPr>
            <w:r w:rsidRPr="00200E05">
              <w:rPr>
                <w:color w:val="000000"/>
              </w:rPr>
              <w:t>600000</w:t>
            </w:r>
          </w:p>
        </w:tc>
        <w:tc>
          <w:tcPr>
            <w:tcW w:w="2880" w:type="dxa"/>
            <w:gridSpan w:val="3"/>
          </w:tcPr>
          <w:p w:rsidR="00305C75" w:rsidRPr="00200E05" w:rsidRDefault="00305C75" w:rsidP="0055180C">
            <w:pPr>
              <w:jc w:val="center"/>
              <w:rPr>
                <w:color w:val="000000"/>
              </w:rPr>
            </w:pPr>
            <w:r w:rsidRPr="00200E05">
              <w:rPr>
                <w:color w:val="000000"/>
              </w:rPr>
              <w:t>Квартира</w:t>
            </w:r>
          </w:p>
          <w:p w:rsidR="00305C75" w:rsidRPr="00200E05" w:rsidRDefault="00305C75" w:rsidP="0055180C">
            <w:pPr>
              <w:jc w:val="center"/>
              <w:rPr>
                <w:color w:val="000000"/>
              </w:rPr>
            </w:pPr>
            <w:r w:rsidRPr="00200E05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200E05" w:rsidRDefault="00305C75" w:rsidP="00F50829">
            <w:pPr>
              <w:jc w:val="center"/>
              <w:rPr>
                <w:color w:val="000000"/>
              </w:rPr>
            </w:pPr>
            <w:r w:rsidRPr="00200E05">
              <w:rPr>
                <w:color w:val="000000"/>
              </w:rPr>
              <w:t>89</w:t>
            </w:r>
          </w:p>
        </w:tc>
        <w:tc>
          <w:tcPr>
            <w:tcW w:w="1800" w:type="dxa"/>
            <w:gridSpan w:val="2"/>
          </w:tcPr>
          <w:p w:rsidR="00305C75" w:rsidRPr="00200E05" w:rsidRDefault="00305C75" w:rsidP="00F50829">
            <w:pPr>
              <w:jc w:val="center"/>
              <w:rPr>
                <w:color w:val="000000"/>
              </w:rPr>
            </w:pPr>
            <w:r w:rsidRPr="00200E0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200E05" w:rsidRDefault="00305C75" w:rsidP="00C16817">
            <w:pPr>
              <w:jc w:val="center"/>
              <w:rPr>
                <w:color w:val="000000"/>
              </w:rPr>
            </w:pPr>
            <w:r w:rsidRPr="00200E05">
              <w:rPr>
                <w:color w:val="000000"/>
              </w:rPr>
              <w:t xml:space="preserve">Автомобиль легковой – SUBARU </w:t>
            </w:r>
            <w:r w:rsidRPr="00200E05">
              <w:rPr>
                <w:color w:val="000000"/>
                <w:lang w:val="en-US"/>
              </w:rPr>
              <w:t>Forester</w:t>
            </w:r>
          </w:p>
          <w:p w:rsidR="00305C75" w:rsidRPr="00200E05" w:rsidRDefault="00305C75" w:rsidP="00C16817">
            <w:pPr>
              <w:jc w:val="center"/>
              <w:rPr>
                <w:color w:val="000000"/>
              </w:rPr>
            </w:pPr>
            <w:r w:rsidRPr="00200E05">
              <w:rPr>
                <w:color w:val="000000"/>
              </w:rPr>
              <w:t>(индивидуальная)</w:t>
            </w:r>
          </w:p>
        </w:tc>
      </w:tr>
      <w:tr w:rsidR="00305C75" w:rsidRPr="00F50829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200E05" w:rsidRDefault="00305C75" w:rsidP="00F50829">
            <w:pPr>
              <w:jc w:val="center"/>
              <w:rPr>
                <w:color w:val="000000"/>
              </w:rPr>
            </w:pPr>
            <w:r w:rsidRPr="00200E05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200E05" w:rsidRDefault="00305C75" w:rsidP="0055180C">
            <w:pPr>
              <w:jc w:val="center"/>
              <w:rPr>
                <w:color w:val="000000"/>
              </w:rPr>
            </w:pPr>
            <w:r w:rsidRPr="00200E05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200E05" w:rsidRDefault="00305C75" w:rsidP="0055180C">
            <w:pPr>
              <w:jc w:val="center"/>
              <w:rPr>
                <w:color w:val="000000"/>
              </w:rPr>
            </w:pPr>
            <w:r w:rsidRPr="00200E05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200E05" w:rsidRDefault="00305C75" w:rsidP="0055180C">
            <w:pPr>
              <w:jc w:val="center"/>
              <w:rPr>
                <w:color w:val="000000"/>
              </w:rPr>
            </w:pPr>
            <w:r w:rsidRPr="00200E05">
              <w:rPr>
                <w:color w:val="000000"/>
              </w:rPr>
              <w:t>Квартира</w:t>
            </w:r>
          </w:p>
          <w:p w:rsidR="00305C75" w:rsidRPr="00200E05" w:rsidRDefault="00305C75" w:rsidP="0055180C">
            <w:pPr>
              <w:jc w:val="center"/>
              <w:rPr>
                <w:color w:val="000000"/>
              </w:rPr>
            </w:pPr>
            <w:r w:rsidRPr="00200E05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200E05" w:rsidRDefault="00305C75" w:rsidP="00F50829">
            <w:pPr>
              <w:jc w:val="center"/>
              <w:rPr>
                <w:color w:val="000000"/>
              </w:rPr>
            </w:pPr>
            <w:r w:rsidRPr="00200E05">
              <w:rPr>
                <w:color w:val="000000"/>
              </w:rPr>
              <w:t>89</w:t>
            </w:r>
          </w:p>
        </w:tc>
        <w:tc>
          <w:tcPr>
            <w:tcW w:w="1800" w:type="dxa"/>
            <w:gridSpan w:val="2"/>
          </w:tcPr>
          <w:p w:rsidR="00305C75" w:rsidRPr="00200E05" w:rsidRDefault="00305C75" w:rsidP="00F50829">
            <w:pPr>
              <w:jc w:val="center"/>
              <w:rPr>
                <w:color w:val="000000"/>
              </w:rPr>
            </w:pPr>
            <w:r w:rsidRPr="00200E0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200E05" w:rsidRDefault="00305C75" w:rsidP="00C16817">
            <w:pPr>
              <w:jc w:val="center"/>
              <w:rPr>
                <w:color w:val="000000"/>
              </w:rPr>
            </w:pPr>
            <w:r w:rsidRPr="00200E05">
              <w:rPr>
                <w:color w:val="000000"/>
              </w:rPr>
              <w:t>-</w:t>
            </w:r>
          </w:p>
        </w:tc>
      </w:tr>
      <w:tr w:rsidR="00305C75" w:rsidRPr="00F50829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DC562E" w:rsidRDefault="00305C75" w:rsidP="00F50829">
            <w:pPr>
              <w:jc w:val="center"/>
              <w:rPr>
                <w:color w:val="000000"/>
              </w:rPr>
            </w:pPr>
            <w:r w:rsidRPr="00DC562E">
              <w:rPr>
                <w:color w:val="000000"/>
              </w:rPr>
              <w:t>Пешехонова Л.И.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DC562E" w:rsidRDefault="00305C75" w:rsidP="0055180C">
            <w:pPr>
              <w:jc w:val="center"/>
              <w:rPr>
                <w:color w:val="000000"/>
              </w:rPr>
            </w:pPr>
            <w:r w:rsidRPr="00DC562E">
              <w:rPr>
                <w:color w:val="000000"/>
              </w:rPr>
              <w:t>Главный бухгалтер</w:t>
            </w:r>
          </w:p>
        </w:tc>
        <w:tc>
          <w:tcPr>
            <w:tcW w:w="2160" w:type="dxa"/>
            <w:vMerge w:val="restart"/>
          </w:tcPr>
          <w:p w:rsidR="00305C75" w:rsidRPr="00DC562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655340,33</w:t>
            </w:r>
          </w:p>
        </w:tc>
        <w:tc>
          <w:tcPr>
            <w:tcW w:w="2880" w:type="dxa"/>
            <w:gridSpan w:val="3"/>
          </w:tcPr>
          <w:p w:rsidR="00305C75" w:rsidRPr="00DC562E" w:rsidRDefault="00305C75" w:rsidP="0055180C">
            <w:pPr>
              <w:jc w:val="center"/>
              <w:rPr>
                <w:color w:val="000000"/>
              </w:rPr>
            </w:pPr>
            <w:r w:rsidRPr="00DC562E">
              <w:rPr>
                <w:color w:val="000000"/>
              </w:rPr>
              <w:t>Квартира</w:t>
            </w:r>
          </w:p>
          <w:p w:rsidR="00305C75" w:rsidRPr="00DC562E" w:rsidRDefault="00305C75" w:rsidP="0055180C">
            <w:pPr>
              <w:jc w:val="center"/>
              <w:rPr>
                <w:color w:val="000000"/>
              </w:rPr>
            </w:pPr>
            <w:r w:rsidRPr="00DC562E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DC562E" w:rsidRDefault="00305C75" w:rsidP="00F50829">
            <w:pPr>
              <w:jc w:val="center"/>
              <w:rPr>
                <w:color w:val="000000"/>
              </w:rPr>
            </w:pPr>
            <w:r w:rsidRPr="00DC562E">
              <w:rPr>
                <w:color w:val="000000"/>
              </w:rPr>
              <w:t>34,1</w:t>
            </w:r>
          </w:p>
        </w:tc>
        <w:tc>
          <w:tcPr>
            <w:tcW w:w="1800" w:type="dxa"/>
            <w:gridSpan w:val="2"/>
          </w:tcPr>
          <w:p w:rsidR="00305C75" w:rsidRPr="00DC562E" w:rsidRDefault="00305C75" w:rsidP="00F50829">
            <w:pPr>
              <w:jc w:val="center"/>
              <w:rPr>
                <w:color w:val="000000"/>
              </w:rPr>
            </w:pPr>
            <w:r w:rsidRPr="00DC562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DC562E" w:rsidRDefault="00305C75" w:rsidP="00C16817">
            <w:pPr>
              <w:jc w:val="center"/>
              <w:rPr>
                <w:color w:val="000000"/>
              </w:rPr>
            </w:pPr>
            <w:r w:rsidRPr="00DC562E">
              <w:rPr>
                <w:color w:val="000000"/>
              </w:rPr>
              <w:t>-</w:t>
            </w:r>
          </w:p>
        </w:tc>
      </w:tr>
      <w:tr w:rsidR="00305C75" w:rsidRPr="00F50829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DC562E" w:rsidRDefault="00305C75" w:rsidP="00F50829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DC562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DC562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E907F7" w:rsidRDefault="00305C75" w:rsidP="0055180C">
            <w:pPr>
              <w:jc w:val="center"/>
              <w:rPr>
                <w:color w:val="000000"/>
              </w:rPr>
            </w:pPr>
            <w:r w:rsidRPr="00E907F7">
              <w:rPr>
                <w:color w:val="000000"/>
              </w:rPr>
              <w:t>Квартира</w:t>
            </w:r>
          </w:p>
          <w:p w:rsidR="00305C75" w:rsidRPr="00E907F7" w:rsidRDefault="00305C75" w:rsidP="0055180C">
            <w:pPr>
              <w:jc w:val="center"/>
              <w:rPr>
                <w:color w:val="000000"/>
              </w:rPr>
            </w:pPr>
            <w:r w:rsidRPr="00E907F7">
              <w:rPr>
                <w:color w:val="000000"/>
              </w:rPr>
              <w:t>(найм)</w:t>
            </w:r>
          </w:p>
        </w:tc>
        <w:tc>
          <w:tcPr>
            <w:tcW w:w="1080" w:type="dxa"/>
          </w:tcPr>
          <w:p w:rsidR="00305C75" w:rsidRPr="00E907F7" w:rsidRDefault="00305C75" w:rsidP="00F50829">
            <w:pPr>
              <w:jc w:val="center"/>
              <w:rPr>
                <w:color w:val="000000"/>
              </w:rPr>
            </w:pPr>
            <w:r w:rsidRPr="00E907F7">
              <w:rPr>
                <w:color w:val="000000"/>
              </w:rPr>
              <w:t>48,9</w:t>
            </w:r>
          </w:p>
        </w:tc>
        <w:tc>
          <w:tcPr>
            <w:tcW w:w="1800" w:type="dxa"/>
            <w:gridSpan w:val="2"/>
          </w:tcPr>
          <w:p w:rsidR="00305C75" w:rsidRPr="00E907F7" w:rsidRDefault="00305C75" w:rsidP="00F50829">
            <w:pPr>
              <w:jc w:val="center"/>
              <w:rPr>
                <w:color w:val="000000"/>
              </w:rPr>
            </w:pPr>
            <w:r w:rsidRPr="00E907F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DC562E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F50829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C562E" w:rsidRDefault="00305C75" w:rsidP="00F50829">
            <w:pPr>
              <w:jc w:val="center"/>
              <w:rPr>
                <w:color w:val="000000"/>
              </w:rPr>
            </w:pPr>
            <w:r w:rsidRPr="00DC562E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DC562E" w:rsidRDefault="00305C75" w:rsidP="0055180C">
            <w:pPr>
              <w:jc w:val="center"/>
              <w:rPr>
                <w:color w:val="000000"/>
              </w:rPr>
            </w:pPr>
            <w:r w:rsidRPr="00DC562E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DC562E" w:rsidRDefault="00305C75" w:rsidP="0055180C">
            <w:pPr>
              <w:jc w:val="center"/>
              <w:rPr>
                <w:color w:val="000000"/>
              </w:rPr>
            </w:pPr>
            <w:r w:rsidRPr="00DC562E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E907F7" w:rsidRDefault="00305C75" w:rsidP="0055180C">
            <w:pPr>
              <w:jc w:val="center"/>
              <w:rPr>
                <w:color w:val="000000"/>
              </w:rPr>
            </w:pPr>
            <w:r w:rsidRPr="00E907F7">
              <w:rPr>
                <w:color w:val="000000"/>
              </w:rPr>
              <w:t>Квартира</w:t>
            </w:r>
          </w:p>
          <w:p w:rsidR="00305C75" w:rsidRPr="00E907F7" w:rsidRDefault="00305C75" w:rsidP="0055180C">
            <w:pPr>
              <w:jc w:val="center"/>
              <w:rPr>
                <w:color w:val="000000"/>
              </w:rPr>
            </w:pPr>
            <w:r w:rsidRPr="00E907F7">
              <w:rPr>
                <w:color w:val="000000"/>
              </w:rPr>
              <w:t>(найм)</w:t>
            </w:r>
          </w:p>
        </w:tc>
        <w:tc>
          <w:tcPr>
            <w:tcW w:w="1080" w:type="dxa"/>
          </w:tcPr>
          <w:p w:rsidR="00305C75" w:rsidRPr="00E907F7" w:rsidRDefault="00305C75" w:rsidP="00F50829">
            <w:pPr>
              <w:jc w:val="center"/>
              <w:rPr>
                <w:color w:val="000000"/>
              </w:rPr>
            </w:pPr>
            <w:r w:rsidRPr="00E907F7">
              <w:rPr>
                <w:color w:val="000000"/>
              </w:rPr>
              <w:t>48,9</w:t>
            </w:r>
          </w:p>
        </w:tc>
        <w:tc>
          <w:tcPr>
            <w:tcW w:w="1800" w:type="dxa"/>
            <w:gridSpan w:val="2"/>
          </w:tcPr>
          <w:p w:rsidR="00305C75" w:rsidRPr="00E907F7" w:rsidRDefault="00305C75" w:rsidP="00F50829">
            <w:pPr>
              <w:jc w:val="center"/>
              <w:rPr>
                <w:color w:val="000000"/>
              </w:rPr>
            </w:pPr>
            <w:r w:rsidRPr="00E907F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DC562E" w:rsidRDefault="00305C75" w:rsidP="00C16817">
            <w:pPr>
              <w:jc w:val="center"/>
              <w:rPr>
                <w:color w:val="000000"/>
              </w:rPr>
            </w:pPr>
            <w:r w:rsidRPr="00DC562E">
              <w:rPr>
                <w:color w:val="000000"/>
              </w:rPr>
              <w:t>-</w:t>
            </w:r>
          </w:p>
        </w:tc>
      </w:tr>
      <w:tr w:rsidR="00305C75" w:rsidRPr="00F50829">
        <w:trPr>
          <w:trHeight w:val="48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7856AD" w:rsidRDefault="00305C75" w:rsidP="00F50829">
            <w:pPr>
              <w:jc w:val="center"/>
              <w:rPr>
                <w:color w:val="000000"/>
              </w:rPr>
            </w:pPr>
            <w:r w:rsidRPr="007856AD">
              <w:rPr>
                <w:color w:val="000000"/>
              </w:rPr>
              <w:t>Порываева Н.М.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7856AD" w:rsidRDefault="00305C75" w:rsidP="0055180C">
            <w:pPr>
              <w:jc w:val="center"/>
              <w:rPr>
                <w:color w:val="000000"/>
              </w:rPr>
            </w:pPr>
            <w:r w:rsidRPr="007856AD">
              <w:rPr>
                <w:color w:val="000000"/>
              </w:rPr>
              <w:t>Главный бухгалтер</w:t>
            </w:r>
          </w:p>
        </w:tc>
        <w:tc>
          <w:tcPr>
            <w:tcW w:w="2160" w:type="dxa"/>
            <w:vMerge w:val="restart"/>
          </w:tcPr>
          <w:p w:rsidR="00305C75" w:rsidRPr="007856A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633993,00</w:t>
            </w:r>
          </w:p>
        </w:tc>
        <w:tc>
          <w:tcPr>
            <w:tcW w:w="2880" w:type="dxa"/>
            <w:gridSpan w:val="3"/>
          </w:tcPr>
          <w:p w:rsidR="00305C75" w:rsidRPr="007856AD" w:rsidRDefault="00305C75" w:rsidP="0055180C">
            <w:pPr>
              <w:jc w:val="center"/>
              <w:rPr>
                <w:color w:val="000000"/>
              </w:rPr>
            </w:pPr>
            <w:r w:rsidRPr="007856AD">
              <w:rPr>
                <w:color w:val="000000"/>
              </w:rPr>
              <w:t>Квартира</w:t>
            </w:r>
          </w:p>
          <w:p w:rsidR="00305C75" w:rsidRPr="007856AD" w:rsidRDefault="00305C75" w:rsidP="0055180C">
            <w:pPr>
              <w:jc w:val="center"/>
              <w:rPr>
                <w:color w:val="000000"/>
              </w:rPr>
            </w:pPr>
            <w:r w:rsidRPr="007856AD">
              <w:rPr>
                <w:color w:val="000000"/>
              </w:rPr>
              <w:t>(</w:t>
            </w:r>
            <w:r>
              <w:rPr>
                <w:color w:val="000000"/>
              </w:rPr>
              <w:t>совместная</w:t>
            </w:r>
            <w:r w:rsidRPr="007856AD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7856AD" w:rsidRDefault="00305C75" w:rsidP="00F50829">
            <w:pPr>
              <w:jc w:val="center"/>
              <w:rPr>
                <w:color w:val="000000"/>
              </w:rPr>
            </w:pPr>
            <w:r w:rsidRPr="007856AD">
              <w:rPr>
                <w:color w:val="000000"/>
              </w:rPr>
              <w:t>42,00</w:t>
            </w:r>
          </w:p>
        </w:tc>
        <w:tc>
          <w:tcPr>
            <w:tcW w:w="1800" w:type="dxa"/>
            <w:gridSpan w:val="2"/>
          </w:tcPr>
          <w:p w:rsidR="00305C75" w:rsidRPr="007856AD" w:rsidRDefault="00305C75" w:rsidP="00F50829">
            <w:pPr>
              <w:jc w:val="center"/>
              <w:rPr>
                <w:color w:val="000000"/>
              </w:rPr>
            </w:pPr>
            <w:r w:rsidRPr="007856A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7856AD" w:rsidRDefault="00305C75" w:rsidP="00C16817">
            <w:pPr>
              <w:jc w:val="center"/>
              <w:rPr>
                <w:color w:val="000000"/>
              </w:rPr>
            </w:pPr>
            <w:r w:rsidRPr="007856AD">
              <w:rPr>
                <w:color w:val="000000"/>
              </w:rPr>
              <w:t>-</w:t>
            </w:r>
          </w:p>
        </w:tc>
      </w:tr>
      <w:tr w:rsidR="00305C75" w:rsidRPr="00F50829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7856AD" w:rsidRDefault="00305C75" w:rsidP="00F50829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7856AD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7856A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(совместная)</w:t>
            </w:r>
          </w:p>
        </w:tc>
        <w:tc>
          <w:tcPr>
            <w:tcW w:w="1080" w:type="dxa"/>
          </w:tcPr>
          <w:p w:rsidR="00305C75" w:rsidRPr="007856AD" w:rsidRDefault="00305C75" w:rsidP="00F508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800" w:type="dxa"/>
            <w:gridSpan w:val="2"/>
          </w:tcPr>
          <w:p w:rsidR="00305C75" w:rsidRPr="007856AD" w:rsidRDefault="00305C75" w:rsidP="00F508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7856AD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F50829">
        <w:trPr>
          <w:trHeight w:val="14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7856AD" w:rsidRDefault="00305C75" w:rsidP="007856AD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7856A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7856A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381869,00</w:t>
            </w: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Pr="007856A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(совместная)</w:t>
            </w:r>
          </w:p>
        </w:tc>
        <w:tc>
          <w:tcPr>
            <w:tcW w:w="1080" w:type="dxa"/>
            <w:vMerge w:val="restart"/>
          </w:tcPr>
          <w:p w:rsidR="00305C75" w:rsidRDefault="00305C75" w:rsidP="00A02A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A02A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CC7B84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Легковой автомобиль -Тойота Ярис </w:t>
            </w:r>
            <w:r>
              <w:rPr>
                <w:color w:val="000000"/>
                <w:lang w:val="en-US"/>
              </w:rPr>
              <w:t>VHKKL</w:t>
            </w:r>
            <w:r w:rsidRPr="00CC7B84">
              <w:rPr>
                <w:color w:val="000000"/>
              </w:rPr>
              <w:t xml:space="preserve"> 9633 </w:t>
            </w:r>
            <w:r>
              <w:rPr>
                <w:color w:val="000000"/>
                <w:lang w:val="en-US"/>
              </w:rPr>
              <w:t>OA</w:t>
            </w:r>
            <w:r w:rsidRPr="00CC7B84">
              <w:rPr>
                <w:color w:val="000000"/>
              </w:rPr>
              <w:t xml:space="preserve"> 342789</w:t>
            </w:r>
            <w:r>
              <w:rPr>
                <w:color w:val="000000"/>
              </w:rPr>
              <w:t xml:space="preserve"> (индивидуальная )</w:t>
            </w:r>
          </w:p>
        </w:tc>
      </w:tr>
      <w:tr w:rsidR="00305C75" w:rsidRPr="00F50829">
        <w:trPr>
          <w:trHeight w:val="48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7856AD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 w:rsidP="00A02A0C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A02A0C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УАЗ-31519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</w:tr>
      <w:tr w:rsidR="00305C75" w:rsidRPr="00F50829">
        <w:trPr>
          <w:trHeight w:val="46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7856AD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(совместня)</w:t>
            </w:r>
          </w:p>
        </w:tc>
        <w:tc>
          <w:tcPr>
            <w:tcW w:w="1080" w:type="dxa"/>
          </w:tcPr>
          <w:p w:rsidR="00305C75" w:rsidRDefault="00305C75" w:rsidP="00F508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800" w:type="dxa"/>
            <w:gridSpan w:val="2"/>
          </w:tcPr>
          <w:p w:rsidR="00305C75" w:rsidRDefault="00305C75" w:rsidP="00F508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tcBorders>
              <w:top w:val="nil"/>
            </w:tcBorders>
          </w:tcPr>
          <w:p w:rsidR="00305C75" w:rsidRPr="007856AD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65E3B" w:rsidRDefault="00305C75" w:rsidP="00493A6A">
            <w:pPr>
              <w:rPr>
                <w:color w:val="000000"/>
              </w:rPr>
            </w:pPr>
            <w:r w:rsidRPr="00F65E3B">
              <w:rPr>
                <w:color w:val="000000"/>
              </w:rPr>
              <w:t>Побегаева Н.Н.</w:t>
            </w:r>
          </w:p>
        </w:tc>
        <w:tc>
          <w:tcPr>
            <w:tcW w:w="2109" w:type="dxa"/>
            <w:gridSpan w:val="2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Главный бухгалтер</w:t>
            </w:r>
          </w:p>
        </w:tc>
        <w:tc>
          <w:tcPr>
            <w:tcW w:w="2160" w:type="dxa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511338</w:t>
            </w:r>
            <w:r w:rsidRPr="00F65E3B">
              <w:rPr>
                <w:color w:val="000000"/>
              </w:rPr>
              <w:t>,</w:t>
            </w:r>
            <w:r>
              <w:rPr>
                <w:color w:val="000000"/>
              </w:rPr>
              <w:t>61</w:t>
            </w:r>
          </w:p>
        </w:tc>
        <w:tc>
          <w:tcPr>
            <w:tcW w:w="2880" w:type="dxa"/>
            <w:gridSpan w:val="3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Квартира</w:t>
            </w:r>
          </w:p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F65E3B" w:rsidRDefault="00305C75" w:rsidP="00493A6A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53,3</w:t>
            </w:r>
          </w:p>
        </w:tc>
        <w:tc>
          <w:tcPr>
            <w:tcW w:w="1800" w:type="dxa"/>
            <w:gridSpan w:val="2"/>
          </w:tcPr>
          <w:p w:rsidR="00305C75" w:rsidRPr="00F65E3B" w:rsidRDefault="00305C75" w:rsidP="00493A6A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F65E3B" w:rsidRDefault="00305C75" w:rsidP="00C16817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 xml:space="preserve">Автомобиль легковой – </w:t>
            </w:r>
            <w:r w:rsidRPr="00F65E3B">
              <w:rPr>
                <w:color w:val="000000"/>
                <w:lang w:val="en-US"/>
              </w:rPr>
              <w:t>Nissan</w:t>
            </w:r>
            <w:r w:rsidRPr="00F65E3B">
              <w:rPr>
                <w:color w:val="000000"/>
              </w:rPr>
              <w:t xml:space="preserve"> </w:t>
            </w:r>
            <w:r w:rsidRPr="00F65E3B">
              <w:rPr>
                <w:color w:val="000000"/>
                <w:lang w:val="en-US"/>
              </w:rPr>
              <w:t>Almera</w:t>
            </w:r>
            <w:r w:rsidRPr="00F65E3B">
              <w:rPr>
                <w:color w:val="000000"/>
              </w:rPr>
              <w:t xml:space="preserve"> </w:t>
            </w:r>
            <w:r w:rsidRPr="00F65E3B">
              <w:rPr>
                <w:color w:val="000000"/>
                <w:lang w:val="en-US"/>
              </w:rPr>
              <w:t>Classic</w:t>
            </w:r>
          </w:p>
          <w:p w:rsidR="00305C75" w:rsidRPr="00F65E3B" w:rsidRDefault="00305C75" w:rsidP="00C16817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61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F65E3B" w:rsidRDefault="00305C75" w:rsidP="00493A6A">
            <w:pPr>
              <w:rPr>
                <w:color w:val="000000"/>
              </w:rPr>
            </w:pPr>
            <w:r w:rsidRPr="00F65E3B"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248751,00</w:t>
            </w:r>
          </w:p>
        </w:tc>
        <w:tc>
          <w:tcPr>
            <w:tcW w:w="2880" w:type="dxa"/>
            <w:gridSpan w:val="3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F65E3B" w:rsidRDefault="00305C75" w:rsidP="00493A6A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53,3</w:t>
            </w:r>
          </w:p>
        </w:tc>
        <w:tc>
          <w:tcPr>
            <w:tcW w:w="1800" w:type="dxa"/>
            <w:gridSpan w:val="2"/>
          </w:tcPr>
          <w:p w:rsidR="00305C75" w:rsidRPr="00F65E3B" w:rsidRDefault="00305C75" w:rsidP="00493A6A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F65E3B" w:rsidRDefault="00305C75" w:rsidP="00C16817">
            <w:pPr>
              <w:jc w:val="center"/>
              <w:rPr>
                <w:color w:val="000000"/>
                <w:lang w:val="en-US"/>
              </w:rPr>
            </w:pPr>
            <w:r w:rsidRPr="00F65E3B">
              <w:rPr>
                <w:color w:val="000000"/>
              </w:rPr>
              <w:t>Автомобиль легковой – ВАЗ 21053</w:t>
            </w:r>
          </w:p>
          <w:p w:rsidR="00305C75" w:rsidRPr="00F65E3B" w:rsidRDefault="00305C75" w:rsidP="00C16817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48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F65E3B" w:rsidRDefault="00305C75" w:rsidP="00493A6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F65E3B" w:rsidRDefault="00305C75" w:rsidP="00681D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58,6</w:t>
            </w:r>
          </w:p>
        </w:tc>
        <w:tc>
          <w:tcPr>
            <w:tcW w:w="1800" w:type="dxa"/>
            <w:gridSpan w:val="2"/>
          </w:tcPr>
          <w:p w:rsidR="00305C75" w:rsidRPr="00F65E3B" w:rsidRDefault="00305C75" w:rsidP="00681D9A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F65E3B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F65E3B" w:rsidRDefault="00305C75" w:rsidP="00493A6A">
            <w:pPr>
              <w:rPr>
                <w:color w:val="000000"/>
              </w:rPr>
            </w:pPr>
            <w:r w:rsidRPr="00F65E3B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квартира</w:t>
            </w:r>
          </w:p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F65E3B" w:rsidRDefault="00305C75" w:rsidP="00493A6A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58,</w:t>
            </w:r>
            <w:r>
              <w:rPr>
                <w:color w:val="000000"/>
              </w:rPr>
              <w:t>6</w:t>
            </w:r>
          </w:p>
        </w:tc>
        <w:tc>
          <w:tcPr>
            <w:tcW w:w="1800" w:type="dxa"/>
            <w:gridSpan w:val="2"/>
          </w:tcPr>
          <w:p w:rsidR="00305C75" w:rsidRPr="00F65E3B" w:rsidRDefault="00305C75" w:rsidP="00493A6A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F65E3B" w:rsidRDefault="00305C75" w:rsidP="00C16817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F65E3B" w:rsidRDefault="00305C75" w:rsidP="00493A6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F65E3B" w:rsidRDefault="00305C75" w:rsidP="00493A6A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53,3</w:t>
            </w:r>
          </w:p>
        </w:tc>
        <w:tc>
          <w:tcPr>
            <w:tcW w:w="1800" w:type="dxa"/>
            <w:gridSpan w:val="2"/>
          </w:tcPr>
          <w:p w:rsidR="00305C75" w:rsidRPr="00F65E3B" w:rsidRDefault="00305C75" w:rsidP="00493A6A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F65E3B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65E3B" w:rsidRDefault="00305C75" w:rsidP="00493A6A">
            <w:pPr>
              <w:rPr>
                <w:color w:val="000000"/>
              </w:rPr>
            </w:pPr>
            <w:r w:rsidRPr="00F65E3B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F65E3B" w:rsidRDefault="00305C75" w:rsidP="00493A6A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53,3</w:t>
            </w:r>
          </w:p>
        </w:tc>
        <w:tc>
          <w:tcPr>
            <w:tcW w:w="1800" w:type="dxa"/>
            <w:gridSpan w:val="2"/>
          </w:tcPr>
          <w:p w:rsidR="00305C75" w:rsidRPr="00F65E3B" w:rsidRDefault="00305C75" w:rsidP="00493A6A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F65E3B" w:rsidRDefault="00305C75" w:rsidP="00C16817">
            <w:pPr>
              <w:jc w:val="center"/>
              <w:rPr>
                <w:color w:val="000000"/>
              </w:rPr>
            </w:pPr>
            <w:r w:rsidRPr="00F65E3B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51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F65E3B" w:rsidRDefault="00305C75" w:rsidP="00493A6A">
            <w:pPr>
              <w:rPr>
                <w:color w:val="000000"/>
              </w:rPr>
            </w:pPr>
            <w:r>
              <w:rPr>
                <w:color w:val="000000"/>
              </w:rPr>
              <w:t>Рассохина С.А.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Главный бухгалтер</w:t>
            </w:r>
          </w:p>
        </w:tc>
        <w:tc>
          <w:tcPr>
            <w:tcW w:w="2160" w:type="dxa"/>
            <w:vMerge w:val="restart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848208</w:t>
            </w:r>
          </w:p>
        </w:tc>
        <w:tc>
          <w:tcPr>
            <w:tcW w:w="2880" w:type="dxa"/>
            <w:gridSpan w:val="3"/>
          </w:tcPr>
          <w:p w:rsidR="00305C75" w:rsidRPr="00F65E3B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F65E3B" w:rsidRDefault="00305C75" w:rsidP="00493A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gridSpan w:val="2"/>
          </w:tcPr>
          <w:p w:rsidR="00305C75" w:rsidRPr="00F65E3B" w:rsidRDefault="00305C75" w:rsidP="00493A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F65E3B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48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493A6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 w:rsidP="00493A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56,4</w:t>
            </w:r>
          </w:p>
        </w:tc>
        <w:tc>
          <w:tcPr>
            <w:tcW w:w="1800" w:type="dxa"/>
            <w:gridSpan w:val="2"/>
          </w:tcPr>
          <w:p w:rsidR="00305C75" w:rsidRDefault="00305C75" w:rsidP="00493A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493A6A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Pr="00F65E3B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3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493A6A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493A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800" w:type="dxa"/>
            <w:gridSpan w:val="2"/>
          </w:tcPr>
          <w:p w:rsidR="00305C75" w:rsidRDefault="00305C75" w:rsidP="00493A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F65E3B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Мазда 3 (индивидуальная)</w:t>
            </w:r>
          </w:p>
        </w:tc>
      </w:tr>
      <w:tr w:rsidR="00305C75" w:rsidRPr="00607B10">
        <w:trPr>
          <w:trHeight w:val="44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493A6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224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56,4</w:t>
            </w:r>
          </w:p>
        </w:tc>
        <w:tc>
          <w:tcPr>
            <w:tcW w:w="1800" w:type="dxa"/>
            <w:gridSpan w:val="2"/>
          </w:tcPr>
          <w:p w:rsidR="00305C75" w:rsidRDefault="00305C75" w:rsidP="003224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32241D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F50829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823293" w:rsidRDefault="00305C75" w:rsidP="00F50829">
            <w:pPr>
              <w:jc w:val="center"/>
              <w:rPr>
                <w:color w:val="000000"/>
              </w:rPr>
            </w:pPr>
            <w:r w:rsidRPr="00823293">
              <w:rPr>
                <w:color w:val="000000"/>
              </w:rPr>
              <w:t>Решетникова Т.Н.</w:t>
            </w:r>
          </w:p>
        </w:tc>
        <w:tc>
          <w:tcPr>
            <w:tcW w:w="2109" w:type="dxa"/>
            <w:gridSpan w:val="2"/>
          </w:tcPr>
          <w:p w:rsidR="00305C75" w:rsidRPr="00823293" w:rsidRDefault="00305C75" w:rsidP="0055180C">
            <w:pPr>
              <w:jc w:val="center"/>
              <w:rPr>
                <w:color w:val="000000"/>
              </w:rPr>
            </w:pPr>
            <w:r w:rsidRPr="00823293">
              <w:rPr>
                <w:color w:val="000000"/>
              </w:rPr>
              <w:t>Главный бухгалтер</w:t>
            </w:r>
          </w:p>
        </w:tc>
        <w:tc>
          <w:tcPr>
            <w:tcW w:w="2160" w:type="dxa"/>
          </w:tcPr>
          <w:p w:rsidR="00305C75" w:rsidRPr="00823293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445712</w:t>
            </w:r>
            <w:r w:rsidRPr="00823293">
              <w:rPr>
                <w:color w:val="000000"/>
              </w:rPr>
              <w:t>,00</w:t>
            </w:r>
          </w:p>
        </w:tc>
        <w:tc>
          <w:tcPr>
            <w:tcW w:w="2880" w:type="dxa"/>
            <w:gridSpan w:val="3"/>
          </w:tcPr>
          <w:p w:rsidR="00305C75" w:rsidRPr="00823293" w:rsidRDefault="00305C75" w:rsidP="0055180C">
            <w:pPr>
              <w:jc w:val="center"/>
              <w:rPr>
                <w:color w:val="000000"/>
              </w:rPr>
            </w:pPr>
            <w:r w:rsidRPr="00823293">
              <w:rPr>
                <w:color w:val="000000"/>
              </w:rPr>
              <w:t>Квартира</w:t>
            </w:r>
          </w:p>
          <w:p w:rsidR="00305C75" w:rsidRPr="00823293" w:rsidRDefault="00305C75" w:rsidP="0055180C">
            <w:pPr>
              <w:jc w:val="center"/>
              <w:rPr>
                <w:color w:val="000000"/>
              </w:rPr>
            </w:pPr>
            <w:r w:rsidRPr="00823293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823293" w:rsidRDefault="00305C75" w:rsidP="00F50829">
            <w:pPr>
              <w:jc w:val="center"/>
              <w:rPr>
                <w:color w:val="000000"/>
              </w:rPr>
            </w:pPr>
            <w:r w:rsidRPr="00823293">
              <w:rPr>
                <w:color w:val="000000"/>
              </w:rPr>
              <w:t>45,2</w:t>
            </w:r>
          </w:p>
        </w:tc>
        <w:tc>
          <w:tcPr>
            <w:tcW w:w="1800" w:type="dxa"/>
            <w:gridSpan w:val="2"/>
          </w:tcPr>
          <w:p w:rsidR="00305C75" w:rsidRPr="00823293" w:rsidRDefault="00305C75" w:rsidP="00F50829">
            <w:pPr>
              <w:jc w:val="center"/>
              <w:rPr>
                <w:color w:val="000000"/>
              </w:rPr>
            </w:pPr>
            <w:r w:rsidRPr="00823293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823293" w:rsidRDefault="00305C75" w:rsidP="00C16817">
            <w:pPr>
              <w:jc w:val="center"/>
              <w:rPr>
                <w:color w:val="000000"/>
              </w:rPr>
            </w:pPr>
            <w:r w:rsidRPr="00823293">
              <w:rPr>
                <w:color w:val="000000"/>
              </w:rPr>
              <w:t>-</w:t>
            </w:r>
          </w:p>
        </w:tc>
      </w:tr>
      <w:tr w:rsidR="00305C75" w:rsidRPr="00F50829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5213E1" w:rsidRDefault="00305C75" w:rsidP="00F50829">
            <w:pPr>
              <w:jc w:val="center"/>
              <w:rPr>
                <w:color w:val="000000"/>
              </w:rPr>
            </w:pPr>
            <w:r w:rsidRPr="005213E1">
              <w:rPr>
                <w:color w:val="000000"/>
              </w:rPr>
              <w:t>Сонина Н.А.</w:t>
            </w:r>
          </w:p>
        </w:tc>
        <w:tc>
          <w:tcPr>
            <w:tcW w:w="2109" w:type="dxa"/>
            <w:gridSpan w:val="2"/>
          </w:tcPr>
          <w:p w:rsidR="00305C75" w:rsidRPr="005213E1" w:rsidRDefault="00305C75" w:rsidP="0055180C">
            <w:pPr>
              <w:jc w:val="center"/>
              <w:rPr>
                <w:color w:val="000000"/>
              </w:rPr>
            </w:pPr>
            <w:r w:rsidRPr="005213E1">
              <w:rPr>
                <w:color w:val="000000"/>
              </w:rPr>
              <w:t>Главный бухгалтер</w:t>
            </w:r>
          </w:p>
        </w:tc>
        <w:tc>
          <w:tcPr>
            <w:tcW w:w="2160" w:type="dxa"/>
          </w:tcPr>
          <w:p w:rsidR="00305C75" w:rsidRPr="005213E1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293780</w:t>
            </w:r>
          </w:p>
        </w:tc>
        <w:tc>
          <w:tcPr>
            <w:tcW w:w="2880" w:type="dxa"/>
            <w:gridSpan w:val="3"/>
          </w:tcPr>
          <w:p w:rsidR="00305C75" w:rsidRPr="005213E1" w:rsidRDefault="00305C75" w:rsidP="0055180C">
            <w:pPr>
              <w:jc w:val="center"/>
              <w:rPr>
                <w:color w:val="000000"/>
              </w:rPr>
            </w:pPr>
            <w:r w:rsidRPr="005213E1">
              <w:rPr>
                <w:color w:val="000000"/>
              </w:rPr>
              <w:t>Квартира</w:t>
            </w:r>
          </w:p>
          <w:p w:rsidR="00305C75" w:rsidRPr="005213E1" w:rsidRDefault="00305C75" w:rsidP="0055180C">
            <w:pPr>
              <w:jc w:val="center"/>
              <w:rPr>
                <w:color w:val="000000"/>
              </w:rPr>
            </w:pPr>
            <w:r w:rsidRPr="005213E1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5213E1" w:rsidRDefault="00305C75" w:rsidP="00F50829">
            <w:pPr>
              <w:jc w:val="center"/>
              <w:rPr>
                <w:color w:val="000000"/>
              </w:rPr>
            </w:pPr>
            <w:r w:rsidRPr="005213E1">
              <w:rPr>
                <w:color w:val="000000"/>
              </w:rPr>
              <w:t>30,6</w:t>
            </w:r>
          </w:p>
        </w:tc>
        <w:tc>
          <w:tcPr>
            <w:tcW w:w="1800" w:type="dxa"/>
            <w:gridSpan w:val="2"/>
          </w:tcPr>
          <w:p w:rsidR="00305C75" w:rsidRPr="005213E1" w:rsidRDefault="00305C75" w:rsidP="00F50829">
            <w:pPr>
              <w:jc w:val="center"/>
              <w:rPr>
                <w:color w:val="000000"/>
              </w:rPr>
            </w:pPr>
            <w:r w:rsidRPr="005213E1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213E1" w:rsidRDefault="00305C75" w:rsidP="00C16817">
            <w:pPr>
              <w:jc w:val="center"/>
              <w:rPr>
                <w:color w:val="000000"/>
              </w:rPr>
            </w:pPr>
            <w:r w:rsidRPr="005213E1">
              <w:rPr>
                <w:color w:val="000000"/>
              </w:rPr>
              <w:t xml:space="preserve">Мототранспортное средство </w:t>
            </w:r>
            <w:r>
              <w:rPr>
                <w:color w:val="000000"/>
              </w:rPr>
              <w:t>– мотоцикл ИМ 8-103-10</w:t>
            </w:r>
          </w:p>
          <w:p w:rsidR="00305C75" w:rsidRPr="005213E1" w:rsidRDefault="00305C75" w:rsidP="00C16817">
            <w:pPr>
              <w:jc w:val="center"/>
              <w:rPr>
                <w:color w:val="000000"/>
              </w:rPr>
            </w:pPr>
            <w:r w:rsidRPr="005213E1">
              <w:rPr>
                <w:color w:val="000000"/>
              </w:rPr>
              <w:t>(индивидуальная)</w:t>
            </w:r>
          </w:p>
        </w:tc>
      </w:tr>
      <w:tr w:rsidR="00305C75" w:rsidRPr="00F50829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5213E1" w:rsidRDefault="00305C75" w:rsidP="00F50829">
            <w:pPr>
              <w:jc w:val="center"/>
              <w:rPr>
                <w:color w:val="000000"/>
              </w:rPr>
            </w:pPr>
            <w:r w:rsidRPr="005213E1"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Pr="005213E1" w:rsidRDefault="00305C75" w:rsidP="0055180C">
            <w:pPr>
              <w:jc w:val="center"/>
              <w:rPr>
                <w:color w:val="000000"/>
              </w:rPr>
            </w:pPr>
            <w:r w:rsidRPr="005213E1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5213E1" w:rsidRDefault="00305C75" w:rsidP="0055180C">
            <w:pPr>
              <w:jc w:val="center"/>
              <w:rPr>
                <w:color w:val="000000"/>
              </w:rPr>
            </w:pPr>
            <w:r w:rsidRPr="005213E1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5213E1" w:rsidRDefault="00305C75" w:rsidP="0055180C">
            <w:pPr>
              <w:jc w:val="center"/>
              <w:rPr>
                <w:color w:val="000000"/>
              </w:rPr>
            </w:pPr>
            <w:r w:rsidRPr="005213E1">
              <w:rPr>
                <w:color w:val="000000"/>
              </w:rPr>
              <w:t>Жилой дом</w:t>
            </w:r>
          </w:p>
          <w:p w:rsidR="00305C75" w:rsidRPr="005213E1" w:rsidRDefault="00305C75" w:rsidP="0055180C">
            <w:pPr>
              <w:jc w:val="center"/>
              <w:rPr>
                <w:color w:val="000000"/>
              </w:rPr>
            </w:pPr>
            <w:r w:rsidRPr="005213E1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5213E1" w:rsidRDefault="00305C75" w:rsidP="00F50829">
            <w:pPr>
              <w:jc w:val="center"/>
              <w:rPr>
                <w:color w:val="000000"/>
              </w:rPr>
            </w:pPr>
            <w:r w:rsidRPr="005213E1">
              <w:rPr>
                <w:color w:val="000000"/>
              </w:rPr>
              <w:t>64</w:t>
            </w:r>
          </w:p>
        </w:tc>
        <w:tc>
          <w:tcPr>
            <w:tcW w:w="1800" w:type="dxa"/>
            <w:gridSpan w:val="2"/>
          </w:tcPr>
          <w:p w:rsidR="00305C75" w:rsidRPr="005213E1" w:rsidRDefault="00305C75" w:rsidP="00F50829">
            <w:pPr>
              <w:jc w:val="center"/>
              <w:rPr>
                <w:color w:val="000000"/>
              </w:rPr>
            </w:pPr>
            <w:r w:rsidRPr="005213E1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5213E1" w:rsidRDefault="00305C75" w:rsidP="00C16817">
            <w:pPr>
              <w:jc w:val="center"/>
              <w:rPr>
                <w:color w:val="000000"/>
              </w:rPr>
            </w:pPr>
            <w:r w:rsidRPr="005213E1">
              <w:rPr>
                <w:color w:val="000000"/>
              </w:rPr>
              <w:t>Автомобиль легковой – ВАЗ 21063</w:t>
            </w:r>
          </w:p>
          <w:p w:rsidR="00305C75" w:rsidRPr="005213E1" w:rsidRDefault="00305C75" w:rsidP="00C16817">
            <w:pPr>
              <w:jc w:val="center"/>
              <w:rPr>
                <w:color w:val="000000"/>
              </w:rPr>
            </w:pPr>
            <w:r w:rsidRPr="005213E1">
              <w:rPr>
                <w:color w:val="000000"/>
              </w:rPr>
              <w:t>(индивидуальная)</w:t>
            </w:r>
          </w:p>
        </w:tc>
      </w:tr>
      <w:tr w:rsidR="00305C75" w:rsidRPr="00F50829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BD6B02" w:rsidRDefault="00305C75" w:rsidP="00F50829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Хакимова Т.В.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Главный бухгалтер</w:t>
            </w:r>
          </w:p>
        </w:tc>
        <w:tc>
          <w:tcPr>
            <w:tcW w:w="2160" w:type="dxa"/>
            <w:vMerge w:val="restart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617319,95</w:t>
            </w:r>
          </w:p>
        </w:tc>
        <w:tc>
          <w:tcPr>
            <w:tcW w:w="2880" w:type="dxa"/>
            <w:gridSpan w:val="3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Жилой дом</w:t>
            </w:r>
          </w:p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BD6B02" w:rsidRDefault="00305C75" w:rsidP="00F508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</w:t>
            </w:r>
          </w:p>
        </w:tc>
        <w:tc>
          <w:tcPr>
            <w:tcW w:w="1800" w:type="dxa"/>
            <w:gridSpan w:val="2"/>
          </w:tcPr>
          <w:p w:rsidR="00305C75" w:rsidRPr="00BD6B02" w:rsidRDefault="00305C75" w:rsidP="00F50829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BD6B02" w:rsidRDefault="00305C75" w:rsidP="00C16817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-</w:t>
            </w:r>
          </w:p>
        </w:tc>
      </w:tr>
      <w:tr w:rsidR="00305C75" w:rsidRPr="00F50829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BD6B02" w:rsidRDefault="00305C75" w:rsidP="00F50829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E025BE" w:rsidRDefault="00305C75" w:rsidP="0055180C">
            <w:pPr>
              <w:jc w:val="center"/>
              <w:rPr>
                <w:color w:val="000000"/>
              </w:rPr>
            </w:pPr>
            <w:r w:rsidRPr="00E025BE">
              <w:rPr>
                <w:color w:val="000000"/>
              </w:rPr>
              <w:t>Квартира</w:t>
            </w:r>
          </w:p>
          <w:p w:rsidR="00305C75" w:rsidRPr="00E025BE" w:rsidRDefault="00305C75" w:rsidP="0055180C">
            <w:pPr>
              <w:jc w:val="center"/>
              <w:rPr>
                <w:color w:val="000000"/>
              </w:rPr>
            </w:pPr>
            <w:r w:rsidRPr="00E025BE">
              <w:rPr>
                <w:color w:val="000000"/>
              </w:rPr>
              <w:t>(договор найма)</w:t>
            </w:r>
          </w:p>
        </w:tc>
        <w:tc>
          <w:tcPr>
            <w:tcW w:w="1080" w:type="dxa"/>
          </w:tcPr>
          <w:p w:rsidR="00305C75" w:rsidRPr="00E025BE" w:rsidRDefault="00305C75" w:rsidP="00F50829">
            <w:pPr>
              <w:jc w:val="center"/>
              <w:rPr>
                <w:color w:val="000000"/>
              </w:rPr>
            </w:pPr>
            <w:r w:rsidRPr="00E025BE">
              <w:rPr>
                <w:color w:val="000000"/>
              </w:rPr>
              <w:t>49</w:t>
            </w:r>
          </w:p>
        </w:tc>
        <w:tc>
          <w:tcPr>
            <w:tcW w:w="1800" w:type="dxa"/>
            <w:gridSpan w:val="2"/>
          </w:tcPr>
          <w:p w:rsidR="00305C75" w:rsidRPr="00E025BE" w:rsidRDefault="00305C75" w:rsidP="00F50829">
            <w:pPr>
              <w:jc w:val="center"/>
              <w:rPr>
                <w:color w:val="000000"/>
              </w:rPr>
            </w:pPr>
            <w:r w:rsidRPr="00E025B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BD6B02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F50829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D6B02" w:rsidRDefault="00305C75" w:rsidP="00F50829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122594,76</w:t>
            </w:r>
          </w:p>
        </w:tc>
        <w:tc>
          <w:tcPr>
            <w:tcW w:w="2880" w:type="dxa"/>
            <w:gridSpan w:val="3"/>
          </w:tcPr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Квартира</w:t>
            </w:r>
          </w:p>
          <w:p w:rsidR="00305C75" w:rsidRPr="00BD6B02" w:rsidRDefault="00305C75" w:rsidP="0055180C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(договор найма)</w:t>
            </w:r>
          </w:p>
        </w:tc>
        <w:tc>
          <w:tcPr>
            <w:tcW w:w="1080" w:type="dxa"/>
          </w:tcPr>
          <w:p w:rsidR="00305C75" w:rsidRPr="00BD6B02" w:rsidRDefault="00305C75" w:rsidP="00F50829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49</w:t>
            </w:r>
          </w:p>
        </w:tc>
        <w:tc>
          <w:tcPr>
            <w:tcW w:w="1800" w:type="dxa"/>
            <w:gridSpan w:val="2"/>
          </w:tcPr>
          <w:p w:rsidR="00305C75" w:rsidRPr="00BD6B02" w:rsidRDefault="00305C75" w:rsidP="00F50829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D6B02" w:rsidRDefault="00305C75" w:rsidP="00C16817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Автомобиль грузовой – ГАЗ 33023</w:t>
            </w:r>
          </w:p>
          <w:p w:rsidR="00305C75" w:rsidRPr="00BD6B02" w:rsidRDefault="00305C75" w:rsidP="00C16817">
            <w:pPr>
              <w:jc w:val="center"/>
              <w:rPr>
                <w:color w:val="000000"/>
              </w:rPr>
            </w:pPr>
            <w:r w:rsidRPr="00BD6B02">
              <w:rPr>
                <w:color w:val="000000"/>
              </w:rPr>
              <w:t>(индивидуальная)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11682" w:rsidRDefault="00305C75" w:rsidP="000B647A">
            <w:pPr>
              <w:rPr>
                <w:color w:val="000000"/>
              </w:rPr>
            </w:pPr>
            <w:r w:rsidRPr="00611682">
              <w:rPr>
                <w:color w:val="000000"/>
              </w:rPr>
              <w:t>Шанцева С. В.</w:t>
            </w:r>
          </w:p>
        </w:tc>
        <w:tc>
          <w:tcPr>
            <w:tcW w:w="2109" w:type="dxa"/>
            <w:gridSpan w:val="2"/>
          </w:tcPr>
          <w:p w:rsidR="00305C75" w:rsidRPr="00611682" w:rsidRDefault="00305C75" w:rsidP="0055180C">
            <w:pPr>
              <w:jc w:val="center"/>
              <w:rPr>
                <w:color w:val="000000"/>
              </w:rPr>
            </w:pPr>
            <w:r w:rsidRPr="00611682">
              <w:rPr>
                <w:color w:val="000000"/>
              </w:rPr>
              <w:t>Главный бухгалтер</w:t>
            </w:r>
          </w:p>
        </w:tc>
        <w:tc>
          <w:tcPr>
            <w:tcW w:w="2160" w:type="dxa"/>
          </w:tcPr>
          <w:p w:rsidR="00305C75" w:rsidRPr="0061168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477126,51</w:t>
            </w:r>
          </w:p>
        </w:tc>
        <w:tc>
          <w:tcPr>
            <w:tcW w:w="2880" w:type="dxa"/>
            <w:gridSpan w:val="3"/>
          </w:tcPr>
          <w:p w:rsidR="00305C75" w:rsidRPr="00611682" w:rsidRDefault="00305C75" w:rsidP="0055180C">
            <w:pPr>
              <w:jc w:val="center"/>
              <w:rPr>
                <w:color w:val="000000"/>
              </w:rPr>
            </w:pPr>
            <w:r w:rsidRPr="00611682">
              <w:rPr>
                <w:color w:val="000000"/>
              </w:rPr>
              <w:t>Квартира</w:t>
            </w:r>
          </w:p>
          <w:p w:rsidR="00305C75" w:rsidRPr="00611682" w:rsidRDefault="00305C75" w:rsidP="0055180C">
            <w:pPr>
              <w:jc w:val="center"/>
              <w:rPr>
                <w:color w:val="000000"/>
              </w:rPr>
            </w:pPr>
            <w:r w:rsidRPr="00611682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611682" w:rsidRDefault="00305C75" w:rsidP="000B64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44,7</w:t>
            </w:r>
          </w:p>
        </w:tc>
        <w:tc>
          <w:tcPr>
            <w:tcW w:w="1800" w:type="dxa"/>
            <w:gridSpan w:val="2"/>
          </w:tcPr>
          <w:p w:rsidR="00305C75" w:rsidRPr="00611682" w:rsidRDefault="00305C75" w:rsidP="000B647A">
            <w:pPr>
              <w:jc w:val="center"/>
              <w:rPr>
                <w:color w:val="000000"/>
              </w:rPr>
            </w:pPr>
            <w:r w:rsidRPr="0061168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11682" w:rsidRDefault="00305C75" w:rsidP="00C16817">
            <w:pPr>
              <w:jc w:val="center"/>
              <w:rPr>
                <w:color w:val="000000"/>
              </w:rPr>
            </w:pPr>
            <w:r w:rsidRPr="00611682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611682" w:rsidRDefault="00305C75" w:rsidP="000B647A">
            <w:pPr>
              <w:rPr>
                <w:color w:val="000000"/>
              </w:rPr>
            </w:pPr>
            <w:r w:rsidRPr="00611682"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Pr="0061168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61168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446280,0</w:t>
            </w:r>
          </w:p>
        </w:tc>
        <w:tc>
          <w:tcPr>
            <w:tcW w:w="2880" w:type="dxa"/>
            <w:gridSpan w:val="3"/>
          </w:tcPr>
          <w:p w:rsidR="00305C75" w:rsidRPr="00611682" w:rsidRDefault="00305C75" w:rsidP="0055180C">
            <w:pPr>
              <w:jc w:val="center"/>
              <w:rPr>
                <w:color w:val="000000"/>
              </w:rPr>
            </w:pPr>
            <w:r w:rsidRPr="00611682">
              <w:rPr>
                <w:color w:val="000000"/>
              </w:rPr>
              <w:t>Квартира</w:t>
            </w:r>
          </w:p>
          <w:p w:rsidR="00305C75" w:rsidRPr="00611682" w:rsidRDefault="00305C75" w:rsidP="0055180C">
            <w:pPr>
              <w:jc w:val="center"/>
              <w:rPr>
                <w:color w:val="000000"/>
              </w:rPr>
            </w:pPr>
            <w:r w:rsidRPr="00611682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611682" w:rsidRDefault="00305C75" w:rsidP="000B64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44,7</w:t>
            </w:r>
          </w:p>
        </w:tc>
        <w:tc>
          <w:tcPr>
            <w:tcW w:w="1800" w:type="dxa"/>
            <w:gridSpan w:val="2"/>
          </w:tcPr>
          <w:p w:rsidR="00305C75" w:rsidRPr="00611682" w:rsidRDefault="00305C75" w:rsidP="000B647A">
            <w:pPr>
              <w:jc w:val="center"/>
              <w:rPr>
                <w:color w:val="000000"/>
              </w:rPr>
            </w:pPr>
            <w:r w:rsidRPr="0061168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611682" w:rsidRDefault="00305C75" w:rsidP="00C16817">
            <w:pPr>
              <w:jc w:val="center"/>
              <w:rPr>
                <w:color w:val="000000"/>
              </w:rPr>
            </w:pPr>
            <w:r w:rsidRPr="00611682">
              <w:rPr>
                <w:color w:val="000000"/>
              </w:rPr>
              <w:t>Автомобиль легковой – Тойота Авенсис</w:t>
            </w:r>
          </w:p>
          <w:p w:rsidR="00305C75" w:rsidRPr="00611682" w:rsidRDefault="00305C75" w:rsidP="00C16817">
            <w:pPr>
              <w:jc w:val="center"/>
              <w:rPr>
                <w:color w:val="000000"/>
              </w:rPr>
            </w:pPr>
            <w:r w:rsidRPr="00611682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61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03260F" w:rsidRDefault="00305C75" w:rsidP="000B647A">
            <w:pPr>
              <w:rPr>
                <w:color w:val="000000"/>
              </w:rPr>
            </w:pPr>
            <w:r>
              <w:rPr>
                <w:color w:val="000000"/>
              </w:rPr>
              <w:t>Бастанжиев В.Е.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Главный специалист</w:t>
            </w:r>
          </w:p>
        </w:tc>
        <w:tc>
          <w:tcPr>
            <w:tcW w:w="2160" w:type="dxa"/>
            <w:vMerge w:val="restart"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490940,54</w:t>
            </w:r>
          </w:p>
        </w:tc>
        <w:tc>
          <w:tcPr>
            <w:tcW w:w="2880" w:type="dxa"/>
            <w:gridSpan w:val="3"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Квартира</w:t>
            </w:r>
          </w:p>
          <w:p w:rsidR="00305C75" w:rsidRPr="0003260F" w:rsidRDefault="00305C75" w:rsidP="0055180C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03260F" w:rsidRDefault="00305C75" w:rsidP="0003260F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48</w:t>
            </w:r>
          </w:p>
        </w:tc>
        <w:tc>
          <w:tcPr>
            <w:tcW w:w="1800" w:type="dxa"/>
            <w:gridSpan w:val="2"/>
          </w:tcPr>
          <w:p w:rsidR="00305C75" w:rsidRPr="0003260F" w:rsidRDefault="00305C75" w:rsidP="0003260F">
            <w:pPr>
              <w:jc w:val="center"/>
              <w:rPr>
                <w:color w:val="000000"/>
              </w:rPr>
            </w:pPr>
            <w:r w:rsidRPr="0003260F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8B196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  <w:r w:rsidRPr="008B196A">
              <w:rPr>
                <w:color w:val="000000"/>
              </w:rPr>
              <w:t>втомобиль легковой – ВАЗ 217030</w:t>
            </w:r>
          </w:p>
          <w:p w:rsidR="00305C75" w:rsidRPr="008A047B" w:rsidRDefault="00305C75" w:rsidP="00C16817">
            <w:pPr>
              <w:jc w:val="center"/>
              <w:rPr>
                <w:color w:val="000000"/>
              </w:rPr>
            </w:pPr>
            <w:r w:rsidRPr="008B196A">
              <w:rPr>
                <w:color w:val="000000"/>
              </w:rPr>
              <w:t>(индивидуальная</w:t>
            </w:r>
            <w:r w:rsidRPr="008A047B">
              <w:rPr>
                <w:color w:val="000000"/>
              </w:rPr>
              <w:t>)</w:t>
            </w:r>
          </w:p>
        </w:tc>
      </w:tr>
      <w:tr w:rsidR="00305C75" w:rsidRPr="00607B10">
        <w:trPr>
          <w:trHeight w:val="48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0B647A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03260F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Pr="0003260F" w:rsidRDefault="00305C75" w:rsidP="00032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48,5</w:t>
            </w:r>
          </w:p>
        </w:tc>
        <w:tc>
          <w:tcPr>
            <w:tcW w:w="1800" w:type="dxa"/>
            <w:gridSpan w:val="2"/>
          </w:tcPr>
          <w:p w:rsidR="00305C75" w:rsidRPr="0003260F" w:rsidRDefault="00305C75" w:rsidP="00032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03260F" w:rsidRDefault="00305C75" w:rsidP="00C16817">
            <w:pPr>
              <w:jc w:val="center"/>
              <w:rPr>
                <w:color w:val="99CC00"/>
              </w:rPr>
            </w:pP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8B196A" w:rsidRDefault="00305C75" w:rsidP="00B63A49">
            <w:pPr>
              <w:rPr>
                <w:color w:val="000000"/>
              </w:rPr>
            </w:pPr>
            <w:r w:rsidRPr="008B196A">
              <w:rPr>
                <w:color w:val="000000"/>
              </w:rPr>
              <w:t>Ершов А.В.</w:t>
            </w:r>
          </w:p>
        </w:tc>
        <w:tc>
          <w:tcPr>
            <w:tcW w:w="2109" w:type="dxa"/>
            <w:gridSpan w:val="2"/>
          </w:tcPr>
          <w:p w:rsidR="00305C75" w:rsidRPr="008B196A" w:rsidRDefault="00305C75" w:rsidP="0055180C">
            <w:pPr>
              <w:jc w:val="center"/>
              <w:rPr>
                <w:color w:val="000000"/>
              </w:rPr>
            </w:pPr>
            <w:r w:rsidRPr="008B196A">
              <w:rPr>
                <w:color w:val="000000"/>
              </w:rPr>
              <w:t>главный специалист-эксперт</w:t>
            </w:r>
          </w:p>
        </w:tc>
        <w:tc>
          <w:tcPr>
            <w:tcW w:w="2160" w:type="dxa"/>
          </w:tcPr>
          <w:p w:rsidR="00305C75" w:rsidRPr="008B196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589762,86</w:t>
            </w:r>
          </w:p>
        </w:tc>
        <w:tc>
          <w:tcPr>
            <w:tcW w:w="2880" w:type="dxa"/>
            <w:gridSpan w:val="3"/>
          </w:tcPr>
          <w:p w:rsidR="00305C75" w:rsidRPr="008B196A" w:rsidRDefault="00305C75" w:rsidP="0055180C">
            <w:pPr>
              <w:jc w:val="center"/>
              <w:rPr>
                <w:color w:val="000000"/>
              </w:rPr>
            </w:pPr>
            <w:r w:rsidRPr="008B196A">
              <w:rPr>
                <w:color w:val="000000"/>
              </w:rPr>
              <w:t>Квартира</w:t>
            </w:r>
          </w:p>
          <w:p w:rsidR="00305C75" w:rsidRPr="008B196A" w:rsidRDefault="00305C75" w:rsidP="0055180C">
            <w:pPr>
              <w:jc w:val="center"/>
              <w:rPr>
                <w:color w:val="000000"/>
              </w:rPr>
            </w:pPr>
            <w:r w:rsidRPr="008B196A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8B196A" w:rsidRDefault="00305C75" w:rsidP="00B63A49">
            <w:pPr>
              <w:jc w:val="center"/>
              <w:rPr>
                <w:color w:val="000000"/>
              </w:rPr>
            </w:pPr>
            <w:r w:rsidRPr="008B196A">
              <w:rPr>
                <w:color w:val="000000"/>
              </w:rPr>
              <w:t>39,8</w:t>
            </w:r>
          </w:p>
        </w:tc>
        <w:tc>
          <w:tcPr>
            <w:tcW w:w="1800" w:type="dxa"/>
            <w:gridSpan w:val="2"/>
          </w:tcPr>
          <w:p w:rsidR="00305C75" w:rsidRPr="008B196A" w:rsidRDefault="00305C75" w:rsidP="00B63A49">
            <w:pPr>
              <w:jc w:val="center"/>
              <w:rPr>
                <w:color w:val="000000"/>
              </w:rPr>
            </w:pPr>
            <w:r w:rsidRPr="008B196A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8B196A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62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A53F5E" w:rsidRDefault="00305C75" w:rsidP="00B63A49">
            <w:pPr>
              <w:rPr>
                <w:color w:val="000000"/>
              </w:rPr>
            </w:pPr>
            <w:r w:rsidRPr="00A53F5E">
              <w:rPr>
                <w:color w:val="000000"/>
              </w:rPr>
              <w:t>Куликова Е.О.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A53F5E" w:rsidRDefault="00305C75" w:rsidP="0055180C">
            <w:pPr>
              <w:jc w:val="center"/>
              <w:rPr>
                <w:color w:val="000000"/>
              </w:rPr>
            </w:pPr>
            <w:r w:rsidRPr="00A53F5E">
              <w:rPr>
                <w:color w:val="000000"/>
              </w:rPr>
              <w:t>главный специалист-эксперт</w:t>
            </w:r>
          </w:p>
        </w:tc>
        <w:tc>
          <w:tcPr>
            <w:tcW w:w="2160" w:type="dxa"/>
            <w:vMerge w:val="restart"/>
          </w:tcPr>
          <w:p w:rsidR="00305C75" w:rsidRPr="00A53F5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479765,56</w:t>
            </w:r>
          </w:p>
        </w:tc>
        <w:tc>
          <w:tcPr>
            <w:tcW w:w="2880" w:type="dxa"/>
            <w:gridSpan w:val="3"/>
          </w:tcPr>
          <w:p w:rsidR="00305C75" w:rsidRPr="00A53F5E" w:rsidRDefault="00305C75" w:rsidP="0055180C">
            <w:pPr>
              <w:jc w:val="center"/>
              <w:rPr>
                <w:color w:val="000000"/>
              </w:rPr>
            </w:pPr>
            <w:r w:rsidRPr="00A53F5E">
              <w:rPr>
                <w:color w:val="000000"/>
              </w:rPr>
              <w:t>Квартира</w:t>
            </w:r>
          </w:p>
          <w:p w:rsidR="00305C75" w:rsidRPr="00A53F5E" w:rsidRDefault="00305C75" w:rsidP="0055180C">
            <w:pPr>
              <w:jc w:val="center"/>
              <w:rPr>
                <w:color w:val="000000"/>
              </w:rPr>
            </w:pPr>
            <w:r w:rsidRPr="00A53F5E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A53F5E" w:rsidRDefault="00305C75" w:rsidP="00B63A49">
            <w:pPr>
              <w:jc w:val="center"/>
              <w:rPr>
                <w:color w:val="000000"/>
              </w:rPr>
            </w:pPr>
            <w:r w:rsidRPr="00A53F5E">
              <w:rPr>
                <w:color w:val="000000"/>
              </w:rPr>
              <w:t>61,3</w:t>
            </w:r>
          </w:p>
        </w:tc>
        <w:tc>
          <w:tcPr>
            <w:tcW w:w="1800" w:type="dxa"/>
            <w:gridSpan w:val="2"/>
          </w:tcPr>
          <w:p w:rsidR="00305C75" w:rsidRPr="00A53F5E" w:rsidRDefault="00305C75" w:rsidP="00B63A49">
            <w:pPr>
              <w:jc w:val="center"/>
              <w:rPr>
                <w:color w:val="000000"/>
              </w:rPr>
            </w:pPr>
            <w:r w:rsidRPr="00A53F5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A53F5E" w:rsidRDefault="00305C75" w:rsidP="00C16817">
            <w:pPr>
              <w:jc w:val="center"/>
              <w:rPr>
                <w:color w:val="000000"/>
              </w:rPr>
            </w:pPr>
            <w:r w:rsidRPr="00A53F5E">
              <w:rPr>
                <w:color w:val="000000"/>
              </w:rPr>
              <w:t>автомобиль легковой – Лада 211340</w:t>
            </w:r>
          </w:p>
          <w:p w:rsidR="00305C75" w:rsidRPr="00A53F5E" w:rsidRDefault="00305C75" w:rsidP="00C16817">
            <w:pPr>
              <w:jc w:val="center"/>
              <w:rPr>
                <w:color w:val="000000"/>
              </w:rPr>
            </w:pPr>
            <w:r w:rsidRPr="00A53F5E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47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A53F5E" w:rsidRDefault="00305C75" w:rsidP="00B63A49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A53F5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A53F5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(фактическое предоставление)</w:t>
            </w:r>
          </w:p>
        </w:tc>
        <w:tc>
          <w:tcPr>
            <w:tcW w:w="1080" w:type="dxa"/>
          </w:tcPr>
          <w:p w:rsidR="00305C75" w:rsidRPr="00A53F5E" w:rsidRDefault="00305C75" w:rsidP="00B63A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  <w:tc>
          <w:tcPr>
            <w:tcW w:w="1800" w:type="dxa"/>
            <w:gridSpan w:val="2"/>
          </w:tcPr>
          <w:p w:rsidR="00305C75" w:rsidRPr="00A53F5E" w:rsidRDefault="00305C75" w:rsidP="00B63A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A53F5E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rPr>
          <w:trHeight w:val="21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A53F5E" w:rsidRDefault="00305C75" w:rsidP="00B63A49">
            <w:pPr>
              <w:rPr>
                <w:color w:val="000000"/>
              </w:rPr>
            </w:pPr>
            <w:r w:rsidRPr="00A53F5E"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A53F5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A53F5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200000</w:t>
            </w:r>
          </w:p>
        </w:tc>
        <w:tc>
          <w:tcPr>
            <w:tcW w:w="2880" w:type="dxa"/>
            <w:gridSpan w:val="3"/>
          </w:tcPr>
          <w:p w:rsidR="00305C75" w:rsidRPr="00A53F5E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A53F5E" w:rsidRDefault="00305C75" w:rsidP="00732F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  <w:tc>
          <w:tcPr>
            <w:tcW w:w="1800" w:type="dxa"/>
            <w:gridSpan w:val="2"/>
          </w:tcPr>
          <w:p w:rsidR="00305C75" w:rsidRPr="00A53F5E" w:rsidRDefault="00305C75" w:rsidP="00732F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A53F5E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88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A53F5E" w:rsidRDefault="00305C75" w:rsidP="00B63A49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A53F5E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A53F5E" w:rsidRDefault="00305C75" w:rsidP="0055180C">
            <w:pPr>
              <w:jc w:val="center"/>
              <w:rPr>
                <w:color w:val="000000"/>
              </w:rPr>
            </w:pPr>
            <w:r w:rsidRPr="00A53F5E"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 w:rsidRPr="00A53F5E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B63A49">
            <w:pPr>
              <w:jc w:val="center"/>
              <w:rPr>
                <w:color w:val="000000"/>
              </w:rPr>
            </w:pPr>
            <w:r w:rsidRPr="00A53F5E">
              <w:rPr>
                <w:color w:val="000000"/>
              </w:rPr>
              <w:t>61,3</w:t>
            </w:r>
          </w:p>
        </w:tc>
        <w:tc>
          <w:tcPr>
            <w:tcW w:w="1800" w:type="dxa"/>
            <w:gridSpan w:val="2"/>
          </w:tcPr>
          <w:p w:rsidR="00305C75" w:rsidRDefault="00305C75" w:rsidP="00B63A49">
            <w:pPr>
              <w:jc w:val="center"/>
              <w:rPr>
                <w:color w:val="000000"/>
              </w:rPr>
            </w:pPr>
            <w:r w:rsidRPr="00A53F5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A53F5E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B63A49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A53F5E" w:rsidRDefault="00305C75" w:rsidP="0055180C">
            <w:pPr>
              <w:jc w:val="center"/>
              <w:rPr>
                <w:color w:val="000000"/>
              </w:rPr>
            </w:pPr>
            <w:r w:rsidRPr="00A53F5E">
              <w:rPr>
                <w:color w:val="000000"/>
              </w:rPr>
              <w:t>Квартира</w:t>
            </w:r>
          </w:p>
          <w:p w:rsidR="00305C75" w:rsidRPr="00A53F5E" w:rsidRDefault="00305C75" w:rsidP="0055180C">
            <w:pPr>
              <w:jc w:val="center"/>
              <w:rPr>
                <w:color w:val="000000"/>
              </w:rPr>
            </w:pPr>
            <w:r w:rsidRPr="00A53F5E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A53F5E" w:rsidRDefault="00305C75" w:rsidP="00B63A49">
            <w:pPr>
              <w:jc w:val="center"/>
              <w:rPr>
                <w:color w:val="000000"/>
              </w:rPr>
            </w:pPr>
            <w:r w:rsidRPr="00A53F5E">
              <w:rPr>
                <w:color w:val="000000"/>
              </w:rPr>
              <w:t>48,5</w:t>
            </w:r>
          </w:p>
        </w:tc>
        <w:tc>
          <w:tcPr>
            <w:tcW w:w="1800" w:type="dxa"/>
            <w:gridSpan w:val="2"/>
          </w:tcPr>
          <w:p w:rsidR="00305C75" w:rsidRPr="00A53F5E" w:rsidRDefault="00305C75" w:rsidP="00B63A49">
            <w:pPr>
              <w:jc w:val="center"/>
              <w:rPr>
                <w:color w:val="000000"/>
              </w:rPr>
            </w:pPr>
            <w:r w:rsidRPr="00A53F5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00737D" w:rsidRDefault="00305C75" w:rsidP="005E63C7">
            <w:pPr>
              <w:rPr>
                <w:color w:val="000000"/>
              </w:rPr>
            </w:pPr>
            <w:r w:rsidRPr="0000737D">
              <w:rPr>
                <w:color w:val="000000"/>
              </w:rPr>
              <w:t>Махонина Р.И.</w:t>
            </w:r>
          </w:p>
        </w:tc>
        <w:tc>
          <w:tcPr>
            <w:tcW w:w="2109" w:type="dxa"/>
            <w:gridSpan w:val="2"/>
          </w:tcPr>
          <w:p w:rsidR="00305C75" w:rsidRPr="0000737D" w:rsidRDefault="00305C75" w:rsidP="0055180C">
            <w:pPr>
              <w:jc w:val="center"/>
              <w:rPr>
                <w:color w:val="000000"/>
              </w:rPr>
            </w:pPr>
            <w:r w:rsidRPr="0000737D">
              <w:rPr>
                <w:color w:val="000000"/>
              </w:rPr>
              <w:t>главный специалист-эксперт</w:t>
            </w:r>
          </w:p>
        </w:tc>
        <w:tc>
          <w:tcPr>
            <w:tcW w:w="2160" w:type="dxa"/>
          </w:tcPr>
          <w:p w:rsidR="00305C75" w:rsidRPr="0000737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448386,78</w:t>
            </w:r>
          </w:p>
        </w:tc>
        <w:tc>
          <w:tcPr>
            <w:tcW w:w="2880" w:type="dxa"/>
            <w:gridSpan w:val="3"/>
          </w:tcPr>
          <w:p w:rsidR="00305C75" w:rsidRPr="0000737D" w:rsidRDefault="00305C75" w:rsidP="0055180C">
            <w:pPr>
              <w:jc w:val="center"/>
              <w:rPr>
                <w:color w:val="000000"/>
              </w:rPr>
            </w:pPr>
            <w:r w:rsidRPr="0000737D">
              <w:rPr>
                <w:color w:val="000000"/>
              </w:rPr>
              <w:t>Квартира</w:t>
            </w:r>
          </w:p>
          <w:p w:rsidR="00305C75" w:rsidRPr="0000737D" w:rsidRDefault="00305C75" w:rsidP="0055180C">
            <w:pPr>
              <w:jc w:val="center"/>
              <w:rPr>
                <w:color w:val="000000"/>
              </w:rPr>
            </w:pPr>
            <w:r w:rsidRPr="0000737D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00737D" w:rsidRDefault="00305C75" w:rsidP="005E63C7">
            <w:pPr>
              <w:jc w:val="center"/>
              <w:rPr>
                <w:color w:val="000000"/>
              </w:rPr>
            </w:pPr>
            <w:r w:rsidRPr="0000737D">
              <w:rPr>
                <w:color w:val="000000"/>
              </w:rPr>
              <w:t>63,2</w:t>
            </w:r>
          </w:p>
        </w:tc>
        <w:tc>
          <w:tcPr>
            <w:tcW w:w="1800" w:type="dxa"/>
            <w:gridSpan w:val="2"/>
          </w:tcPr>
          <w:p w:rsidR="00305C75" w:rsidRPr="0000737D" w:rsidRDefault="00305C75" w:rsidP="005E63C7">
            <w:pPr>
              <w:jc w:val="center"/>
              <w:rPr>
                <w:color w:val="000000"/>
              </w:rPr>
            </w:pPr>
            <w:r w:rsidRPr="0000737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00737D" w:rsidRDefault="00305C75" w:rsidP="00C16817">
            <w:pPr>
              <w:jc w:val="center"/>
              <w:rPr>
                <w:color w:val="000000"/>
              </w:rPr>
            </w:pPr>
            <w:r w:rsidRPr="0000737D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E77E0D" w:rsidRDefault="00305C75" w:rsidP="005E63C7">
            <w:pPr>
              <w:rPr>
                <w:color w:val="000000"/>
              </w:rPr>
            </w:pPr>
            <w:r w:rsidRPr="00E77E0D">
              <w:rPr>
                <w:color w:val="000000"/>
              </w:rPr>
              <w:t>Немытова Л.Г.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E77E0D" w:rsidRDefault="00305C75" w:rsidP="0055180C">
            <w:pPr>
              <w:jc w:val="center"/>
              <w:rPr>
                <w:color w:val="000000"/>
              </w:rPr>
            </w:pPr>
            <w:r w:rsidRPr="00E77E0D">
              <w:rPr>
                <w:color w:val="000000"/>
              </w:rPr>
              <w:t>главный специалист-эксперт</w:t>
            </w:r>
          </w:p>
        </w:tc>
        <w:tc>
          <w:tcPr>
            <w:tcW w:w="2160" w:type="dxa"/>
            <w:vMerge w:val="restart"/>
          </w:tcPr>
          <w:p w:rsidR="00305C75" w:rsidRPr="00E77E0D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416851,74</w:t>
            </w:r>
          </w:p>
        </w:tc>
        <w:tc>
          <w:tcPr>
            <w:tcW w:w="2880" w:type="dxa"/>
            <w:gridSpan w:val="3"/>
          </w:tcPr>
          <w:p w:rsidR="00305C75" w:rsidRPr="00E77E0D" w:rsidRDefault="00305C75" w:rsidP="0055180C">
            <w:pPr>
              <w:jc w:val="center"/>
              <w:rPr>
                <w:color w:val="000000"/>
              </w:rPr>
            </w:pPr>
            <w:r w:rsidRPr="00E77E0D">
              <w:rPr>
                <w:color w:val="000000"/>
              </w:rPr>
              <w:t>Квартира</w:t>
            </w:r>
          </w:p>
          <w:p w:rsidR="00305C75" w:rsidRPr="00E77E0D" w:rsidRDefault="00305C75" w:rsidP="0055180C">
            <w:pPr>
              <w:jc w:val="center"/>
              <w:rPr>
                <w:color w:val="000000"/>
              </w:rPr>
            </w:pPr>
            <w:r w:rsidRPr="00E77E0D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E77E0D" w:rsidRDefault="00305C75" w:rsidP="005E63C7">
            <w:pPr>
              <w:tabs>
                <w:tab w:val="left" w:pos="195"/>
                <w:tab w:val="center" w:pos="436"/>
              </w:tabs>
              <w:rPr>
                <w:color w:val="000000"/>
              </w:rPr>
            </w:pPr>
            <w:r w:rsidRPr="00E77E0D">
              <w:rPr>
                <w:color w:val="000000"/>
              </w:rPr>
              <w:tab/>
              <w:t>29,</w:t>
            </w:r>
            <w:r>
              <w:rPr>
                <w:color w:val="000000"/>
              </w:rPr>
              <w:t>6</w:t>
            </w:r>
          </w:p>
        </w:tc>
        <w:tc>
          <w:tcPr>
            <w:tcW w:w="1800" w:type="dxa"/>
            <w:gridSpan w:val="2"/>
          </w:tcPr>
          <w:p w:rsidR="00305C75" w:rsidRPr="00E77E0D" w:rsidRDefault="00305C75" w:rsidP="005E63C7">
            <w:pPr>
              <w:jc w:val="center"/>
              <w:rPr>
                <w:color w:val="000000"/>
              </w:rPr>
            </w:pPr>
            <w:r w:rsidRPr="00E77E0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E77E0D" w:rsidRDefault="00305C75" w:rsidP="00C16817">
            <w:pPr>
              <w:jc w:val="center"/>
              <w:rPr>
                <w:color w:val="000000"/>
              </w:rPr>
            </w:pPr>
            <w:r w:rsidRPr="00E77E0D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292E2B" w:rsidRDefault="00305C75" w:rsidP="005E63C7">
            <w:pPr>
              <w:rPr>
                <w:color w:val="FF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305C75" w:rsidRPr="00292E2B" w:rsidRDefault="00305C75" w:rsidP="0055180C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gridSpan w:val="3"/>
          </w:tcPr>
          <w:p w:rsidR="00305C75" w:rsidRPr="00E77E0D" w:rsidRDefault="00305C75" w:rsidP="0055180C">
            <w:pPr>
              <w:jc w:val="center"/>
              <w:rPr>
                <w:color w:val="000000"/>
              </w:rPr>
            </w:pPr>
            <w:r w:rsidRPr="00E77E0D">
              <w:rPr>
                <w:color w:val="000000"/>
              </w:rPr>
              <w:t>Квартира</w:t>
            </w:r>
          </w:p>
          <w:p w:rsidR="00305C75" w:rsidRPr="00E77E0D" w:rsidRDefault="00305C75" w:rsidP="0055180C">
            <w:pPr>
              <w:jc w:val="center"/>
              <w:rPr>
                <w:color w:val="000000"/>
              </w:rPr>
            </w:pPr>
            <w:r w:rsidRPr="00E77E0D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E77E0D" w:rsidRDefault="00305C75" w:rsidP="005E63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Pr="00E77E0D">
              <w:rPr>
                <w:color w:val="000000"/>
              </w:rPr>
              <w:t>,2</w:t>
            </w:r>
          </w:p>
        </w:tc>
        <w:tc>
          <w:tcPr>
            <w:tcW w:w="1800" w:type="dxa"/>
            <w:gridSpan w:val="2"/>
          </w:tcPr>
          <w:p w:rsidR="00305C75" w:rsidRPr="00E77E0D" w:rsidRDefault="00305C75" w:rsidP="005E63C7">
            <w:pPr>
              <w:jc w:val="center"/>
              <w:rPr>
                <w:color w:val="000000"/>
              </w:rPr>
            </w:pPr>
            <w:r w:rsidRPr="00E77E0D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292E2B" w:rsidRDefault="00305C75" w:rsidP="00C16817">
            <w:pPr>
              <w:jc w:val="center"/>
              <w:rPr>
                <w:color w:val="FF0000"/>
              </w:rPr>
            </w:pP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123905" w:rsidRDefault="00305C75" w:rsidP="005E63C7">
            <w:pPr>
              <w:rPr>
                <w:color w:val="000000"/>
              </w:rPr>
            </w:pPr>
            <w:r w:rsidRPr="00123905">
              <w:rPr>
                <w:color w:val="000000"/>
              </w:rPr>
              <w:t>Артемьева В.В.</w:t>
            </w:r>
          </w:p>
        </w:tc>
        <w:tc>
          <w:tcPr>
            <w:tcW w:w="2109" w:type="dxa"/>
            <w:gridSpan w:val="2"/>
          </w:tcPr>
          <w:p w:rsidR="00305C75" w:rsidRPr="00123905" w:rsidRDefault="00305C75" w:rsidP="0055180C">
            <w:pPr>
              <w:jc w:val="center"/>
              <w:rPr>
                <w:color w:val="000000"/>
              </w:rPr>
            </w:pPr>
            <w:r w:rsidRPr="00123905">
              <w:rPr>
                <w:color w:val="000000"/>
              </w:rPr>
              <w:t>главный специалист-эксперт</w:t>
            </w:r>
          </w:p>
        </w:tc>
        <w:tc>
          <w:tcPr>
            <w:tcW w:w="2160" w:type="dxa"/>
          </w:tcPr>
          <w:p w:rsidR="00305C75" w:rsidRPr="0012390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314946,40</w:t>
            </w:r>
          </w:p>
        </w:tc>
        <w:tc>
          <w:tcPr>
            <w:tcW w:w="2880" w:type="dxa"/>
            <w:gridSpan w:val="3"/>
          </w:tcPr>
          <w:p w:rsidR="00305C75" w:rsidRPr="00123905" w:rsidRDefault="00305C75" w:rsidP="0055180C">
            <w:pPr>
              <w:jc w:val="center"/>
              <w:rPr>
                <w:color w:val="000000"/>
              </w:rPr>
            </w:pPr>
            <w:r w:rsidRPr="00123905">
              <w:rPr>
                <w:color w:val="000000"/>
              </w:rPr>
              <w:t>Квартира</w:t>
            </w:r>
          </w:p>
          <w:p w:rsidR="00305C75" w:rsidRPr="00123905" w:rsidRDefault="00305C75" w:rsidP="0055180C">
            <w:pPr>
              <w:jc w:val="center"/>
              <w:rPr>
                <w:color w:val="000000"/>
              </w:rPr>
            </w:pPr>
            <w:r w:rsidRPr="00123905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123905" w:rsidRDefault="00305C75" w:rsidP="005E63C7">
            <w:pPr>
              <w:jc w:val="center"/>
              <w:rPr>
                <w:color w:val="000000"/>
              </w:rPr>
            </w:pPr>
            <w:r w:rsidRPr="00123905">
              <w:rPr>
                <w:color w:val="000000"/>
              </w:rPr>
              <w:t>54,7</w:t>
            </w:r>
          </w:p>
        </w:tc>
        <w:tc>
          <w:tcPr>
            <w:tcW w:w="1800" w:type="dxa"/>
            <w:gridSpan w:val="2"/>
          </w:tcPr>
          <w:p w:rsidR="00305C75" w:rsidRPr="00123905" w:rsidRDefault="00305C75" w:rsidP="005E63C7">
            <w:pPr>
              <w:jc w:val="center"/>
              <w:rPr>
                <w:color w:val="000000"/>
              </w:rPr>
            </w:pPr>
            <w:r w:rsidRPr="0012390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23905" w:rsidRDefault="00305C75" w:rsidP="00C16817">
            <w:pPr>
              <w:jc w:val="center"/>
              <w:rPr>
                <w:color w:val="000000"/>
              </w:rPr>
            </w:pPr>
            <w:r w:rsidRPr="00123905">
              <w:rPr>
                <w:color w:val="000000"/>
              </w:rPr>
              <w:t>автомобиль легковой – ИЖ 2126</w:t>
            </w:r>
          </w:p>
          <w:p w:rsidR="00305C75" w:rsidRPr="00123905" w:rsidRDefault="00305C75" w:rsidP="00C16817">
            <w:pPr>
              <w:jc w:val="center"/>
              <w:rPr>
                <w:color w:val="000000"/>
              </w:rPr>
            </w:pPr>
            <w:r w:rsidRPr="00123905">
              <w:rPr>
                <w:color w:val="000000"/>
              </w:rPr>
              <w:t>(индивидуальная)</w:t>
            </w:r>
          </w:p>
        </w:tc>
      </w:tr>
      <w:tr w:rsidR="00305C75" w:rsidRPr="00607B10">
        <w:trPr>
          <w:trHeight w:val="78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123905" w:rsidRDefault="00305C75" w:rsidP="005E63C7">
            <w:pPr>
              <w:rPr>
                <w:color w:val="000000"/>
              </w:rPr>
            </w:pPr>
            <w:r w:rsidRPr="00123905"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12390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12390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421823,98</w:t>
            </w:r>
          </w:p>
        </w:tc>
        <w:tc>
          <w:tcPr>
            <w:tcW w:w="2880" w:type="dxa"/>
            <w:gridSpan w:val="3"/>
          </w:tcPr>
          <w:p w:rsidR="00305C75" w:rsidRPr="00123905" w:rsidRDefault="00305C75" w:rsidP="0055180C">
            <w:pPr>
              <w:jc w:val="center"/>
              <w:rPr>
                <w:color w:val="000000"/>
              </w:rPr>
            </w:pPr>
            <w:r w:rsidRPr="00123905">
              <w:rPr>
                <w:color w:val="000000"/>
              </w:rPr>
              <w:t>Квартира</w:t>
            </w:r>
          </w:p>
          <w:p w:rsidR="00305C75" w:rsidRPr="00123905" w:rsidRDefault="00305C75" w:rsidP="0055180C">
            <w:pPr>
              <w:jc w:val="center"/>
              <w:rPr>
                <w:color w:val="000000"/>
              </w:rPr>
            </w:pPr>
            <w:r w:rsidRPr="00123905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123905" w:rsidRDefault="00305C75" w:rsidP="005E63C7">
            <w:pPr>
              <w:jc w:val="center"/>
              <w:rPr>
                <w:color w:val="000000"/>
              </w:rPr>
            </w:pPr>
            <w:r w:rsidRPr="00123905">
              <w:rPr>
                <w:color w:val="000000"/>
              </w:rPr>
              <w:t>54,7</w:t>
            </w:r>
          </w:p>
        </w:tc>
        <w:tc>
          <w:tcPr>
            <w:tcW w:w="1800" w:type="dxa"/>
            <w:gridSpan w:val="2"/>
          </w:tcPr>
          <w:p w:rsidR="00305C75" w:rsidRPr="00123905" w:rsidRDefault="00305C75" w:rsidP="005E63C7">
            <w:pPr>
              <w:jc w:val="center"/>
              <w:rPr>
                <w:color w:val="000000"/>
              </w:rPr>
            </w:pPr>
            <w:r w:rsidRPr="0012390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123905" w:rsidRDefault="00305C75" w:rsidP="00C16817">
            <w:pPr>
              <w:jc w:val="center"/>
              <w:rPr>
                <w:color w:val="000000"/>
              </w:rPr>
            </w:pPr>
            <w:r w:rsidRPr="00123905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Pr="00123905" w:rsidRDefault="00305C75" w:rsidP="005E63C7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Pr="0012390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Pr="00123905" w:rsidRDefault="00305C75" w:rsidP="0055180C">
            <w:pPr>
              <w:jc w:val="center"/>
              <w:rPr>
                <w:color w:val="000000"/>
              </w:rPr>
            </w:pPr>
            <w:r w:rsidRPr="00123905">
              <w:rPr>
                <w:color w:val="000000"/>
              </w:rPr>
              <w:t>Квартира</w:t>
            </w:r>
          </w:p>
          <w:p w:rsidR="00305C75" w:rsidRPr="00123905" w:rsidRDefault="00305C75" w:rsidP="0055180C">
            <w:pPr>
              <w:jc w:val="center"/>
              <w:rPr>
                <w:color w:val="000000"/>
              </w:rPr>
            </w:pPr>
            <w:r w:rsidRPr="00123905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Pr="00123905" w:rsidRDefault="00305C75" w:rsidP="008B19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59,5</w:t>
            </w:r>
          </w:p>
        </w:tc>
        <w:tc>
          <w:tcPr>
            <w:tcW w:w="1800" w:type="dxa"/>
            <w:gridSpan w:val="2"/>
          </w:tcPr>
          <w:p w:rsidR="00305C75" w:rsidRPr="00123905" w:rsidRDefault="00305C75" w:rsidP="008B196A">
            <w:pPr>
              <w:jc w:val="center"/>
              <w:rPr>
                <w:color w:val="000000"/>
              </w:rPr>
            </w:pPr>
            <w:r w:rsidRPr="0012390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12390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123905" w:rsidRDefault="00305C75" w:rsidP="005E63C7">
            <w:pPr>
              <w:rPr>
                <w:color w:val="000000"/>
              </w:rPr>
            </w:pPr>
            <w:r w:rsidRPr="00123905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12390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123905" w:rsidRDefault="00305C75" w:rsidP="0055180C">
            <w:pPr>
              <w:jc w:val="center"/>
              <w:rPr>
                <w:color w:val="000000"/>
              </w:rPr>
            </w:pPr>
            <w:r w:rsidRPr="00123905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123905" w:rsidRDefault="00305C75" w:rsidP="0055180C">
            <w:pPr>
              <w:jc w:val="center"/>
              <w:rPr>
                <w:color w:val="000000"/>
              </w:rPr>
            </w:pPr>
            <w:r w:rsidRPr="00123905">
              <w:rPr>
                <w:color w:val="000000"/>
              </w:rPr>
              <w:t>Квартира</w:t>
            </w:r>
          </w:p>
          <w:p w:rsidR="00305C75" w:rsidRPr="00123905" w:rsidRDefault="00305C75" w:rsidP="0055180C">
            <w:pPr>
              <w:jc w:val="center"/>
              <w:rPr>
                <w:color w:val="000000"/>
              </w:rPr>
            </w:pPr>
            <w:r w:rsidRPr="00123905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123905" w:rsidRDefault="00305C75" w:rsidP="005E63C7">
            <w:pPr>
              <w:jc w:val="center"/>
              <w:rPr>
                <w:color w:val="000000"/>
              </w:rPr>
            </w:pPr>
            <w:r w:rsidRPr="00123905">
              <w:rPr>
                <w:color w:val="000000"/>
              </w:rPr>
              <w:t>54,7</w:t>
            </w:r>
          </w:p>
        </w:tc>
        <w:tc>
          <w:tcPr>
            <w:tcW w:w="1800" w:type="dxa"/>
            <w:gridSpan w:val="2"/>
          </w:tcPr>
          <w:p w:rsidR="00305C75" w:rsidRPr="00123905" w:rsidRDefault="00305C75" w:rsidP="005E63C7">
            <w:pPr>
              <w:jc w:val="center"/>
              <w:rPr>
                <w:color w:val="000000"/>
              </w:rPr>
            </w:pPr>
            <w:r w:rsidRPr="0012390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23905" w:rsidRDefault="00305C75" w:rsidP="00C16817">
            <w:pPr>
              <w:jc w:val="center"/>
              <w:rPr>
                <w:color w:val="000000"/>
              </w:rPr>
            </w:pPr>
            <w:r w:rsidRPr="00123905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123905" w:rsidRDefault="00305C75" w:rsidP="005E63C7">
            <w:pPr>
              <w:rPr>
                <w:color w:val="000000"/>
              </w:rPr>
            </w:pPr>
            <w:r w:rsidRPr="00123905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12390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12390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123905" w:rsidRDefault="00305C75" w:rsidP="0055180C">
            <w:pPr>
              <w:jc w:val="center"/>
              <w:rPr>
                <w:color w:val="000000"/>
              </w:rPr>
            </w:pPr>
            <w:r w:rsidRPr="00123905">
              <w:rPr>
                <w:color w:val="000000"/>
              </w:rPr>
              <w:t>Квартира</w:t>
            </w:r>
          </w:p>
          <w:p w:rsidR="00305C75" w:rsidRPr="00123905" w:rsidRDefault="00305C75" w:rsidP="0055180C">
            <w:pPr>
              <w:jc w:val="center"/>
              <w:rPr>
                <w:color w:val="000000"/>
              </w:rPr>
            </w:pPr>
            <w:r w:rsidRPr="00123905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123905" w:rsidRDefault="00305C75" w:rsidP="005E63C7">
            <w:pPr>
              <w:jc w:val="center"/>
              <w:rPr>
                <w:color w:val="000000"/>
              </w:rPr>
            </w:pPr>
            <w:r w:rsidRPr="00123905">
              <w:rPr>
                <w:color w:val="000000"/>
              </w:rPr>
              <w:t>54,7</w:t>
            </w:r>
          </w:p>
        </w:tc>
        <w:tc>
          <w:tcPr>
            <w:tcW w:w="1800" w:type="dxa"/>
            <w:gridSpan w:val="2"/>
          </w:tcPr>
          <w:p w:rsidR="00305C75" w:rsidRPr="00123905" w:rsidRDefault="00305C75" w:rsidP="005E63C7">
            <w:pPr>
              <w:jc w:val="center"/>
              <w:rPr>
                <w:color w:val="000000"/>
              </w:rPr>
            </w:pPr>
            <w:r w:rsidRPr="0012390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123905" w:rsidRDefault="00305C75" w:rsidP="00C16817">
            <w:pPr>
              <w:jc w:val="center"/>
              <w:rPr>
                <w:color w:val="000000"/>
              </w:rPr>
            </w:pPr>
            <w:r w:rsidRPr="00123905"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95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3A1146" w:rsidRDefault="00305C75" w:rsidP="005E63C7">
            <w:pPr>
              <w:rPr>
                <w:color w:val="000000"/>
              </w:rPr>
            </w:pPr>
            <w:r>
              <w:rPr>
                <w:color w:val="000000"/>
              </w:rPr>
              <w:t>Астафьева С.Н.</w:t>
            </w:r>
          </w:p>
        </w:tc>
        <w:tc>
          <w:tcPr>
            <w:tcW w:w="2109" w:type="dxa"/>
            <w:gridSpan w:val="2"/>
          </w:tcPr>
          <w:p w:rsidR="00305C75" w:rsidRPr="003A1146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Ведущий специалист - эксперт</w:t>
            </w:r>
          </w:p>
        </w:tc>
        <w:tc>
          <w:tcPr>
            <w:tcW w:w="2160" w:type="dxa"/>
          </w:tcPr>
          <w:p w:rsidR="00305C75" w:rsidRPr="003A1146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180689,89</w:t>
            </w:r>
          </w:p>
        </w:tc>
        <w:tc>
          <w:tcPr>
            <w:tcW w:w="2880" w:type="dxa"/>
            <w:gridSpan w:val="3"/>
          </w:tcPr>
          <w:p w:rsidR="00305C75" w:rsidRPr="003A1146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3A1146" w:rsidRDefault="00305C75" w:rsidP="005E63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800" w:type="dxa"/>
            <w:gridSpan w:val="2"/>
          </w:tcPr>
          <w:p w:rsidR="00305C75" w:rsidRDefault="00305C75" w:rsidP="005E63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5E63C7">
            <w:pPr>
              <w:jc w:val="center"/>
              <w:rPr>
                <w:color w:val="000000"/>
              </w:rPr>
            </w:pPr>
          </w:p>
          <w:p w:rsidR="00305C75" w:rsidRDefault="00305C75" w:rsidP="005E63C7">
            <w:pPr>
              <w:jc w:val="center"/>
              <w:rPr>
                <w:color w:val="000000"/>
              </w:rPr>
            </w:pPr>
          </w:p>
          <w:p w:rsidR="00305C75" w:rsidRPr="003A1146" w:rsidRDefault="00305C75" w:rsidP="005E63C7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Pr="003A1146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4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5E63C7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3A1146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3A1146" w:rsidRDefault="00305C75" w:rsidP="00EA54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800" w:type="dxa"/>
            <w:gridSpan w:val="2"/>
          </w:tcPr>
          <w:p w:rsidR="00305C75" w:rsidRPr="003A1146" w:rsidRDefault="00305C75" w:rsidP="00EA54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3A1146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rPr>
          <w:trHeight w:val="149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FE6708" w:rsidRDefault="00305C75" w:rsidP="00FE6708">
            <w:pPr>
              <w:rPr>
                <w:color w:val="000000"/>
              </w:rPr>
            </w:pPr>
            <w:r w:rsidRPr="00FE6708">
              <w:rPr>
                <w:color w:val="000000"/>
              </w:rPr>
              <w:t>Гаврилова Е.С.</w:t>
            </w:r>
          </w:p>
        </w:tc>
        <w:tc>
          <w:tcPr>
            <w:tcW w:w="2109" w:type="dxa"/>
            <w:gridSpan w:val="2"/>
          </w:tcPr>
          <w:p w:rsidR="00305C75" w:rsidRPr="00FE6708" w:rsidRDefault="00305C75" w:rsidP="0055180C">
            <w:pPr>
              <w:jc w:val="center"/>
              <w:rPr>
                <w:color w:val="000000"/>
              </w:rPr>
            </w:pPr>
            <w:r w:rsidRPr="00FE6708">
              <w:rPr>
                <w:color w:val="000000"/>
              </w:rPr>
              <w:t>Ведущий специалист-эксперт</w:t>
            </w:r>
          </w:p>
        </w:tc>
        <w:tc>
          <w:tcPr>
            <w:tcW w:w="2160" w:type="dxa"/>
          </w:tcPr>
          <w:p w:rsidR="00305C75" w:rsidRPr="00FE670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318853,30</w:t>
            </w:r>
          </w:p>
        </w:tc>
        <w:tc>
          <w:tcPr>
            <w:tcW w:w="2880" w:type="dxa"/>
            <w:gridSpan w:val="3"/>
          </w:tcPr>
          <w:p w:rsidR="00305C75" w:rsidRPr="00FE670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</w:t>
            </w:r>
          </w:p>
          <w:p w:rsidR="00305C75" w:rsidRPr="00FE670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</w:t>
            </w:r>
            <w:r w:rsidRPr="00FE6708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FE6708" w:rsidRDefault="00305C75" w:rsidP="00FE6708">
            <w:pPr>
              <w:jc w:val="center"/>
              <w:rPr>
                <w:color w:val="000000"/>
              </w:rPr>
            </w:pPr>
            <w:r w:rsidRPr="00FE6708">
              <w:rPr>
                <w:color w:val="000000"/>
              </w:rPr>
              <w:t>10</w:t>
            </w:r>
          </w:p>
        </w:tc>
        <w:tc>
          <w:tcPr>
            <w:tcW w:w="1800" w:type="dxa"/>
            <w:gridSpan w:val="2"/>
          </w:tcPr>
          <w:p w:rsidR="00305C75" w:rsidRPr="00FE6708" w:rsidRDefault="00305C75" w:rsidP="00FE6708">
            <w:pPr>
              <w:jc w:val="center"/>
              <w:rPr>
                <w:color w:val="000000"/>
              </w:rPr>
            </w:pPr>
            <w:r w:rsidRPr="00FE6708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FE6708" w:rsidRDefault="00305C75" w:rsidP="00C16817">
            <w:pPr>
              <w:jc w:val="center"/>
              <w:rPr>
                <w:color w:val="000000"/>
              </w:rPr>
            </w:pPr>
            <w:r w:rsidRPr="00FE6708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02885" w:rsidRDefault="00305C75" w:rsidP="00826176">
            <w:pPr>
              <w:rPr>
                <w:color w:val="000000"/>
              </w:rPr>
            </w:pPr>
            <w:r w:rsidRPr="00B02885">
              <w:rPr>
                <w:color w:val="000000"/>
              </w:rPr>
              <w:t>Расулова П.Н.</w:t>
            </w:r>
          </w:p>
        </w:tc>
        <w:tc>
          <w:tcPr>
            <w:tcW w:w="2109" w:type="dxa"/>
            <w:gridSpan w:val="2"/>
          </w:tcPr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Ведущий специалист-эксперт</w:t>
            </w:r>
          </w:p>
        </w:tc>
        <w:tc>
          <w:tcPr>
            <w:tcW w:w="2160" w:type="dxa"/>
          </w:tcPr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409242,12</w:t>
            </w:r>
          </w:p>
        </w:tc>
        <w:tc>
          <w:tcPr>
            <w:tcW w:w="2880" w:type="dxa"/>
            <w:gridSpan w:val="3"/>
          </w:tcPr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Квартира</w:t>
            </w:r>
          </w:p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(аренда)</w:t>
            </w:r>
          </w:p>
        </w:tc>
        <w:tc>
          <w:tcPr>
            <w:tcW w:w="1080" w:type="dxa"/>
          </w:tcPr>
          <w:p w:rsidR="00305C75" w:rsidRPr="00B02885" w:rsidRDefault="00305C75" w:rsidP="00826176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58</w:t>
            </w:r>
          </w:p>
        </w:tc>
        <w:tc>
          <w:tcPr>
            <w:tcW w:w="1800" w:type="dxa"/>
            <w:gridSpan w:val="2"/>
          </w:tcPr>
          <w:p w:rsidR="00305C75" w:rsidRPr="00B02885" w:rsidRDefault="00305C75" w:rsidP="00826176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0288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–Хундай Акцент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02885" w:rsidRDefault="00305C75" w:rsidP="00826176">
            <w:pPr>
              <w:rPr>
                <w:color w:val="000000"/>
              </w:rPr>
            </w:pPr>
            <w:r w:rsidRPr="00B02885">
              <w:rPr>
                <w:color w:val="000000"/>
              </w:rPr>
              <w:t>супруг</w:t>
            </w:r>
          </w:p>
        </w:tc>
        <w:tc>
          <w:tcPr>
            <w:tcW w:w="2109" w:type="dxa"/>
            <w:gridSpan w:val="2"/>
          </w:tcPr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525731,23</w:t>
            </w:r>
          </w:p>
        </w:tc>
        <w:tc>
          <w:tcPr>
            <w:tcW w:w="2880" w:type="dxa"/>
            <w:gridSpan w:val="3"/>
          </w:tcPr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Квартира</w:t>
            </w:r>
          </w:p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(аренда)</w:t>
            </w:r>
          </w:p>
        </w:tc>
        <w:tc>
          <w:tcPr>
            <w:tcW w:w="1080" w:type="dxa"/>
          </w:tcPr>
          <w:p w:rsidR="00305C75" w:rsidRPr="00B02885" w:rsidRDefault="00305C75" w:rsidP="00826176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58</w:t>
            </w:r>
          </w:p>
        </w:tc>
        <w:tc>
          <w:tcPr>
            <w:tcW w:w="1800" w:type="dxa"/>
            <w:gridSpan w:val="2"/>
          </w:tcPr>
          <w:p w:rsidR="00305C75" w:rsidRPr="00B02885" w:rsidRDefault="00305C75" w:rsidP="00826176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02885" w:rsidRDefault="00305C75" w:rsidP="00C16817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02885" w:rsidRDefault="00305C75" w:rsidP="00826176">
            <w:pPr>
              <w:rPr>
                <w:color w:val="000000"/>
              </w:rPr>
            </w:pPr>
            <w:r w:rsidRPr="00B02885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Квартира</w:t>
            </w:r>
          </w:p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(аренда)</w:t>
            </w:r>
          </w:p>
        </w:tc>
        <w:tc>
          <w:tcPr>
            <w:tcW w:w="1080" w:type="dxa"/>
          </w:tcPr>
          <w:p w:rsidR="00305C75" w:rsidRPr="00B02885" w:rsidRDefault="00305C75" w:rsidP="00826176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58</w:t>
            </w:r>
          </w:p>
        </w:tc>
        <w:tc>
          <w:tcPr>
            <w:tcW w:w="1800" w:type="dxa"/>
            <w:gridSpan w:val="2"/>
          </w:tcPr>
          <w:p w:rsidR="00305C75" w:rsidRPr="00B02885" w:rsidRDefault="00305C75" w:rsidP="00826176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02885" w:rsidRDefault="00305C75" w:rsidP="00C16817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B02885" w:rsidRDefault="00305C75" w:rsidP="00826176">
            <w:pPr>
              <w:rPr>
                <w:color w:val="000000"/>
              </w:rPr>
            </w:pPr>
            <w:r w:rsidRPr="00B02885"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Квартира</w:t>
            </w:r>
          </w:p>
          <w:p w:rsidR="00305C75" w:rsidRPr="00B02885" w:rsidRDefault="00305C75" w:rsidP="0055180C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(аренда)</w:t>
            </w:r>
          </w:p>
        </w:tc>
        <w:tc>
          <w:tcPr>
            <w:tcW w:w="1080" w:type="dxa"/>
          </w:tcPr>
          <w:p w:rsidR="00305C75" w:rsidRPr="00B02885" w:rsidRDefault="00305C75" w:rsidP="00826176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58</w:t>
            </w:r>
          </w:p>
        </w:tc>
        <w:tc>
          <w:tcPr>
            <w:tcW w:w="1800" w:type="dxa"/>
            <w:gridSpan w:val="2"/>
          </w:tcPr>
          <w:p w:rsidR="00305C75" w:rsidRPr="00B02885" w:rsidRDefault="00305C75" w:rsidP="00826176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B02885" w:rsidRDefault="00305C75" w:rsidP="00C16817">
            <w:pPr>
              <w:jc w:val="center"/>
              <w:rPr>
                <w:color w:val="000000"/>
              </w:rPr>
            </w:pPr>
            <w:r w:rsidRPr="00B02885"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942BDA" w:rsidRDefault="00305C75" w:rsidP="00826176">
            <w:pPr>
              <w:rPr>
                <w:color w:val="000000"/>
              </w:rPr>
            </w:pPr>
            <w:r>
              <w:rPr>
                <w:color w:val="000000"/>
              </w:rPr>
              <w:t>Шалагинова И.В.</w:t>
            </w:r>
          </w:p>
        </w:tc>
        <w:tc>
          <w:tcPr>
            <w:tcW w:w="2109" w:type="dxa"/>
            <w:gridSpan w:val="2"/>
          </w:tcPr>
          <w:p w:rsidR="00305C75" w:rsidRPr="00942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Ведущий специалист – эксперт</w:t>
            </w:r>
          </w:p>
        </w:tc>
        <w:tc>
          <w:tcPr>
            <w:tcW w:w="2160" w:type="dxa"/>
          </w:tcPr>
          <w:p w:rsidR="00305C75" w:rsidRPr="00942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251256,12</w:t>
            </w:r>
          </w:p>
        </w:tc>
        <w:tc>
          <w:tcPr>
            <w:tcW w:w="2880" w:type="dxa"/>
            <w:gridSpan w:val="3"/>
          </w:tcPr>
          <w:p w:rsidR="00305C75" w:rsidRPr="00942BDA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Pr="00942BDA" w:rsidRDefault="00305C75" w:rsidP="008261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96,2</w:t>
            </w:r>
          </w:p>
        </w:tc>
        <w:tc>
          <w:tcPr>
            <w:tcW w:w="1800" w:type="dxa"/>
            <w:gridSpan w:val="2"/>
          </w:tcPr>
          <w:p w:rsidR="00305C75" w:rsidRPr="00942BDA" w:rsidRDefault="00305C75" w:rsidP="008261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942BDA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4B6121">
            <w:r>
              <w:t>Соболь А.В.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Начальник отдела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450382,55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(общая долевая)</w:t>
            </w:r>
          </w:p>
        </w:tc>
        <w:tc>
          <w:tcPr>
            <w:tcW w:w="1080" w:type="dxa"/>
          </w:tcPr>
          <w:p w:rsidR="00305C75" w:rsidRDefault="00305C75" w:rsidP="004B6121">
            <w:pPr>
              <w:jc w:val="center"/>
            </w:pPr>
            <w:r>
              <w:t>1584045</w:t>
            </w:r>
          </w:p>
        </w:tc>
        <w:tc>
          <w:tcPr>
            <w:tcW w:w="1800" w:type="dxa"/>
            <w:gridSpan w:val="2"/>
          </w:tcPr>
          <w:p w:rsidR="00305C75" w:rsidRDefault="00305C75" w:rsidP="004B612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4B6121"/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4B6121">
            <w:pPr>
              <w:jc w:val="center"/>
            </w:pPr>
            <w:r>
              <w:t>19,6</w:t>
            </w:r>
          </w:p>
        </w:tc>
        <w:tc>
          <w:tcPr>
            <w:tcW w:w="1800" w:type="dxa"/>
            <w:gridSpan w:val="2"/>
          </w:tcPr>
          <w:p w:rsidR="00305C75" w:rsidRDefault="00305C75" w:rsidP="004B612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Default="00305C75" w:rsidP="00C16817">
            <w:pPr>
              <w:jc w:val="center"/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4B6121"/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4B6121">
            <w:pPr>
              <w:jc w:val="center"/>
            </w:pPr>
            <w:r>
              <w:t>117,5</w:t>
            </w:r>
          </w:p>
        </w:tc>
        <w:tc>
          <w:tcPr>
            <w:tcW w:w="1800" w:type="dxa"/>
            <w:gridSpan w:val="2"/>
          </w:tcPr>
          <w:p w:rsidR="00305C75" w:rsidRDefault="00305C75" w:rsidP="004B612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Default="00305C75" w:rsidP="00C16817">
            <w:pPr>
              <w:jc w:val="center"/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4B6121">
            <w:r>
              <w:t xml:space="preserve">Супруга 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1066086,33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 w:rsidP="004B6121">
            <w:pPr>
              <w:jc w:val="center"/>
            </w:pPr>
            <w:r>
              <w:t>117,5</w:t>
            </w:r>
          </w:p>
        </w:tc>
        <w:tc>
          <w:tcPr>
            <w:tcW w:w="1800" w:type="dxa"/>
            <w:gridSpan w:val="2"/>
          </w:tcPr>
          <w:p w:rsidR="00305C75" w:rsidRDefault="00305C75" w:rsidP="004B612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 - Тойота Рав 4 (индивидуальная)</w:t>
            </w:r>
          </w:p>
          <w:p w:rsidR="00305C75" w:rsidRDefault="00305C75" w:rsidP="00C16817">
            <w:pPr>
              <w:jc w:val="center"/>
            </w:pPr>
          </w:p>
          <w:p w:rsidR="00305C75" w:rsidRDefault="00305C75" w:rsidP="00C16817">
            <w:pPr>
              <w:jc w:val="center"/>
            </w:pPr>
          </w:p>
          <w:p w:rsidR="00305C75" w:rsidRDefault="00305C75" w:rsidP="00C16817">
            <w:pPr>
              <w:jc w:val="center"/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4B6121"/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(аренда)</w:t>
            </w:r>
          </w:p>
        </w:tc>
        <w:tc>
          <w:tcPr>
            <w:tcW w:w="1080" w:type="dxa"/>
          </w:tcPr>
          <w:p w:rsidR="00305C75" w:rsidRDefault="00305C75" w:rsidP="004B6121">
            <w:pPr>
              <w:jc w:val="center"/>
            </w:pPr>
            <w:r>
              <w:t>2000</w:t>
            </w:r>
          </w:p>
        </w:tc>
        <w:tc>
          <w:tcPr>
            <w:tcW w:w="1800" w:type="dxa"/>
            <w:gridSpan w:val="2"/>
          </w:tcPr>
          <w:p w:rsidR="00305C75" w:rsidRDefault="00305C75" w:rsidP="004B612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Default="00305C75" w:rsidP="00C16817">
            <w:pPr>
              <w:jc w:val="center"/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4B6121"/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4B6121">
            <w:pPr>
              <w:jc w:val="center"/>
            </w:pPr>
            <w:r>
              <w:t>393</w:t>
            </w:r>
          </w:p>
        </w:tc>
        <w:tc>
          <w:tcPr>
            <w:tcW w:w="1800" w:type="dxa"/>
            <w:gridSpan w:val="2"/>
          </w:tcPr>
          <w:p w:rsidR="00305C75" w:rsidRDefault="00305C75" w:rsidP="004B612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4B6121"/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Садовый дом (индивидуальная)</w:t>
            </w:r>
          </w:p>
        </w:tc>
        <w:tc>
          <w:tcPr>
            <w:tcW w:w="1080" w:type="dxa"/>
          </w:tcPr>
          <w:p w:rsidR="00305C75" w:rsidRDefault="00305C75" w:rsidP="004B6121">
            <w:pPr>
              <w:jc w:val="center"/>
            </w:pPr>
            <w:r>
              <w:t>39,2</w:t>
            </w:r>
          </w:p>
        </w:tc>
        <w:tc>
          <w:tcPr>
            <w:tcW w:w="1800" w:type="dxa"/>
            <w:gridSpan w:val="2"/>
          </w:tcPr>
          <w:p w:rsidR="00305C75" w:rsidRDefault="00305C75" w:rsidP="004B612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4B6121">
            <w:r>
              <w:t>Дочь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4B6121">
            <w:pPr>
              <w:jc w:val="center"/>
            </w:pPr>
            <w:r>
              <w:t>117,5</w:t>
            </w:r>
          </w:p>
        </w:tc>
        <w:tc>
          <w:tcPr>
            <w:tcW w:w="1800" w:type="dxa"/>
            <w:gridSpan w:val="2"/>
          </w:tcPr>
          <w:p w:rsidR="00305C75" w:rsidRDefault="00305C75" w:rsidP="004B612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  <w:vAlign w:val="center"/>
          </w:tcPr>
          <w:p w:rsidR="00305C75" w:rsidRDefault="00305C75" w:rsidP="004B6121"/>
        </w:tc>
        <w:tc>
          <w:tcPr>
            <w:tcW w:w="2109" w:type="dxa"/>
            <w:gridSpan w:val="2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  <w:vAlign w:val="center"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 w:rsidP="004B6121">
            <w:pPr>
              <w:jc w:val="center"/>
            </w:pPr>
            <w:r>
              <w:t>61,4</w:t>
            </w:r>
          </w:p>
        </w:tc>
        <w:tc>
          <w:tcPr>
            <w:tcW w:w="1800" w:type="dxa"/>
            <w:gridSpan w:val="2"/>
          </w:tcPr>
          <w:p w:rsidR="00305C75" w:rsidRDefault="00305C75" w:rsidP="004B612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  <w:vAlign w:val="center"/>
          </w:tcPr>
          <w:p w:rsidR="00305C75" w:rsidRDefault="00305C75" w:rsidP="00C16817">
            <w:pPr>
              <w:jc w:val="center"/>
            </w:pP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4B6121">
            <w: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4B6121">
            <w:pPr>
              <w:jc w:val="center"/>
            </w:pPr>
            <w:r>
              <w:t>117,5</w:t>
            </w:r>
          </w:p>
        </w:tc>
        <w:tc>
          <w:tcPr>
            <w:tcW w:w="1800" w:type="dxa"/>
            <w:gridSpan w:val="2"/>
          </w:tcPr>
          <w:p w:rsidR="00305C75" w:rsidRDefault="00305C75" w:rsidP="004B612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 w:rsidRPr="00607B10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4B6121">
            <w:r>
              <w:t>Федяев М.А.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Начальник</w:t>
            </w:r>
          </w:p>
          <w:p w:rsidR="00305C75" w:rsidRDefault="00305C75" w:rsidP="0055180C">
            <w:pPr>
              <w:jc w:val="center"/>
            </w:pPr>
            <w:r>
              <w:t>отдела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556119,20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4B6121">
            <w:pPr>
              <w:jc w:val="center"/>
            </w:pPr>
            <w:r>
              <w:t>50</w:t>
            </w:r>
          </w:p>
        </w:tc>
        <w:tc>
          <w:tcPr>
            <w:tcW w:w="1800" w:type="dxa"/>
            <w:gridSpan w:val="2"/>
          </w:tcPr>
          <w:p w:rsidR="00305C75" w:rsidRDefault="00305C75" w:rsidP="004B612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4B6121">
            <w:r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76198,74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4B6121">
            <w:pPr>
              <w:jc w:val="center"/>
            </w:pPr>
            <w:r>
              <w:t>50</w:t>
            </w:r>
          </w:p>
        </w:tc>
        <w:tc>
          <w:tcPr>
            <w:tcW w:w="1800" w:type="dxa"/>
            <w:gridSpan w:val="2"/>
          </w:tcPr>
          <w:p w:rsidR="00305C75" w:rsidRDefault="00305C75" w:rsidP="004B612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4B6121">
            <w:r>
              <w:t xml:space="preserve">Дочь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4B6121">
            <w:pPr>
              <w:jc w:val="center"/>
            </w:pPr>
            <w:r>
              <w:t>50</w:t>
            </w:r>
          </w:p>
        </w:tc>
        <w:tc>
          <w:tcPr>
            <w:tcW w:w="1800" w:type="dxa"/>
            <w:gridSpan w:val="2"/>
          </w:tcPr>
          <w:p w:rsidR="00305C75" w:rsidRDefault="00305C75" w:rsidP="004B612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 w:rsidRPr="00607B1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4B6121">
            <w: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4B6121">
            <w:pPr>
              <w:jc w:val="center"/>
            </w:pPr>
            <w:r>
              <w:t>50</w:t>
            </w:r>
          </w:p>
        </w:tc>
        <w:tc>
          <w:tcPr>
            <w:tcW w:w="1800" w:type="dxa"/>
            <w:gridSpan w:val="2"/>
          </w:tcPr>
          <w:p w:rsidR="00305C75" w:rsidRDefault="00305C75" w:rsidP="004B612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Гречихо Ю.О.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Заместитель начальника центра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523146,25</w:t>
            </w: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  <w:vMerge w:val="restart"/>
          </w:tcPr>
          <w:p w:rsidR="00305C75" w:rsidRDefault="00305C75">
            <w:pPr>
              <w:jc w:val="center"/>
            </w:pPr>
            <w:r>
              <w:t>38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Шевроле Ланос 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/>
        </w:tc>
        <w:tc>
          <w:tcPr>
            <w:tcW w:w="1800" w:type="dxa"/>
            <w:gridSpan w:val="2"/>
            <w:vMerge/>
          </w:tcPr>
          <w:p w:rsidR="00305C75" w:rsidRDefault="00305C75"/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РАФ 2203 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152502,99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65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 xml:space="preserve">Грехов И.И. 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Заместитель</w:t>
            </w:r>
          </w:p>
          <w:p w:rsidR="00305C75" w:rsidRDefault="00305C75" w:rsidP="0055180C">
            <w:pPr>
              <w:jc w:val="center"/>
            </w:pPr>
            <w:r>
              <w:t>начальника центра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530965,95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Комната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(договор аренды)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2000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66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110000,00</w:t>
            </w:r>
          </w:p>
        </w:tc>
        <w:tc>
          <w:tcPr>
            <w:tcW w:w="2880" w:type="dxa"/>
            <w:gridSpan w:val="3"/>
          </w:tcPr>
          <w:p w:rsidR="00305C75" w:rsidRDefault="00305C75" w:rsidP="00BE2811">
            <w:pPr>
              <w:jc w:val="center"/>
            </w:pPr>
            <w:r>
              <w:t>Комната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55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Комната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  <w:p w:rsidR="00305C75" w:rsidRDefault="00305C75">
            <w:pPr>
              <w:jc w:val="center"/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Комната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55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Долгополов А.И.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Заместитель начальника центра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529954.34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(аренда)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Мицубиши Лансер 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313606,00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Сад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460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/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(аренда)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(аренда)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(аренда)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Коковин Ю.А.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Заместитель начальника лаборатории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487280,77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97,0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 – Мерседес С 200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44,5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77222,16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97,0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97,0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97,0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50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Подряднов С.Н.</w:t>
            </w:r>
          </w:p>
          <w:p w:rsidR="00305C75" w:rsidRDefault="00305C75"/>
          <w:p w:rsidR="00305C75" w:rsidRDefault="00305C75"/>
          <w:p w:rsidR="00305C75" w:rsidRDefault="00305C75"/>
          <w:p w:rsidR="00305C75" w:rsidRDefault="00305C75"/>
          <w:p w:rsidR="00305C75" w:rsidRDefault="00305C75"/>
          <w:p w:rsidR="00305C75" w:rsidRDefault="00305C75"/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Заместитель начальника центра</w:t>
            </w: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466816,24</w:t>
            </w: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BE2811"/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1030,00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  <w:p w:rsidR="00305C75" w:rsidRDefault="00305C75">
            <w:pPr>
              <w:jc w:val="center"/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  <w:p w:rsidR="00305C75" w:rsidRDefault="00305C75" w:rsidP="00C16817">
            <w:pPr>
              <w:jc w:val="center"/>
            </w:pPr>
          </w:p>
          <w:p w:rsidR="00305C75" w:rsidRDefault="00305C75" w:rsidP="00C16817">
            <w:pPr>
              <w:jc w:val="center"/>
            </w:pPr>
          </w:p>
          <w:p w:rsidR="00305C75" w:rsidRDefault="00305C75" w:rsidP="00C16817">
            <w:pPr>
              <w:jc w:val="center"/>
            </w:pPr>
          </w:p>
          <w:p w:rsidR="00305C75" w:rsidRDefault="00305C75" w:rsidP="00C16817">
            <w:pPr>
              <w:jc w:val="center"/>
            </w:pPr>
          </w:p>
          <w:p w:rsidR="00305C75" w:rsidRDefault="00305C75" w:rsidP="00C16817">
            <w:pPr>
              <w:jc w:val="center"/>
            </w:pPr>
          </w:p>
          <w:p w:rsidR="00305C75" w:rsidRDefault="00305C75" w:rsidP="00C16817">
            <w:pPr>
              <w:jc w:val="center"/>
            </w:pPr>
          </w:p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17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89,9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48,6</w:t>
            </w:r>
          </w:p>
          <w:p w:rsidR="00305C75" w:rsidRDefault="00305C75">
            <w:pPr>
              <w:jc w:val="center"/>
            </w:pP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55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BE2811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61.0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Pr="001663C7" w:rsidRDefault="00305C75" w:rsidP="0055180C">
            <w:pPr>
              <w:jc w:val="center"/>
              <w:rPr>
                <w:color w:val="000000"/>
              </w:rPr>
            </w:pPr>
            <w:r w:rsidRPr="001663C7">
              <w:rPr>
                <w:color w:val="000000"/>
              </w:rPr>
              <w:t>Дача (индивидуальная)</w:t>
            </w:r>
          </w:p>
        </w:tc>
        <w:tc>
          <w:tcPr>
            <w:tcW w:w="1080" w:type="dxa"/>
          </w:tcPr>
          <w:p w:rsidR="00305C75" w:rsidRPr="001663C7" w:rsidRDefault="00305C75">
            <w:pPr>
              <w:jc w:val="center"/>
              <w:rPr>
                <w:color w:val="000000"/>
              </w:rPr>
            </w:pPr>
            <w:r w:rsidRPr="001663C7">
              <w:rPr>
                <w:color w:val="000000"/>
              </w:rPr>
              <w:t>80,7</w:t>
            </w:r>
          </w:p>
        </w:tc>
        <w:tc>
          <w:tcPr>
            <w:tcW w:w="1800" w:type="dxa"/>
            <w:gridSpan w:val="2"/>
          </w:tcPr>
          <w:p w:rsidR="00305C75" w:rsidRPr="001663C7" w:rsidRDefault="00305C75">
            <w:pPr>
              <w:jc w:val="center"/>
              <w:rPr>
                <w:color w:val="000000"/>
              </w:rPr>
            </w:pPr>
            <w:r w:rsidRPr="001663C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104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177370,00</w:t>
            </w: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  <w:vMerge w:val="restart"/>
          </w:tcPr>
          <w:p w:rsidR="00305C75" w:rsidRDefault="00305C75">
            <w:pPr>
              <w:jc w:val="center"/>
            </w:pPr>
            <w:r>
              <w:t>61,0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Митсубиси Лансер (индивидуальная)</w:t>
            </w:r>
          </w:p>
        </w:tc>
      </w:tr>
      <w:tr w:rsidR="00305C75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>
            <w:pPr>
              <w:jc w:val="center"/>
            </w:pPr>
          </w:p>
        </w:tc>
        <w:tc>
          <w:tcPr>
            <w:tcW w:w="1800" w:type="dxa"/>
            <w:gridSpan w:val="2"/>
            <w:vMerge/>
          </w:tcPr>
          <w:p w:rsidR="00305C75" w:rsidRDefault="00305C75">
            <w:pPr>
              <w:jc w:val="center"/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Опель Астра (индивидуальная)</w:t>
            </w:r>
          </w:p>
        </w:tc>
      </w:tr>
      <w:tr w:rsidR="00305C75">
        <w:trPr>
          <w:trHeight w:val="40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FA73C6"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61,00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Свиридов Ю.В.</w:t>
            </w:r>
          </w:p>
          <w:p w:rsidR="00305C75" w:rsidRDefault="00305C75"/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Заместитель начальника центра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505636,03</w:t>
            </w:r>
          </w:p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 Тойота Камри (индивидуальная)</w:t>
            </w:r>
          </w:p>
        </w:tc>
      </w:tr>
      <w:tr w:rsidR="00305C75">
        <w:trPr>
          <w:trHeight w:val="70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BE2811">
            <w:pPr>
              <w:jc w:val="center"/>
            </w:pPr>
            <w:r>
              <w:t>Гараж 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40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470346.98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Абакумов О.Л.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Заместитель начальника отдела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533804,50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50,8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99CC00"/>
              </w:rPr>
            </w:pPr>
            <w:r>
              <w:t>Автомобиль легковой Хундай Соларис (индивидуальная)</w:t>
            </w:r>
          </w:p>
        </w:tc>
      </w:tr>
      <w:tr w:rsidR="00305C75">
        <w:trPr>
          <w:trHeight w:val="86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65,7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99CC00"/>
              </w:rPr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326329.17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65,7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36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D13AC5" w:rsidRDefault="00305C75" w:rsidP="00A83BDB">
            <w:pPr>
              <w:jc w:val="center"/>
            </w:pPr>
            <w:r w:rsidRPr="00D13AC5">
              <w:t>Дудник А.В.</w:t>
            </w:r>
          </w:p>
        </w:tc>
        <w:tc>
          <w:tcPr>
            <w:tcW w:w="2109" w:type="dxa"/>
            <w:gridSpan w:val="2"/>
          </w:tcPr>
          <w:p w:rsidR="00305C75" w:rsidRPr="00D13AC5" w:rsidRDefault="00305C75" w:rsidP="0055180C">
            <w:pPr>
              <w:jc w:val="center"/>
            </w:pPr>
            <w:r w:rsidRPr="00D13AC5">
              <w:t>Заместитель начальника отдела</w:t>
            </w:r>
          </w:p>
        </w:tc>
        <w:tc>
          <w:tcPr>
            <w:tcW w:w="2160" w:type="dxa"/>
          </w:tcPr>
          <w:p w:rsidR="00305C75" w:rsidRPr="00D13AC5" w:rsidRDefault="00305C75" w:rsidP="0055180C">
            <w:pPr>
              <w:jc w:val="center"/>
            </w:pPr>
            <w:r w:rsidRPr="00D13AC5">
              <w:t>384829,05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>44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A83BDB">
            <w:pPr>
              <w:jc w:val="center"/>
            </w:pPr>
            <w:r w:rsidRPr="00D13AC5">
              <w:t>Россия</w:t>
            </w:r>
          </w:p>
        </w:tc>
        <w:tc>
          <w:tcPr>
            <w:tcW w:w="2251" w:type="dxa"/>
            <w:gridSpan w:val="2"/>
          </w:tcPr>
          <w:p w:rsidR="00305C75" w:rsidRPr="00D13AC5" w:rsidRDefault="00305C75" w:rsidP="00C16817">
            <w:pPr>
              <w:jc w:val="center"/>
            </w:pPr>
            <w:r w:rsidRPr="00D13AC5">
              <w:t>Автомобиль легковой Митсубиши Лансер</w:t>
            </w:r>
          </w:p>
          <w:p w:rsidR="00305C75" w:rsidRPr="00D13AC5" w:rsidRDefault="00305C75" w:rsidP="00C16817">
            <w:pPr>
              <w:jc w:val="center"/>
            </w:pPr>
            <w:r w:rsidRPr="00D13AC5">
              <w:t>(индивидуальная)</w:t>
            </w:r>
          </w:p>
        </w:tc>
      </w:tr>
      <w:tr w:rsidR="00305C75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Pr="00D13AC5" w:rsidRDefault="00305C75" w:rsidP="00A83BDB">
            <w:pPr>
              <w:jc w:val="center"/>
            </w:pPr>
            <w:r w:rsidRPr="00D13AC5"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-</w:t>
            </w:r>
          </w:p>
        </w:tc>
        <w:tc>
          <w:tcPr>
            <w:tcW w:w="2160" w:type="dxa"/>
            <w:vMerge w:val="restart"/>
          </w:tcPr>
          <w:p w:rsidR="00305C75" w:rsidRPr="00D13AC5" w:rsidRDefault="00305C75" w:rsidP="0055180C">
            <w:pPr>
              <w:jc w:val="center"/>
            </w:pPr>
            <w:r w:rsidRPr="00D13AC5">
              <w:t>339642,82</w:t>
            </w:r>
          </w:p>
        </w:tc>
        <w:tc>
          <w:tcPr>
            <w:tcW w:w="2880" w:type="dxa"/>
            <w:gridSpan w:val="3"/>
          </w:tcPr>
          <w:p w:rsidR="00305C75" w:rsidRPr="00D13AC5" w:rsidRDefault="00305C75" w:rsidP="0055180C">
            <w:pPr>
              <w:jc w:val="center"/>
            </w:pPr>
            <w:r w:rsidRPr="00D13AC5">
              <w:t>Квартира (индивидуальная)</w:t>
            </w:r>
          </w:p>
        </w:tc>
        <w:tc>
          <w:tcPr>
            <w:tcW w:w="1080" w:type="dxa"/>
          </w:tcPr>
          <w:p w:rsidR="00305C75" w:rsidRPr="00D13AC5" w:rsidRDefault="00305C75" w:rsidP="00A83BDB">
            <w:pPr>
              <w:jc w:val="center"/>
            </w:pPr>
            <w:r w:rsidRPr="00D13AC5">
              <w:t>44,2</w:t>
            </w:r>
          </w:p>
        </w:tc>
        <w:tc>
          <w:tcPr>
            <w:tcW w:w="1800" w:type="dxa"/>
            <w:gridSpan w:val="2"/>
          </w:tcPr>
          <w:p w:rsidR="00305C75" w:rsidRPr="00D13AC5" w:rsidRDefault="00305C75" w:rsidP="00A83BDB">
            <w:pPr>
              <w:jc w:val="center"/>
            </w:pPr>
            <w:r w:rsidRPr="00D13AC5"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D13AC5" w:rsidRDefault="00305C75" w:rsidP="00C16817">
            <w:pPr>
              <w:jc w:val="center"/>
            </w:pPr>
            <w:r w:rsidRPr="00D13AC5">
              <w:t>-</w:t>
            </w:r>
          </w:p>
          <w:p w:rsidR="00305C75" w:rsidRPr="00D13AC5" w:rsidRDefault="00305C75" w:rsidP="00C16817">
            <w:pPr>
              <w:jc w:val="center"/>
            </w:pPr>
          </w:p>
        </w:tc>
      </w:tr>
      <w:tr w:rsidR="00305C75">
        <w:trPr>
          <w:trHeight w:val="21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0A5491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 w:rsidRPr="00D13AC5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 w:rsidRPr="00D13AC5">
              <w:t>44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 w:rsidRPr="00D13AC5"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Зайков Д.В.</w:t>
            </w:r>
          </w:p>
          <w:p w:rsidR="00305C75" w:rsidRDefault="00305C75"/>
          <w:p w:rsidR="00305C75" w:rsidRDefault="00305C75"/>
          <w:p w:rsidR="00305C75" w:rsidRDefault="00305C75"/>
          <w:p w:rsidR="00305C75" w:rsidRDefault="00305C75"/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Заместитель начальника отдела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400356,40</w:t>
            </w: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252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 xml:space="preserve">Россия 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  Шевроле Клан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32,9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46,9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114456,45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46,9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 xml:space="preserve">Дочь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46,9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Карташов А.С.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Заместитель начальника отдела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393957,68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47,3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легковой-</w:t>
            </w:r>
          </w:p>
          <w:p w:rsidR="00305C75" w:rsidRDefault="00305C75" w:rsidP="00C16817">
            <w:pPr>
              <w:jc w:val="center"/>
            </w:pPr>
            <w:r>
              <w:rPr>
                <w:lang w:val="en-US"/>
              </w:rPr>
              <w:t>Honda C</w:t>
            </w:r>
            <w:r>
              <w:t>-</w:t>
            </w:r>
            <w:r>
              <w:rPr>
                <w:lang w:val="en-US"/>
              </w:rPr>
              <w:t>RV</w:t>
            </w:r>
            <w:r>
              <w:t xml:space="preserve"> 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119469,68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885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47,3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47,3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109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Миков А.В.</w:t>
            </w:r>
          </w:p>
          <w:p w:rsidR="00305C75" w:rsidRDefault="00305C75">
            <w:pPr>
              <w:tabs>
                <w:tab w:val="left" w:pos="930"/>
              </w:tabs>
            </w:pPr>
            <w:r>
              <w:tab/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Заместитель начальника отдела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401905,40</w:t>
            </w: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  <w:vMerge w:val="restart"/>
          </w:tcPr>
          <w:p w:rsidR="00305C75" w:rsidRDefault="00305C75">
            <w:pPr>
              <w:jc w:val="center"/>
            </w:pPr>
            <w:r>
              <w:t>75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легковой-</w:t>
            </w:r>
          </w:p>
          <w:p w:rsidR="00305C75" w:rsidRDefault="00305C75" w:rsidP="00C16817">
            <w:pPr>
              <w:jc w:val="center"/>
            </w:pPr>
            <w:r>
              <w:t>Митсубиси Кольт (индивидуальная)</w:t>
            </w:r>
          </w:p>
        </w:tc>
      </w:tr>
      <w:tr w:rsidR="00305C75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/>
        </w:tc>
        <w:tc>
          <w:tcPr>
            <w:tcW w:w="1800" w:type="dxa"/>
            <w:gridSpan w:val="2"/>
            <w:vMerge/>
          </w:tcPr>
          <w:p w:rsidR="00305C75" w:rsidRDefault="00305C75"/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- Хонда Аккорд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2530000,00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легковой-</w:t>
            </w:r>
          </w:p>
          <w:p w:rsidR="00305C75" w:rsidRDefault="00305C75" w:rsidP="00C16817">
            <w:pPr>
              <w:jc w:val="center"/>
            </w:pPr>
            <w:r>
              <w:t xml:space="preserve">Хундай </w:t>
            </w:r>
            <w:r>
              <w:rPr>
                <w:lang w:val="en-US"/>
              </w:rPr>
              <w:t>I</w:t>
            </w:r>
            <w:r>
              <w:t xml:space="preserve"> 30 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125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Морозов А.Н.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Заместитель начальника отдела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405715,22</w:t>
            </w: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  <w:vMerge w:val="restart"/>
          </w:tcPr>
          <w:p w:rsidR="00305C75" w:rsidRDefault="00305C75">
            <w:pPr>
              <w:jc w:val="center"/>
            </w:pPr>
            <w:r>
              <w:t>83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Pr="007D66A2" w:rsidRDefault="00305C75" w:rsidP="00C16817">
            <w:pPr>
              <w:jc w:val="center"/>
              <w:rPr>
                <w:color w:val="000000"/>
              </w:rPr>
            </w:pPr>
            <w:r w:rsidRPr="007D66A2">
              <w:rPr>
                <w:color w:val="000000"/>
              </w:rPr>
              <w:t>Автомобиль легковой – ВАЗ 21150</w:t>
            </w:r>
          </w:p>
          <w:p w:rsidR="00305C75" w:rsidRPr="007D66A2" w:rsidRDefault="00305C75" w:rsidP="00C16817">
            <w:pPr>
              <w:jc w:val="center"/>
              <w:rPr>
                <w:color w:val="000000"/>
              </w:rPr>
            </w:pPr>
            <w:r w:rsidRPr="007D66A2">
              <w:rPr>
                <w:color w:val="000000"/>
              </w:rPr>
              <w:t>(индивидуальная)</w:t>
            </w:r>
          </w:p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67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/>
        </w:tc>
        <w:tc>
          <w:tcPr>
            <w:tcW w:w="1800" w:type="dxa"/>
            <w:gridSpan w:val="2"/>
            <w:vMerge/>
          </w:tcPr>
          <w:p w:rsidR="00305C75" w:rsidRDefault="00305C75"/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 ДЭУ Нексия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294276,61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83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83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Мягков В.А.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Заместитель начальника отдела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424633,98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</w:t>
            </w:r>
          </w:p>
          <w:p w:rsidR="00305C75" w:rsidRDefault="00305C75" w:rsidP="0055180C">
            <w:pPr>
              <w:jc w:val="center"/>
            </w:pPr>
            <w:r>
              <w:t>(индивидуальный)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1211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Гаражный бокс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20,6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75,2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Фокин А.А.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Заместитель начальника отдела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694282,30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39,2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 Тайота Авенсис 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 xml:space="preserve">Супруга 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929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  <w:p w:rsidR="00305C75" w:rsidRDefault="00305C75" w:rsidP="00C16817">
            <w:pPr>
              <w:jc w:val="center"/>
            </w:pPr>
          </w:p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 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39,2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42,1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42,1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Чернов В.Ю.</w:t>
            </w:r>
          </w:p>
          <w:p w:rsidR="00305C75" w:rsidRDefault="00305C75"/>
          <w:p w:rsidR="00305C75" w:rsidRDefault="00305C75"/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Заместитель начальника отдела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427248,75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Автоприцеп</w:t>
            </w:r>
          </w:p>
          <w:p w:rsidR="00305C75" w:rsidRDefault="00305C75" w:rsidP="00C16817">
            <w:pPr>
              <w:jc w:val="center"/>
            </w:pPr>
            <w:r>
              <w:t>(индивидуальный)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48,8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под капитальным гаражом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133429,25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48,8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66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Некрасов Д.Н.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Начальник курса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503304,36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Приусадебный участок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1200,00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</w:t>
            </w:r>
          </w:p>
          <w:p w:rsidR="00305C75" w:rsidRDefault="00305C75" w:rsidP="00C16817">
            <w:pPr>
              <w:jc w:val="center"/>
            </w:pPr>
            <w:r>
              <w:t>Хендэ Туссо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  <w:vMerge w:val="restart"/>
          </w:tcPr>
          <w:p w:rsidR="00305C75" w:rsidRDefault="00305C75">
            <w:pPr>
              <w:jc w:val="center"/>
            </w:pPr>
            <w:r>
              <w:t>297,7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88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/>
        </w:tc>
        <w:tc>
          <w:tcPr>
            <w:tcW w:w="1800" w:type="dxa"/>
            <w:gridSpan w:val="2"/>
            <w:vMerge/>
          </w:tcPr>
          <w:p w:rsidR="00305C75" w:rsidRDefault="00305C75"/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Автоприцеп к легковым транспортным средствам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58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Кривоносов П.А.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Заместитель начальника курса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370728,63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44,6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Комната (договор найма)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103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55200.00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Комната (договор найма)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 ВАЗ 21150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61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Комната (договор найма)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611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 xml:space="preserve">Елесина Ю.К.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Начальник цикла пожарной профилактики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503448,34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43.3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81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Папулов С.А.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lang w:val="en-US"/>
              </w:rPr>
            </w:pPr>
            <w:r>
              <w:t>Начальник отделения</w:t>
            </w:r>
          </w:p>
        </w:tc>
        <w:tc>
          <w:tcPr>
            <w:tcW w:w="2160" w:type="dxa"/>
            <w:vMerge w:val="restart"/>
          </w:tcPr>
          <w:p w:rsidR="00305C75" w:rsidRDefault="00305C75" w:rsidP="00BE2811">
            <w:pPr>
              <w:jc w:val="center"/>
            </w:pPr>
            <w:r>
              <w:t>435411,14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47,9</w:t>
            </w:r>
          </w:p>
          <w:p w:rsidR="00305C75" w:rsidRDefault="00305C75">
            <w:pPr>
              <w:jc w:val="center"/>
            </w:pP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  <w:p w:rsidR="00305C75" w:rsidRDefault="00305C75">
            <w:pPr>
              <w:jc w:val="center"/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 – ВАЗ 21213</w:t>
            </w:r>
          </w:p>
          <w:p w:rsidR="00305C75" w:rsidRPr="00BE2811" w:rsidRDefault="00305C75" w:rsidP="00BE2811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lang w:val="en-US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33,9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lang w:val="en-US"/>
              </w:rPr>
            </w:pPr>
          </w:p>
        </w:tc>
      </w:tr>
      <w:tr w:rsidR="00305C75">
        <w:trPr>
          <w:trHeight w:val="55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61036,46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33,9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59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47,9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80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Сын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47,9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57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33,9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179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rPr>
                <w:lang w:val="en-US"/>
              </w:rPr>
              <w:t>Подкорытов Н.В.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Начальник отделения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430590,86</w:t>
            </w: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  <w:vMerge w:val="restart"/>
          </w:tcPr>
          <w:p w:rsidR="00305C75" w:rsidRDefault="00305C75">
            <w:pPr>
              <w:jc w:val="center"/>
            </w:pPr>
            <w:r>
              <w:t>76,9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 ВАЗ 217230 (индивидуальная)</w:t>
            </w:r>
          </w:p>
        </w:tc>
      </w:tr>
      <w:tr w:rsidR="00305C75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/>
        </w:tc>
        <w:tc>
          <w:tcPr>
            <w:tcW w:w="1800" w:type="dxa"/>
            <w:gridSpan w:val="2"/>
            <w:vMerge/>
          </w:tcPr>
          <w:p w:rsidR="00305C75" w:rsidRDefault="00305C75"/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ВАЗ 21150 (индивидуальная)</w:t>
            </w:r>
          </w:p>
        </w:tc>
      </w:tr>
      <w:tr w:rsidR="00305C75">
        <w:trPr>
          <w:trHeight w:val="23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/>
        </w:tc>
        <w:tc>
          <w:tcPr>
            <w:tcW w:w="1800" w:type="dxa"/>
            <w:gridSpan w:val="2"/>
            <w:vMerge/>
          </w:tcPr>
          <w:p w:rsidR="00305C75" w:rsidRDefault="00305C75"/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Мототранспортные средства –</w:t>
            </w:r>
          </w:p>
          <w:p w:rsidR="00305C75" w:rsidRDefault="00305C75" w:rsidP="00C16817">
            <w:pPr>
              <w:jc w:val="center"/>
            </w:pPr>
            <w:r>
              <w:t>Урал М – 67-36,</w:t>
            </w:r>
          </w:p>
          <w:p w:rsidR="00305C75" w:rsidRDefault="00305C75" w:rsidP="00C16817">
            <w:pPr>
              <w:jc w:val="center"/>
            </w:pPr>
            <w:r>
              <w:t>Восход 3м (индивидуальная)</w:t>
            </w:r>
          </w:p>
        </w:tc>
      </w:tr>
      <w:tr w:rsidR="00305C75">
        <w:trPr>
          <w:trHeight w:val="100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</w:pPr>
            <w:r>
              <w:t>Земельный участок (общая долевая)</w:t>
            </w:r>
          </w:p>
        </w:tc>
        <w:tc>
          <w:tcPr>
            <w:tcW w:w="1080" w:type="dxa"/>
            <w:vMerge w:val="restart"/>
          </w:tcPr>
          <w:p w:rsidR="00305C75" w:rsidRDefault="00305C75">
            <w:pPr>
              <w:jc w:val="center"/>
            </w:pPr>
            <w:r>
              <w:t>2466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23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/>
        </w:tc>
        <w:tc>
          <w:tcPr>
            <w:tcW w:w="1800" w:type="dxa"/>
            <w:gridSpan w:val="2"/>
            <w:vMerge/>
          </w:tcPr>
          <w:p w:rsidR="00305C75" w:rsidRDefault="00305C75"/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Сельскохозяйственная техника – МТЗ – 82 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 xml:space="preserve">Супруга 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116000,00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2466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27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  <w:vMerge w:val="restart"/>
          </w:tcPr>
          <w:p w:rsidR="00305C75" w:rsidRDefault="00305C75">
            <w:pPr>
              <w:jc w:val="center"/>
            </w:pPr>
            <w:r>
              <w:t>76,9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67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/>
        </w:tc>
        <w:tc>
          <w:tcPr>
            <w:tcW w:w="1800" w:type="dxa"/>
            <w:gridSpan w:val="2"/>
            <w:vMerge/>
          </w:tcPr>
          <w:p w:rsidR="00305C75" w:rsidRDefault="00305C75"/>
        </w:tc>
        <w:tc>
          <w:tcPr>
            <w:tcW w:w="2251" w:type="dxa"/>
            <w:gridSpan w:val="2"/>
          </w:tcPr>
          <w:p w:rsidR="00305C75" w:rsidRDefault="00305C75" w:rsidP="00BE2811">
            <w:pPr>
              <w:jc w:val="center"/>
            </w:pPr>
            <w:r>
              <w:t>Автомобиль легковой - ВАЗ 211193 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 xml:space="preserve">Дочь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76,9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Толстых А.Н.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Начальник отделения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510335,58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78.8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 ВАЗ 21099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171054,41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78.8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78.8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31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Ракульцев А.А.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Начальник отделения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372807,96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38,3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31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 xml:space="preserve">Супруга 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106037,99</w:t>
            </w:r>
          </w:p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38,3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31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(аренда)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1385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31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38,3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82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Аверинский В.В.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Начальник отделения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364596,86</w:t>
            </w: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</w:pPr>
            <w:r>
              <w:t>Квартира  (фактическое предоставление)</w:t>
            </w:r>
          </w:p>
        </w:tc>
        <w:tc>
          <w:tcPr>
            <w:tcW w:w="1080" w:type="dxa"/>
            <w:vMerge w:val="restart"/>
          </w:tcPr>
          <w:p w:rsidR="00305C75" w:rsidRDefault="00305C75">
            <w:pPr>
              <w:jc w:val="center"/>
            </w:pPr>
            <w:r>
              <w:t>15,9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легковой-</w:t>
            </w:r>
          </w:p>
          <w:p w:rsidR="00305C75" w:rsidRDefault="00305C75" w:rsidP="00C16817">
            <w:pPr>
              <w:jc w:val="center"/>
            </w:pPr>
            <w:r>
              <w:t>ВАЗ 21102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/>
        </w:tc>
        <w:tc>
          <w:tcPr>
            <w:tcW w:w="1800" w:type="dxa"/>
            <w:gridSpan w:val="2"/>
            <w:vMerge/>
          </w:tcPr>
          <w:p w:rsidR="00305C75" w:rsidRDefault="00305C75"/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ВАЗ 21120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415799" w:rsidRDefault="00305C75">
            <w:pPr>
              <w:rPr>
                <w:color w:val="000000"/>
              </w:rPr>
            </w:pPr>
            <w:r w:rsidRPr="00415799">
              <w:rPr>
                <w:color w:val="000000"/>
              </w:rPr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Pr="00415799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Pr="00415799" w:rsidRDefault="00305C75" w:rsidP="0055180C">
            <w:pPr>
              <w:jc w:val="center"/>
              <w:rPr>
                <w:color w:val="000000"/>
              </w:rPr>
            </w:pPr>
            <w:r w:rsidRPr="00415799">
              <w:rPr>
                <w:color w:val="000000"/>
              </w:rPr>
              <w:t>64886,31</w:t>
            </w:r>
          </w:p>
        </w:tc>
        <w:tc>
          <w:tcPr>
            <w:tcW w:w="2880" w:type="dxa"/>
            <w:gridSpan w:val="3"/>
          </w:tcPr>
          <w:p w:rsidR="00305C75" w:rsidRPr="00415799" w:rsidRDefault="00305C75" w:rsidP="0055180C">
            <w:pPr>
              <w:jc w:val="center"/>
              <w:rPr>
                <w:color w:val="000000"/>
              </w:rPr>
            </w:pPr>
            <w:r w:rsidRPr="00415799">
              <w:rPr>
                <w:color w:val="000000"/>
              </w:rPr>
              <w:t>Квартира  (фактическое предоставление)</w:t>
            </w:r>
          </w:p>
        </w:tc>
        <w:tc>
          <w:tcPr>
            <w:tcW w:w="1080" w:type="dxa"/>
          </w:tcPr>
          <w:p w:rsidR="00305C75" w:rsidRPr="00415799" w:rsidRDefault="00305C75" w:rsidP="005124B5">
            <w:pPr>
              <w:jc w:val="center"/>
              <w:rPr>
                <w:color w:val="000000"/>
              </w:rPr>
            </w:pPr>
            <w:r w:rsidRPr="00415799">
              <w:rPr>
                <w:color w:val="000000"/>
              </w:rPr>
              <w:t>15,9</w:t>
            </w:r>
          </w:p>
        </w:tc>
        <w:tc>
          <w:tcPr>
            <w:tcW w:w="1800" w:type="dxa"/>
            <w:gridSpan w:val="2"/>
          </w:tcPr>
          <w:p w:rsidR="00305C75" w:rsidRPr="00415799" w:rsidRDefault="00305C75">
            <w:pPr>
              <w:jc w:val="center"/>
              <w:rPr>
                <w:color w:val="000000"/>
              </w:rPr>
            </w:pPr>
            <w:r w:rsidRPr="0041579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Pr="00415799" w:rsidRDefault="00305C75" w:rsidP="00C16817">
            <w:pPr>
              <w:jc w:val="center"/>
              <w:rPr>
                <w:color w:val="000000"/>
              </w:rPr>
            </w:pPr>
            <w:r w:rsidRPr="00415799">
              <w:rPr>
                <w:color w:val="000000"/>
              </w:rP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Pr="00415799" w:rsidRDefault="00305C75" w:rsidP="0055180C">
            <w:pPr>
              <w:jc w:val="center"/>
              <w:rPr>
                <w:color w:val="000000"/>
              </w:rPr>
            </w:pPr>
            <w:r w:rsidRPr="00415799">
              <w:rPr>
                <w:color w:val="000000"/>
              </w:rPr>
              <w:t>Квартира  (фактическое предоставление)</w:t>
            </w:r>
          </w:p>
        </w:tc>
        <w:tc>
          <w:tcPr>
            <w:tcW w:w="1080" w:type="dxa"/>
          </w:tcPr>
          <w:p w:rsidR="00305C75" w:rsidRPr="00415799" w:rsidRDefault="00305C75" w:rsidP="00F06AFF">
            <w:pPr>
              <w:jc w:val="center"/>
              <w:rPr>
                <w:color w:val="000000"/>
              </w:rPr>
            </w:pPr>
            <w:r w:rsidRPr="00415799">
              <w:rPr>
                <w:color w:val="000000"/>
              </w:rPr>
              <w:t>15,9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 xml:space="preserve">Дочь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15,9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Болванов П.Н.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Начальник отделения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467410,22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37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Булдырский А.А.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Начальник отделения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386284,02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44,5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легковой-</w:t>
            </w:r>
          </w:p>
          <w:p w:rsidR="00305C75" w:rsidRDefault="00305C75" w:rsidP="00C16817">
            <w:pPr>
              <w:jc w:val="center"/>
            </w:pPr>
            <w:r>
              <w:t>Шкода фабиа   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 xml:space="preserve">Супруга 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74891,73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29,2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44,5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Данилов Д.А.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Начальник отделения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369810,70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46,8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 ВАЗ 21102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320755,02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48,6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48,6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47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Иванов А.А.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Начальник отделения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327858,17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1300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  <w:p w:rsidR="00305C75" w:rsidRDefault="00305C75">
            <w:pPr>
              <w:jc w:val="center"/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Легковой автомобиль ВАЗ 2115 (индивидуальная)</w:t>
            </w:r>
          </w:p>
        </w:tc>
      </w:tr>
      <w:tr w:rsidR="00305C75">
        <w:trPr>
          <w:trHeight w:val="62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>
            <w:pPr>
              <w:jc w:val="center"/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</w:pPr>
            <w:r>
              <w:t>Жилой дом (индивидуальная)</w:t>
            </w:r>
          </w:p>
        </w:tc>
        <w:tc>
          <w:tcPr>
            <w:tcW w:w="1080" w:type="dxa"/>
            <w:vMerge w:val="restart"/>
          </w:tcPr>
          <w:p w:rsidR="00305C75" w:rsidRDefault="00305C75" w:rsidP="009764BF">
            <w:pPr>
              <w:jc w:val="center"/>
            </w:pPr>
            <w:r>
              <w:t>57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 w:rsidP="009764BF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14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>
            <w:pPr>
              <w:jc w:val="center"/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 w:rsidP="009764BF">
            <w:pPr>
              <w:jc w:val="center"/>
            </w:pPr>
          </w:p>
        </w:tc>
        <w:tc>
          <w:tcPr>
            <w:tcW w:w="1800" w:type="dxa"/>
            <w:gridSpan w:val="2"/>
            <w:vMerge/>
          </w:tcPr>
          <w:p w:rsidR="00305C75" w:rsidRDefault="00305C75" w:rsidP="009764BF">
            <w:pPr>
              <w:jc w:val="center"/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Легковой автомобиль Фольксваген Поло Седан (индивидуальная)</w:t>
            </w:r>
          </w:p>
        </w:tc>
      </w:tr>
      <w:tr w:rsidR="00305C75">
        <w:trPr>
          <w:trHeight w:val="19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9764BF">
            <w:pPr>
              <w:jc w:val="center"/>
            </w:pPr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9886,90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9764BF">
            <w:pPr>
              <w:jc w:val="center"/>
            </w:pPr>
            <w:r>
              <w:t>57</w:t>
            </w:r>
          </w:p>
        </w:tc>
        <w:tc>
          <w:tcPr>
            <w:tcW w:w="1800" w:type="dxa"/>
            <w:gridSpan w:val="2"/>
          </w:tcPr>
          <w:p w:rsidR="00305C75" w:rsidRDefault="00305C75" w:rsidP="009764BF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9764BF">
            <w:pPr>
              <w:jc w:val="center"/>
            </w:pPr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793273">
            <w:pPr>
              <w:jc w:val="center"/>
            </w:pPr>
            <w:r>
              <w:t>57</w:t>
            </w:r>
          </w:p>
        </w:tc>
        <w:tc>
          <w:tcPr>
            <w:tcW w:w="1800" w:type="dxa"/>
            <w:gridSpan w:val="2"/>
          </w:tcPr>
          <w:p w:rsidR="00305C75" w:rsidRDefault="00305C75" w:rsidP="00793273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Зверев С.Н.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Начальник отделения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381854,32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(договор социального найма)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28,0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298684,54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(договор социального найма)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28,0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82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28,0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Константинова О.В.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Начальник отделения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508810,00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Дачный участок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610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легковой-</w:t>
            </w:r>
          </w:p>
          <w:p w:rsidR="00305C75" w:rsidRDefault="00305C75" w:rsidP="00C16817">
            <w:pPr>
              <w:jc w:val="center"/>
            </w:pPr>
            <w:r>
              <w:t>Део Матиз 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Дом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81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легковой-</w:t>
            </w:r>
          </w:p>
          <w:p w:rsidR="00305C75" w:rsidRDefault="00305C75" w:rsidP="00C16817">
            <w:pPr>
              <w:jc w:val="center"/>
            </w:pPr>
            <w:r>
              <w:t>ВАЗ 11113-40 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Pr="00950122" w:rsidRDefault="00305C75" w:rsidP="0055180C">
            <w:pPr>
              <w:jc w:val="center"/>
              <w:rPr>
                <w:color w:val="000000"/>
              </w:rPr>
            </w:pPr>
            <w:r w:rsidRPr="00950122">
              <w:rPr>
                <w:color w:val="000000"/>
              </w:rPr>
              <w:t>Баня (индивидуальная)</w:t>
            </w:r>
          </w:p>
        </w:tc>
        <w:tc>
          <w:tcPr>
            <w:tcW w:w="1080" w:type="dxa"/>
          </w:tcPr>
          <w:p w:rsidR="00305C75" w:rsidRPr="00950122" w:rsidRDefault="00305C75">
            <w:pPr>
              <w:jc w:val="center"/>
              <w:rPr>
                <w:color w:val="000000"/>
              </w:rPr>
            </w:pPr>
            <w:r w:rsidRPr="00950122">
              <w:rPr>
                <w:color w:val="000000"/>
              </w:rPr>
              <w:t>34</w:t>
            </w:r>
          </w:p>
        </w:tc>
        <w:tc>
          <w:tcPr>
            <w:tcW w:w="1800" w:type="dxa"/>
            <w:gridSpan w:val="2"/>
          </w:tcPr>
          <w:p w:rsidR="00305C75" w:rsidRPr="00950122" w:rsidRDefault="00305C75">
            <w:pPr>
              <w:jc w:val="center"/>
              <w:rPr>
                <w:color w:val="000000"/>
              </w:rPr>
            </w:pPr>
            <w:r w:rsidRPr="0095012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77,8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супруг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77,8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Сын</w:t>
            </w:r>
          </w:p>
          <w:p w:rsidR="00305C75" w:rsidRDefault="00305C75"/>
          <w:p w:rsidR="00305C75" w:rsidRDefault="00305C75"/>
          <w:p w:rsidR="00305C75" w:rsidRDefault="00305C75"/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Pr="00950122" w:rsidRDefault="00305C75" w:rsidP="0055180C">
            <w:pPr>
              <w:jc w:val="center"/>
              <w:rPr>
                <w:color w:val="000000"/>
              </w:rPr>
            </w:pPr>
            <w:r w:rsidRPr="00950122">
              <w:rPr>
                <w:color w:val="000000"/>
              </w:rPr>
              <w:t>Земельный участок (индивидуальный)</w:t>
            </w:r>
          </w:p>
        </w:tc>
        <w:tc>
          <w:tcPr>
            <w:tcW w:w="1080" w:type="dxa"/>
          </w:tcPr>
          <w:p w:rsidR="00305C75" w:rsidRPr="00950122" w:rsidRDefault="00305C75">
            <w:pPr>
              <w:jc w:val="center"/>
              <w:rPr>
                <w:color w:val="000000"/>
              </w:rPr>
            </w:pPr>
            <w:r w:rsidRPr="00950122">
              <w:rPr>
                <w:color w:val="000000"/>
              </w:rPr>
              <w:t>872</w:t>
            </w:r>
          </w:p>
        </w:tc>
        <w:tc>
          <w:tcPr>
            <w:tcW w:w="1800" w:type="dxa"/>
            <w:gridSpan w:val="2"/>
          </w:tcPr>
          <w:p w:rsidR="00305C75" w:rsidRPr="00950122" w:rsidRDefault="00305C75">
            <w:pPr>
              <w:jc w:val="center"/>
              <w:rPr>
                <w:color w:val="000000"/>
              </w:rPr>
            </w:pPr>
            <w:r w:rsidRPr="0095012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  <w:p w:rsidR="00305C75" w:rsidRDefault="00305C75" w:rsidP="00C16817">
            <w:pPr>
              <w:jc w:val="center"/>
            </w:pPr>
          </w:p>
          <w:p w:rsidR="00305C75" w:rsidRDefault="00305C75" w:rsidP="00C16817">
            <w:pPr>
              <w:jc w:val="center"/>
            </w:pPr>
          </w:p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Дом 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11,8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54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77,8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28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1401,0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89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Кучеренко Б.В.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Начальник отделения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354549,00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59,0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 – Дэу Матиз (индивидуальная)</w:t>
            </w:r>
          </w:p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4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(договор аренды)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1200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74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215835,10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59,0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59,0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Марьясов Е.В.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Начальник отделения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393687,36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Служебная квартира (договор социального найма)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49,4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легковой-</w:t>
            </w:r>
          </w:p>
          <w:p w:rsidR="00305C75" w:rsidRDefault="00305C75" w:rsidP="00C16817">
            <w:pPr>
              <w:jc w:val="center"/>
            </w:pPr>
            <w:r>
              <w:t>Ниссан Альмера 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254202,85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(договор социального найма)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49,4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54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(договор социального найма)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49,4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  <w:p w:rsidR="00305C75" w:rsidRDefault="00305C75">
            <w:pPr>
              <w:jc w:val="center"/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(договор социального найма)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49,4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63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Махнев В.Н.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Начальник отделения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388435,18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45,9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легковой-</w:t>
            </w:r>
          </w:p>
          <w:p w:rsidR="00305C75" w:rsidRDefault="00305C75" w:rsidP="00C16817">
            <w:pPr>
              <w:jc w:val="center"/>
            </w:pPr>
            <w:r>
              <w:t>ВАЗ 21074 (индивидуальная)</w:t>
            </w:r>
          </w:p>
        </w:tc>
      </w:tr>
      <w:tr w:rsidR="00305C75">
        <w:trPr>
          <w:trHeight w:val="46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Гаражный бокс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17,6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12251,34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пользование)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57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Мухлынин И.В.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Начальник отделения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441901,15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55,8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легковой-</w:t>
            </w:r>
          </w:p>
          <w:p w:rsidR="00305C75" w:rsidRDefault="00305C75" w:rsidP="00C16817">
            <w:pPr>
              <w:jc w:val="center"/>
            </w:pPr>
            <w:r>
              <w:t>Шевроле Лачетти (индивидуальная)</w:t>
            </w:r>
          </w:p>
        </w:tc>
      </w:tr>
      <w:tr w:rsidR="00305C75">
        <w:trPr>
          <w:trHeight w:val="6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56,1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97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 xml:space="preserve">Супруга 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129870,52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55,8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67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75,8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Мягков А.В.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Начальник отделения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344664,77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43,8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 ФОРД Фокус 2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204512,18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приусадебный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1345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87,9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43,8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43,8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 xml:space="preserve">Пряничников А.В. </w:t>
            </w:r>
          </w:p>
          <w:p w:rsidR="00305C75" w:rsidRDefault="00305C75"/>
          <w:p w:rsidR="00305C75" w:rsidRDefault="00305C75"/>
          <w:p w:rsidR="00305C75" w:rsidRDefault="00305C75"/>
          <w:p w:rsidR="00305C75" w:rsidRDefault="00305C75"/>
          <w:p w:rsidR="00305C75" w:rsidRDefault="00305C75"/>
          <w:p w:rsidR="00305C75" w:rsidRDefault="00305C75"/>
          <w:p w:rsidR="00305C75" w:rsidRDefault="00305C75"/>
          <w:p w:rsidR="00305C75" w:rsidRDefault="00305C75"/>
          <w:p w:rsidR="00305C75" w:rsidRDefault="00305C75"/>
          <w:p w:rsidR="00305C75" w:rsidRDefault="00305C75"/>
          <w:p w:rsidR="00305C75" w:rsidRDefault="00305C75"/>
          <w:p w:rsidR="00305C75" w:rsidRDefault="00305C75"/>
          <w:p w:rsidR="00305C75" w:rsidRDefault="00305C75"/>
          <w:p w:rsidR="00305C75" w:rsidRDefault="00305C75"/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Начальник отделения</w:t>
            </w: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481196,86</w:t>
            </w: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1590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 Рено – Логан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2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BE2811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  <w:vMerge w:val="restart"/>
          </w:tcPr>
          <w:p w:rsidR="00305C75" w:rsidRDefault="00305C75">
            <w:pPr>
              <w:jc w:val="center"/>
            </w:pPr>
            <w:r>
              <w:t>71,4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84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>
            <w:pPr>
              <w:jc w:val="center"/>
            </w:pPr>
          </w:p>
        </w:tc>
        <w:tc>
          <w:tcPr>
            <w:tcW w:w="1800" w:type="dxa"/>
            <w:gridSpan w:val="2"/>
            <w:vMerge/>
          </w:tcPr>
          <w:p w:rsidR="00305C75" w:rsidRDefault="00305C75">
            <w:pPr>
              <w:jc w:val="center"/>
            </w:pPr>
          </w:p>
        </w:tc>
        <w:tc>
          <w:tcPr>
            <w:tcW w:w="2251" w:type="dxa"/>
            <w:gridSpan w:val="2"/>
          </w:tcPr>
          <w:p w:rsidR="00305C75" w:rsidRPr="000A2965" w:rsidRDefault="00305C75" w:rsidP="00C16817">
            <w:pPr>
              <w:jc w:val="center"/>
              <w:rPr>
                <w:color w:val="000000"/>
              </w:rPr>
            </w:pPr>
            <w:r w:rsidRPr="000A2965">
              <w:rPr>
                <w:color w:val="000000"/>
              </w:rPr>
              <w:t>Автомобиль легковой ВАЗ 21103</w:t>
            </w:r>
          </w:p>
          <w:p w:rsidR="00305C75" w:rsidRDefault="00305C75" w:rsidP="00C16817">
            <w:pPr>
              <w:jc w:val="center"/>
            </w:pPr>
            <w:r w:rsidRPr="000A2965">
              <w:rPr>
                <w:color w:val="000000"/>
              </w:rPr>
              <w:t>(индивидуальная)</w:t>
            </w:r>
          </w:p>
        </w:tc>
      </w:tr>
      <w:tr w:rsidR="00305C75">
        <w:trPr>
          <w:trHeight w:val="123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/>
        </w:tc>
        <w:tc>
          <w:tcPr>
            <w:tcW w:w="1800" w:type="dxa"/>
            <w:gridSpan w:val="2"/>
            <w:vMerge/>
          </w:tcPr>
          <w:p w:rsidR="00305C75" w:rsidRDefault="00305C75"/>
        </w:tc>
        <w:tc>
          <w:tcPr>
            <w:tcW w:w="2251" w:type="dxa"/>
            <w:gridSpan w:val="2"/>
          </w:tcPr>
          <w:p w:rsidR="00305C75" w:rsidRPr="000A2965" w:rsidRDefault="00305C75" w:rsidP="00C16817">
            <w:pPr>
              <w:jc w:val="center"/>
              <w:rPr>
                <w:color w:val="000000"/>
              </w:rPr>
            </w:pPr>
            <w:r w:rsidRPr="000A2965">
              <w:rPr>
                <w:color w:val="000000"/>
              </w:rPr>
              <w:t>Автомобиль грузовой УАЗ 3303</w:t>
            </w:r>
          </w:p>
          <w:p w:rsidR="00305C75" w:rsidRDefault="00305C75" w:rsidP="00C16817">
            <w:pPr>
              <w:jc w:val="center"/>
            </w:pPr>
            <w:r w:rsidRPr="000A2965">
              <w:rPr>
                <w:color w:val="000000"/>
              </w:rPr>
              <w:t>(индивидуальная)</w:t>
            </w:r>
          </w:p>
        </w:tc>
      </w:tr>
      <w:tr w:rsidR="00305C75">
        <w:trPr>
          <w:trHeight w:val="40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/>
        </w:tc>
        <w:tc>
          <w:tcPr>
            <w:tcW w:w="1800" w:type="dxa"/>
            <w:gridSpan w:val="2"/>
            <w:vMerge/>
          </w:tcPr>
          <w:p w:rsidR="00305C75" w:rsidRDefault="00305C75"/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ВАЗ 21103</w:t>
            </w:r>
          </w:p>
        </w:tc>
      </w:tr>
      <w:tr w:rsidR="00305C75">
        <w:trPr>
          <w:trHeight w:val="111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/>
        </w:tc>
        <w:tc>
          <w:tcPr>
            <w:tcW w:w="1800" w:type="dxa"/>
            <w:gridSpan w:val="2"/>
            <w:vMerge/>
          </w:tcPr>
          <w:p w:rsidR="00305C75" w:rsidRDefault="00305C75"/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Автоприцеп Брако-400 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/>
        </w:tc>
        <w:tc>
          <w:tcPr>
            <w:tcW w:w="1800" w:type="dxa"/>
            <w:gridSpan w:val="2"/>
            <w:vMerge/>
          </w:tcPr>
          <w:p w:rsidR="00305C75" w:rsidRDefault="00305C75"/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 xml:space="preserve">Снегоход </w:t>
            </w:r>
            <w:r>
              <w:rPr>
                <w:lang w:val="en-US"/>
              </w:rPr>
              <w:t>Yamaha</w:t>
            </w:r>
            <w:r w:rsidRPr="00CC2464">
              <w:t xml:space="preserve"> </w:t>
            </w:r>
            <w:r>
              <w:rPr>
                <w:lang w:val="en-US"/>
              </w:rPr>
              <w:t>VK</w:t>
            </w:r>
            <w:r>
              <w:t xml:space="preserve"> 540 </w:t>
            </w:r>
            <w:r>
              <w:rPr>
                <w:lang w:val="en-US"/>
              </w:rPr>
              <w:t>E</w:t>
            </w:r>
            <w:r>
              <w:t xml:space="preserve"> 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243932,94</w:t>
            </w:r>
          </w:p>
        </w:tc>
        <w:tc>
          <w:tcPr>
            <w:tcW w:w="2880" w:type="dxa"/>
            <w:gridSpan w:val="3"/>
          </w:tcPr>
          <w:p w:rsidR="00305C75" w:rsidRPr="00F232DE" w:rsidRDefault="00305C75" w:rsidP="0055180C">
            <w:pPr>
              <w:jc w:val="center"/>
              <w:rPr>
                <w:color w:val="000000"/>
              </w:rPr>
            </w:pPr>
            <w:r w:rsidRPr="00F232DE"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Pr="00F232DE" w:rsidRDefault="00305C75">
            <w:pPr>
              <w:jc w:val="center"/>
              <w:rPr>
                <w:color w:val="000000"/>
              </w:rPr>
            </w:pPr>
            <w:r w:rsidRPr="00F232DE">
              <w:rPr>
                <w:color w:val="000000"/>
              </w:rPr>
              <w:t>71,4</w:t>
            </w:r>
          </w:p>
        </w:tc>
        <w:tc>
          <w:tcPr>
            <w:tcW w:w="1800" w:type="dxa"/>
            <w:gridSpan w:val="2"/>
          </w:tcPr>
          <w:p w:rsidR="00305C75" w:rsidRPr="00F232DE" w:rsidRDefault="00305C75">
            <w:pPr>
              <w:jc w:val="center"/>
              <w:rPr>
                <w:color w:val="000000"/>
              </w:rPr>
            </w:pPr>
            <w:r w:rsidRPr="00F232D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Pr="00F232DE" w:rsidRDefault="00305C75" w:rsidP="0055180C">
            <w:pPr>
              <w:jc w:val="center"/>
              <w:rPr>
                <w:color w:val="000000"/>
              </w:rPr>
            </w:pPr>
            <w:r w:rsidRPr="00F232DE"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Pr="00F232DE" w:rsidRDefault="00305C75">
            <w:pPr>
              <w:jc w:val="center"/>
              <w:rPr>
                <w:color w:val="000000"/>
              </w:rPr>
            </w:pPr>
            <w:r w:rsidRPr="00F232DE">
              <w:rPr>
                <w:color w:val="000000"/>
              </w:rPr>
              <w:t>71,4</w:t>
            </w:r>
          </w:p>
        </w:tc>
        <w:tc>
          <w:tcPr>
            <w:tcW w:w="1800" w:type="dxa"/>
            <w:gridSpan w:val="2"/>
          </w:tcPr>
          <w:p w:rsidR="00305C75" w:rsidRPr="00F232DE" w:rsidRDefault="00305C75">
            <w:pPr>
              <w:jc w:val="center"/>
              <w:rPr>
                <w:color w:val="000000"/>
              </w:rPr>
            </w:pPr>
            <w:r w:rsidRPr="00F232D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Pr="00F232DE" w:rsidRDefault="00305C75" w:rsidP="0055180C">
            <w:pPr>
              <w:jc w:val="center"/>
              <w:rPr>
                <w:color w:val="000000"/>
              </w:rPr>
            </w:pPr>
            <w:r w:rsidRPr="00F232DE">
              <w:rPr>
                <w:color w:val="000000"/>
              </w:rP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Pr="00F232DE" w:rsidRDefault="00305C75">
            <w:pPr>
              <w:jc w:val="center"/>
              <w:rPr>
                <w:color w:val="000000"/>
              </w:rPr>
            </w:pPr>
            <w:r w:rsidRPr="00F232DE">
              <w:rPr>
                <w:color w:val="000000"/>
              </w:rPr>
              <w:t>71,4</w:t>
            </w:r>
          </w:p>
        </w:tc>
        <w:tc>
          <w:tcPr>
            <w:tcW w:w="1800" w:type="dxa"/>
            <w:gridSpan w:val="2"/>
          </w:tcPr>
          <w:p w:rsidR="00305C75" w:rsidRPr="00F232DE" w:rsidRDefault="00305C75">
            <w:pPr>
              <w:jc w:val="center"/>
              <w:rPr>
                <w:color w:val="000000"/>
              </w:rPr>
            </w:pPr>
            <w:r w:rsidRPr="00F232DE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Рябов М.В.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Начальник отделения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324154,29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64,3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 Ситроен С 4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58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Свалов Е.С.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Начальник отделения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343323,92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39,6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86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(аренда)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4485,00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75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802563,00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39,6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Pr="001445D1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>
        <w:trPr>
          <w:trHeight w:val="85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(безвозмездное пользование)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Pr="00BE2811" w:rsidRDefault="00305C75" w:rsidP="00C16817">
            <w:pPr>
              <w:jc w:val="center"/>
              <w:rPr>
                <w:color w:val="000000"/>
              </w:rPr>
            </w:pPr>
            <w:r w:rsidRPr="00BE2811">
              <w:rPr>
                <w:color w:val="000000"/>
              </w:rPr>
              <w:t>-</w:t>
            </w:r>
          </w:p>
        </w:tc>
      </w:tr>
      <w:tr w:rsidR="00305C75">
        <w:trPr>
          <w:trHeight w:val="51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39,6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Скок С.А.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Начальник отделения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599464,81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52,2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336773,51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52,2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</w:p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73,4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73,4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70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F06AFF">
            <w:r>
              <w:t>Шархун П.В.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Начальник отделения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384560,41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Гараж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 w:rsidP="00F06AFF">
            <w:pPr>
              <w:jc w:val="center"/>
            </w:pPr>
            <w:r>
              <w:t>18</w:t>
            </w:r>
          </w:p>
        </w:tc>
        <w:tc>
          <w:tcPr>
            <w:tcW w:w="1800" w:type="dxa"/>
            <w:gridSpan w:val="2"/>
          </w:tcPr>
          <w:p w:rsidR="00305C75" w:rsidRDefault="00305C75" w:rsidP="00F06AFF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F06AFF">
            <w:pPr>
              <w:jc w:val="center"/>
            </w:pPr>
            <w:r>
              <w:t>Автомобиль легковой Хонда Фит</w:t>
            </w:r>
          </w:p>
          <w:p w:rsidR="00305C75" w:rsidRDefault="00305C75" w:rsidP="00BE2811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95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F06AFF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F06AFF">
            <w:pPr>
              <w:jc w:val="center"/>
            </w:pPr>
            <w:r>
              <w:t>34,6</w:t>
            </w:r>
          </w:p>
        </w:tc>
        <w:tc>
          <w:tcPr>
            <w:tcW w:w="1800" w:type="dxa"/>
            <w:gridSpan w:val="2"/>
          </w:tcPr>
          <w:p w:rsidR="00305C75" w:rsidRDefault="00305C75" w:rsidP="00F06AFF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F06AFF">
            <w:pPr>
              <w:jc w:val="center"/>
            </w:pPr>
          </w:p>
        </w:tc>
      </w:tr>
      <w:tr w:rsidR="00305C75">
        <w:trPr>
          <w:trHeight w:val="54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FF6600"/>
              </w:r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129902,18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Комната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18,3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86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FF6600"/>
              </w:r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49,8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90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FF6600"/>
              </w:r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3E0EA1">
            <w:pPr>
              <w:jc w:val="center"/>
            </w:pPr>
            <w:r>
              <w:t>34,6</w:t>
            </w:r>
          </w:p>
        </w:tc>
        <w:tc>
          <w:tcPr>
            <w:tcW w:w="1800" w:type="dxa"/>
            <w:gridSpan w:val="2"/>
          </w:tcPr>
          <w:p w:rsidR="00305C75" w:rsidRDefault="00305C75" w:rsidP="003E0EA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39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FF6600"/>
              </w:rPr>
            </w:pPr>
          </w:p>
        </w:tc>
        <w:tc>
          <w:tcPr>
            <w:tcW w:w="1940" w:type="dxa"/>
          </w:tcPr>
          <w:p w:rsidR="00305C75" w:rsidRDefault="00305C75"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34,6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Ширингин Д.А.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Начальник отделения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399567,69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52,9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легковой-</w:t>
            </w:r>
          </w:p>
          <w:p w:rsidR="00305C75" w:rsidRDefault="00305C75" w:rsidP="00C16817">
            <w:pPr>
              <w:jc w:val="center"/>
            </w:pPr>
            <w:r>
              <w:t>ВАЗ 21099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Коттедж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76,0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 xml:space="preserve">Супруга 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352448,01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52,9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Коттедж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76,0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Коттедж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76,0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Бессонов Д.В.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Начальник сектора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458111,17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1654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 – Форд Фокус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721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(аренда)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417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23,6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Гаражный бокс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17,1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288852,51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1000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</w:t>
            </w:r>
          </w:p>
          <w:p w:rsidR="00305C75" w:rsidRDefault="00305C75" w:rsidP="00C16817">
            <w:pPr>
              <w:jc w:val="center"/>
            </w:pPr>
            <w:r>
              <w:t>легковой – Шкода Фабиа 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23,6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91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Сын</w:t>
            </w:r>
          </w:p>
          <w:p w:rsidR="00305C75" w:rsidRDefault="00305C75"/>
          <w:p w:rsidR="00305C75" w:rsidRDefault="00305C75"/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23,6</w:t>
            </w:r>
          </w:p>
          <w:p w:rsidR="00305C75" w:rsidRDefault="00305C75">
            <w:pPr>
              <w:jc w:val="center"/>
            </w:pPr>
          </w:p>
          <w:p w:rsidR="00305C75" w:rsidRDefault="00305C75">
            <w:pPr>
              <w:jc w:val="center"/>
            </w:pP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  <w:p w:rsidR="00305C75" w:rsidRDefault="00305C75">
            <w:pPr>
              <w:jc w:val="center"/>
            </w:pPr>
          </w:p>
          <w:p w:rsidR="00305C75" w:rsidRDefault="00305C75">
            <w:pPr>
              <w:jc w:val="center"/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  <w:p w:rsidR="00305C75" w:rsidRDefault="00305C75" w:rsidP="00C16817">
            <w:pPr>
              <w:jc w:val="center"/>
            </w:pPr>
          </w:p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47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23,6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Воложенин В.Ю.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Начальник сектора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429878,51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 Мазда 626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Габитов Д.М.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Начальник сектора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448919,17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 xml:space="preserve">Жилой дом 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 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61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Давыдов С.В.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Начальник сектора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447220,78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62,9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124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498881,92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62,9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 ДЭУ Матиз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39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62,9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110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Бурухин И.П.</w:t>
            </w:r>
          </w:p>
          <w:p w:rsidR="00305C75" w:rsidRDefault="00305C75"/>
          <w:p w:rsidR="00305C75" w:rsidRDefault="00305C75"/>
          <w:p w:rsidR="00305C75" w:rsidRDefault="00305C75"/>
          <w:p w:rsidR="00305C75" w:rsidRDefault="00305C75"/>
          <w:p w:rsidR="00305C75" w:rsidRDefault="00305C75"/>
          <w:p w:rsidR="00305C75" w:rsidRDefault="00305C75"/>
          <w:p w:rsidR="00305C75" w:rsidRDefault="00305C75"/>
          <w:p w:rsidR="00305C75" w:rsidRDefault="00305C75"/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Заместитель начальника службы</w:t>
            </w: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407496</w:t>
            </w: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</w:pPr>
            <w:r>
              <w:t>Земельный участок (аренда)</w:t>
            </w:r>
          </w:p>
        </w:tc>
        <w:tc>
          <w:tcPr>
            <w:tcW w:w="1080" w:type="dxa"/>
            <w:vMerge w:val="restart"/>
          </w:tcPr>
          <w:p w:rsidR="00305C75" w:rsidRDefault="00305C75">
            <w:pPr>
              <w:jc w:val="center"/>
            </w:pPr>
            <w:r>
              <w:t>697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Легковой автомобиль – ВАЗ 2106 (индивидуальная)</w:t>
            </w:r>
          </w:p>
        </w:tc>
      </w:tr>
      <w:tr w:rsidR="00305C75">
        <w:trPr>
          <w:trHeight w:val="2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>
            <w:pPr>
              <w:jc w:val="center"/>
            </w:pPr>
          </w:p>
        </w:tc>
        <w:tc>
          <w:tcPr>
            <w:tcW w:w="1800" w:type="dxa"/>
            <w:gridSpan w:val="2"/>
            <w:vMerge/>
          </w:tcPr>
          <w:p w:rsidR="00305C75" w:rsidRDefault="00305C75">
            <w:pPr>
              <w:jc w:val="center"/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 xml:space="preserve">Грузовой автомобиль – ГАЗ 3302 (индивидуальная) </w:t>
            </w:r>
          </w:p>
        </w:tc>
      </w:tr>
      <w:tr w:rsidR="00305C75">
        <w:trPr>
          <w:trHeight w:val="59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C62574">
            <w:pPr>
              <w:jc w:val="center"/>
            </w:pPr>
            <w:r>
              <w:t>58,4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  <w:p w:rsidR="00305C75" w:rsidRDefault="00305C75" w:rsidP="00C62574">
            <w:pPr>
              <w:jc w:val="center"/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19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62574"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394162,00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62574">
            <w:pPr>
              <w:jc w:val="center"/>
            </w:pPr>
            <w:r>
              <w:t>58,4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62574"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62574">
            <w:pPr>
              <w:jc w:val="center"/>
            </w:pPr>
            <w:r>
              <w:t>58,4</w:t>
            </w:r>
          </w:p>
        </w:tc>
        <w:tc>
          <w:tcPr>
            <w:tcW w:w="1800" w:type="dxa"/>
            <w:gridSpan w:val="2"/>
          </w:tcPr>
          <w:p w:rsidR="00305C75" w:rsidRDefault="00305C75" w:rsidP="00C62574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40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62574"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62574">
            <w:pPr>
              <w:jc w:val="center"/>
            </w:pPr>
            <w:r>
              <w:t>58,4</w:t>
            </w:r>
          </w:p>
        </w:tc>
        <w:tc>
          <w:tcPr>
            <w:tcW w:w="1800" w:type="dxa"/>
            <w:gridSpan w:val="2"/>
          </w:tcPr>
          <w:p w:rsidR="00305C75" w:rsidRDefault="00305C75" w:rsidP="00C62574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Виноградов А.В.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Заместитель начальника службы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642785,77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Садовый участок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630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Pr="00F06AFF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Участок под строительство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FF6600"/>
              </w:rPr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66,8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-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Ниссан Кашкай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Гаражный бокс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31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Гаражный бокс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Pr="00F06AFF" w:rsidRDefault="00305C75" w:rsidP="0055180C">
            <w:pPr>
              <w:jc w:val="center"/>
              <w:rPr>
                <w:color w:val="000000"/>
              </w:rPr>
            </w:pPr>
            <w:r w:rsidRPr="00F06AFF">
              <w:rPr>
                <w:color w:val="000000"/>
              </w:rPr>
              <w:t>243771.93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99CC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46,7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Гашкова Н.Е.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Заместитель начальника службы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501460,89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40,9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грузовой – ГАЗ 3302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Супруг</w:t>
            </w:r>
          </w:p>
          <w:p w:rsidR="00305C75" w:rsidRDefault="00305C75">
            <w:pPr>
              <w:jc w:val="center"/>
            </w:pPr>
          </w:p>
          <w:p w:rsidR="00305C75" w:rsidRDefault="00305C75">
            <w:pPr>
              <w:jc w:val="center"/>
            </w:pPr>
          </w:p>
          <w:p w:rsidR="00305C75" w:rsidRDefault="00305C75">
            <w:pPr>
              <w:jc w:val="center"/>
            </w:pPr>
          </w:p>
          <w:p w:rsidR="00305C75" w:rsidRDefault="00305C75">
            <w:pPr>
              <w:jc w:val="center"/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396845,67</w:t>
            </w: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  <w:vMerge w:val="restart"/>
          </w:tcPr>
          <w:p w:rsidR="00305C75" w:rsidRDefault="00305C75">
            <w:pPr>
              <w:jc w:val="center"/>
            </w:pPr>
            <w:r>
              <w:t>40,9</w:t>
            </w:r>
          </w:p>
          <w:p w:rsidR="00305C75" w:rsidRDefault="00305C75">
            <w:pPr>
              <w:jc w:val="center"/>
            </w:pPr>
          </w:p>
          <w:p w:rsidR="00305C75" w:rsidRDefault="00305C75">
            <w:pPr>
              <w:jc w:val="center"/>
            </w:pPr>
          </w:p>
          <w:p w:rsidR="00305C75" w:rsidRDefault="00305C75">
            <w:pPr>
              <w:jc w:val="center"/>
            </w:pPr>
          </w:p>
          <w:p w:rsidR="00305C75" w:rsidRDefault="00305C75">
            <w:pPr>
              <w:jc w:val="center"/>
            </w:pPr>
          </w:p>
        </w:tc>
        <w:tc>
          <w:tcPr>
            <w:tcW w:w="1800" w:type="dxa"/>
            <w:gridSpan w:val="2"/>
            <w:vMerge w:val="restart"/>
          </w:tcPr>
          <w:p w:rsidR="00305C75" w:rsidRDefault="00305C75">
            <w:pPr>
              <w:jc w:val="center"/>
            </w:pPr>
            <w:r>
              <w:t>Россия</w:t>
            </w:r>
          </w:p>
          <w:p w:rsidR="00305C75" w:rsidRDefault="00305C75">
            <w:pPr>
              <w:jc w:val="center"/>
            </w:pPr>
          </w:p>
          <w:p w:rsidR="00305C75" w:rsidRDefault="00305C75">
            <w:pPr>
              <w:jc w:val="center"/>
            </w:pPr>
          </w:p>
          <w:p w:rsidR="00305C75" w:rsidRDefault="00305C75">
            <w:pPr>
              <w:jc w:val="center"/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 ДЭУ-НЕКСИЯ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72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/>
        </w:tc>
        <w:tc>
          <w:tcPr>
            <w:tcW w:w="1800" w:type="dxa"/>
            <w:gridSpan w:val="2"/>
            <w:vMerge/>
          </w:tcPr>
          <w:p w:rsidR="00305C75" w:rsidRDefault="00305C75"/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Сельскохозяйственная техника – Трактор ЮМЗ-6 АЛ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43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/>
        </w:tc>
        <w:tc>
          <w:tcPr>
            <w:tcW w:w="1800" w:type="dxa"/>
            <w:gridSpan w:val="2"/>
            <w:vMerge/>
          </w:tcPr>
          <w:p w:rsidR="00305C75" w:rsidRDefault="00305C75"/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Сельскохозяйственная техника - МТЗ – 82.1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115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Гласов П.А.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rPr>
                <w:color w:val="000000"/>
              </w:rPr>
              <w:t>Заместитель начальника службы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428705,26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>
            <w:r>
              <w:t>65</w:t>
            </w:r>
          </w:p>
        </w:tc>
        <w:tc>
          <w:tcPr>
            <w:tcW w:w="1800" w:type="dxa"/>
            <w:gridSpan w:val="2"/>
          </w:tcPr>
          <w:p w:rsidR="00305C75" w:rsidRDefault="00305C75"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Легковой автомобиль – Шевроле Круз (индивидуальная)</w:t>
            </w:r>
          </w:p>
        </w:tc>
      </w:tr>
      <w:tr w:rsidR="00305C75">
        <w:trPr>
          <w:trHeight w:val="1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A82B76"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793273">
            <w:r>
              <w:t>65</w:t>
            </w:r>
          </w:p>
        </w:tc>
        <w:tc>
          <w:tcPr>
            <w:tcW w:w="1800" w:type="dxa"/>
            <w:gridSpan w:val="2"/>
          </w:tcPr>
          <w:p w:rsidR="00305C75" w:rsidRDefault="00305C75" w:rsidP="00793273"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A82B76"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793273">
            <w:r>
              <w:t>65</w:t>
            </w:r>
          </w:p>
        </w:tc>
        <w:tc>
          <w:tcPr>
            <w:tcW w:w="1800" w:type="dxa"/>
            <w:gridSpan w:val="2"/>
          </w:tcPr>
          <w:p w:rsidR="00305C75" w:rsidRDefault="00305C75" w:rsidP="00793273"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46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A82B76"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793273">
            <w:r>
              <w:t>65</w:t>
            </w:r>
          </w:p>
        </w:tc>
        <w:tc>
          <w:tcPr>
            <w:tcW w:w="1800" w:type="dxa"/>
            <w:gridSpan w:val="2"/>
          </w:tcPr>
          <w:p w:rsidR="00305C75" w:rsidRDefault="00305C75" w:rsidP="00793273"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116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A82B76">
            <w:r>
              <w:t>Игумнов А.В.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t>заместитель начальника службы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405220,15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793273">
            <w:r>
              <w:t>60,0</w:t>
            </w:r>
          </w:p>
        </w:tc>
        <w:tc>
          <w:tcPr>
            <w:tcW w:w="1800" w:type="dxa"/>
            <w:gridSpan w:val="2"/>
          </w:tcPr>
          <w:p w:rsidR="00305C75" w:rsidRDefault="00305C75" w:rsidP="00793273"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Легковой автомобиль – Хундай Саната 5 (индивидуальная)</w:t>
            </w:r>
          </w:p>
        </w:tc>
      </w:tr>
      <w:tr w:rsidR="00305C75">
        <w:trPr>
          <w:trHeight w:val="19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A82B76"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50000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955D4C">
            <w:r>
              <w:t>60,0</w:t>
            </w:r>
          </w:p>
        </w:tc>
        <w:tc>
          <w:tcPr>
            <w:tcW w:w="1800" w:type="dxa"/>
            <w:gridSpan w:val="2"/>
          </w:tcPr>
          <w:p w:rsidR="00305C75" w:rsidRDefault="00305C75" w:rsidP="00955D4C"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A82B76"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955D4C">
            <w:r>
              <w:t>60,0</w:t>
            </w:r>
          </w:p>
        </w:tc>
        <w:tc>
          <w:tcPr>
            <w:tcW w:w="1800" w:type="dxa"/>
            <w:gridSpan w:val="2"/>
          </w:tcPr>
          <w:p w:rsidR="00305C75" w:rsidRDefault="00305C75" w:rsidP="00955D4C"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Караваев А.Ф.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306538,02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>
        <w:trPr>
          <w:trHeight w:val="111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Киселев А.С.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419079,92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Нисан вингроад (индивидуальная)</w:t>
            </w:r>
          </w:p>
        </w:tc>
      </w:tr>
      <w:tr w:rsidR="00305C75">
        <w:trPr>
          <w:trHeight w:val="16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62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144000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C62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800" w:type="dxa"/>
            <w:gridSpan w:val="2"/>
          </w:tcPr>
          <w:p w:rsidR="00305C75" w:rsidRDefault="00305C75" w:rsidP="00C62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>
        <w:trPr>
          <w:trHeight w:val="3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C62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</w:t>
            </w:r>
          </w:p>
        </w:tc>
        <w:tc>
          <w:tcPr>
            <w:tcW w:w="1080" w:type="dxa"/>
          </w:tcPr>
          <w:p w:rsidR="00305C75" w:rsidRDefault="00305C75" w:rsidP="00C62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800" w:type="dxa"/>
            <w:gridSpan w:val="2"/>
          </w:tcPr>
          <w:p w:rsidR="00305C75" w:rsidRDefault="00305C75" w:rsidP="00C62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>
        <w:trPr>
          <w:trHeight w:val="118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Козлов А.Ю.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412550,25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DB4C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–ВАЗ 111730 (индивидуальная)</w:t>
            </w:r>
          </w:p>
        </w:tc>
      </w:tr>
      <w:tr w:rsidR="00305C75">
        <w:trPr>
          <w:trHeight w:val="54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DB4C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DB4C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43,5</w:t>
            </w:r>
          </w:p>
        </w:tc>
        <w:tc>
          <w:tcPr>
            <w:tcW w:w="1800" w:type="dxa"/>
            <w:gridSpan w:val="2"/>
          </w:tcPr>
          <w:p w:rsidR="00305C75" w:rsidRDefault="00305C75" w:rsidP="00DB4C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DB4C03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B4C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42,4</w:t>
            </w:r>
          </w:p>
        </w:tc>
        <w:tc>
          <w:tcPr>
            <w:tcW w:w="1800" w:type="dxa"/>
            <w:gridSpan w:val="2"/>
          </w:tcPr>
          <w:p w:rsidR="00305C75" w:rsidRDefault="00305C75" w:rsidP="00DB4C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>
        <w:trPr>
          <w:trHeight w:val="14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DB4C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955D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42,4</w:t>
            </w:r>
          </w:p>
        </w:tc>
        <w:tc>
          <w:tcPr>
            <w:tcW w:w="1800" w:type="dxa"/>
            <w:gridSpan w:val="2"/>
          </w:tcPr>
          <w:p w:rsidR="00305C75" w:rsidRDefault="00305C75" w:rsidP="00955D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>
        <w:trPr>
          <w:trHeight w:val="28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DB4C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955D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42,4</w:t>
            </w:r>
          </w:p>
        </w:tc>
        <w:tc>
          <w:tcPr>
            <w:tcW w:w="1800" w:type="dxa"/>
            <w:gridSpan w:val="2"/>
          </w:tcPr>
          <w:p w:rsidR="00305C75" w:rsidRDefault="00305C75" w:rsidP="00955D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>
        <w:trPr>
          <w:trHeight w:val="82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F719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Коноплев О.В.</w:t>
            </w:r>
          </w:p>
          <w:p w:rsidR="00305C75" w:rsidRDefault="00305C75" w:rsidP="00F719E0">
            <w:pPr>
              <w:jc w:val="center"/>
              <w:rPr>
                <w:color w:val="000000"/>
              </w:rPr>
            </w:pPr>
          </w:p>
          <w:p w:rsidR="00305C75" w:rsidRDefault="00305C75" w:rsidP="00F719E0">
            <w:pPr>
              <w:jc w:val="center"/>
              <w:rPr>
                <w:color w:val="000000"/>
              </w:rPr>
            </w:pPr>
          </w:p>
          <w:p w:rsidR="00305C75" w:rsidRDefault="00305C75" w:rsidP="00F719E0">
            <w:pPr>
              <w:jc w:val="center"/>
              <w:rPr>
                <w:color w:val="000000"/>
              </w:rPr>
            </w:pPr>
          </w:p>
          <w:p w:rsidR="00305C75" w:rsidRDefault="00305C75" w:rsidP="00F719E0">
            <w:pPr>
              <w:jc w:val="center"/>
              <w:rPr>
                <w:color w:val="000000"/>
              </w:rPr>
            </w:pPr>
          </w:p>
          <w:p w:rsidR="00305C75" w:rsidRDefault="00305C75" w:rsidP="00F719E0">
            <w:pPr>
              <w:jc w:val="center"/>
              <w:rPr>
                <w:color w:val="000000"/>
              </w:rPr>
            </w:pPr>
          </w:p>
          <w:p w:rsidR="00305C75" w:rsidRDefault="00305C75" w:rsidP="00F719E0">
            <w:pPr>
              <w:jc w:val="center"/>
              <w:rPr>
                <w:color w:val="000000"/>
              </w:rPr>
            </w:pPr>
          </w:p>
          <w:p w:rsidR="00305C75" w:rsidRDefault="00305C75" w:rsidP="00F719E0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службы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414275,39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 w:rsidP="00955D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1800" w:type="dxa"/>
            <w:gridSpan w:val="2"/>
          </w:tcPr>
          <w:p w:rsidR="00305C75" w:rsidRDefault="00305C75" w:rsidP="00955D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– Тойота Ноах (индивидуальная)</w:t>
            </w:r>
          </w:p>
        </w:tc>
      </w:tr>
      <w:tr w:rsidR="00305C75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DB4C03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955D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39,3</w:t>
            </w:r>
          </w:p>
        </w:tc>
        <w:tc>
          <w:tcPr>
            <w:tcW w:w="1800" w:type="dxa"/>
            <w:gridSpan w:val="2"/>
          </w:tcPr>
          <w:p w:rsidR="00305C75" w:rsidRDefault="00305C75" w:rsidP="00955D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DB4C03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955D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64,2</w:t>
            </w:r>
          </w:p>
        </w:tc>
        <w:tc>
          <w:tcPr>
            <w:tcW w:w="1800" w:type="dxa"/>
            <w:gridSpan w:val="2"/>
          </w:tcPr>
          <w:p w:rsidR="00305C75" w:rsidRDefault="00305C75" w:rsidP="00955D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DB4C03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 w:rsidP="00955D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800" w:type="dxa"/>
            <w:gridSpan w:val="2"/>
          </w:tcPr>
          <w:p w:rsidR="00305C75" w:rsidRDefault="00305C75" w:rsidP="00955D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>
        <w:trPr>
          <w:trHeight w:val="28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DB4C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240000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955D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64,2</w:t>
            </w:r>
          </w:p>
        </w:tc>
        <w:tc>
          <w:tcPr>
            <w:tcW w:w="1800" w:type="dxa"/>
            <w:gridSpan w:val="2"/>
          </w:tcPr>
          <w:p w:rsidR="00305C75" w:rsidRDefault="00305C75" w:rsidP="00955D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>
        <w:trPr>
          <w:trHeight w:val="39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DB4C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955D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64,2</w:t>
            </w:r>
          </w:p>
        </w:tc>
        <w:tc>
          <w:tcPr>
            <w:tcW w:w="1800" w:type="dxa"/>
            <w:gridSpan w:val="2"/>
          </w:tcPr>
          <w:p w:rsidR="00305C75" w:rsidRDefault="00305C75" w:rsidP="00955D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>
        <w:trPr>
          <w:trHeight w:val="47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Литвинов В.В.</w:t>
            </w:r>
          </w:p>
          <w:p w:rsidR="00305C75" w:rsidRDefault="00305C75">
            <w:pPr>
              <w:jc w:val="center"/>
              <w:rPr>
                <w:color w:val="000000"/>
              </w:rPr>
            </w:pPr>
          </w:p>
          <w:p w:rsidR="00305C75" w:rsidRDefault="00305C75">
            <w:pPr>
              <w:jc w:val="center"/>
              <w:rPr>
                <w:color w:val="000000"/>
              </w:rPr>
            </w:pPr>
          </w:p>
          <w:p w:rsidR="00305C75" w:rsidRDefault="00305C75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t>Заместитель начальника службы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432537,83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30,2</w:t>
            </w:r>
          </w:p>
          <w:p w:rsidR="00305C75" w:rsidRDefault="00305C75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Легковой автомобиль – 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Тагаз С (индивидуальная)</w:t>
            </w:r>
          </w:p>
        </w:tc>
      </w:tr>
      <w:tr w:rsidR="00305C75">
        <w:trPr>
          <w:trHeight w:val="44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(индивидуальная)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305C75" w:rsidRDefault="00305C75" w:rsidP="00DB4C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>
        <w:trPr>
          <w:trHeight w:val="61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B4C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55,5</w:t>
            </w:r>
          </w:p>
        </w:tc>
        <w:tc>
          <w:tcPr>
            <w:tcW w:w="1800" w:type="dxa"/>
            <w:gridSpan w:val="2"/>
          </w:tcPr>
          <w:p w:rsidR="00305C75" w:rsidRDefault="00305C75" w:rsidP="00DB4C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DB4C03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>
        <w:trPr>
          <w:trHeight w:val="34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DB4C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181064,12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 w:rsidP="00DB4C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55,5</w:t>
            </w:r>
          </w:p>
        </w:tc>
        <w:tc>
          <w:tcPr>
            <w:tcW w:w="1800" w:type="dxa"/>
            <w:gridSpan w:val="2"/>
          </w:tcPr>
          <w:p w:rsidR="00305C75" w:rsidRDefault="00305C75" w:rsidP="00DB4C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>
        <w:trPr>
          <w:trHeight w:val="1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DB4C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B4C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55,5</w:t>
            </w:r>
          </w:p>
        </w:tc>
        <w:tc>
          <w:tcPr>
            <w:tcW w:w="1800" w:type="dxa"/>
            <w:gridSpan w:val="2"/>
          </w:tcPr>
          <w:p w:rsidR="00305C75" w:rsidRDefault="00305C75" w:rsidP="00DB4C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DB4C03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DB4C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DB4C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55,5</w:t>
            </w:r>
          </w:p>
        </w:tc>
        <w:tc>
          <w:tcPr>
            <w:tcW w:w="1800" w:type="dxa"/>
            <w:gridSpan w:val="2"/>
          </w:tcPr>
          <w:p w:rsidR="00305C75" w:rsidRDefault="00305C75" w:rsidP="00DB4C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05C75" w:rsidRDefault="00305C75" w:rsidP="00DB4C03">
            <w:pPr>
              <w:jc w:val="center"/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Малых В.А.</w:t>
            </w:r>
          </w:p>
          <w:p w:rsidR="00305C75" w:rsidRDefault="00305C75">
            <w:pPr>
              <w:jc w:val="center"/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Заместитель начальника службы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579212,49</w:t>
            </w: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600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  <w:p w:rsidR="00305C75" w:rsidRDefault="00305C75" w:rsidP="00C16817">
            <w:pPr>
              <w:jc w:val="center"/>
            </w:pPr>
          </w:p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71,0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33,3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 ВАЗ – 2170 Лада – Приора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320306,60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30,9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Мехонцев О.Н.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Заместитель начальника службы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390497,09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 xml:space="preserve">Легковой автомобиль – Нисан Альмера (индивидуальная) </w:t>
            </w:r>
          </w:p>
        </w:tc>
      </w:tr>
      <w:tr w:rsidR="00305C75">
        <w:trPr>
          <w:trHeight w:val="91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Соловьёв А.П.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Заместитель начальника службы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443587,27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46,2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F06AFF">
            <w:pPr>
              <w:jc w:val="center"/>
            </w:pPr>
            <w:r>
              <w:t>Автомобиль легковой – Хонда Фит</w:t>
            </w:r>
          </w:p>
          <w:p w:rsidR="00305C75" w:rsidRDefault="00305C75" w:rsidP="00F06AFF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47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60.0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Pr="00F06AFF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690,00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46,2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46,2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46,2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107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Чехомов А.Н.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Заместитель начальника службы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426203,55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793273">
            <w:pPr>
              <w:jc w:val="center"/>
            </w:pPr>
            <w:r>
              <w:t>56</w:t>
            </w:r>
          </w:p>
        </w:tc>
        <w:tc>
          <w:tcPr>
            <w:tcW w:w="1800" w:type="dxa"/>
            <w:gridSpan w:val="2"/>
          </w:tcPr>
          <w:p w:rsidR="00305C75" w:rsidRDefault="00305C75" w:rsidP="00793273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Легковой автомобиль – ГАЗ 3110 (индивидуальная)</w:t>
            </w:r>
          </w:p>
        </w:tc>
      </w:tr>
      <w:tr w:rsidR="00305C75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A82B76">
            <w:pPr>
              <w:jc w:val="center"/>
            </w:pPr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793273">
            <w:pPr>
              <w:jc w:val="center"/>
            </w:pPr>
            <w:r>
              <w:t>47</w:t>
            </w:r>
          </w:p>
        </w:tc>
        <w:tc>
          <w:tcPr>
            <w:tcW w:w="1800" w:type="dxa"/>
            <w:gridSpan w:val="2"/>
          </w:tcPr>
          <w:p w:rsidR="00305C75" w:rsidRDefault="00305C75" w:rsidP="00793273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138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Храмцов В.Е.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отряда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525559,4</w:t>
            </w: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  <w:vMerge w:val="restart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– ХЕНДАЙ Соната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(индивидуальная),</w:t>
            </w:r>
          </w:p>
        </w:tc>
      </w:tr>
      <w:tr w:rsidR="00305C75">
        <w:trPr>
          <w:trHeight w:val="58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</w:tcPr>
          <w:p w:rsidR="00305C75" w:rsidRDefault="00305C75">
            <w:pPr>
              <w:rPr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305C75" w:rsidRDefault="00305C75">
            <w:pPr>
              <w:rPr>
                <w:color w:val="000000"/>
              </w:rPr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Автомобиль легковой – 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Волга 21010 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497000,00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Шерстнев П.А.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начальник отряда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747419,66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Дачный участок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1560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5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60,9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120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65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Супруга</w:t>
            </w:r>
          </w:p>
          <w:p w:rsidR="00305C75" w:rsidRDefault="00305C75"/>
          <w:p w:rsidR="00305C75" w:rsidRDefault="00305C75"/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798450,00</w:t>
            </w: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120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  <w:p w:rsidR="00305C75" w:rsidRDefault="00305C75" w:rsidP="00C16817">
            <w:pPr>
              <w:jc w:val="center"/>
            </w:pPr>
          </w:p>
          <w:p w:rsidR="00305C75" w:rsidRDefault="00305C75" w:rsidP="00C16817">
            <w:pPr>
              <w:jc w:val="center"/>
            </w:pPr>
          </w:p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44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60,9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96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дочь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120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40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60,9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Аптимиров</w:t>
            </w:r>
          </w:p>
          <w:p w:rsidR="00305C75" w:rsidRDefault="00305C75">
            <w:r>
              <w:t>А.У.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Заместитель начальника отряда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670538.06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20.8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 xml:space="preserve">Автомобиль легковой – </w:t>
            </w:r>
            <w:r>
              <w:rPr>
                <w:lang w:val="en-US"/>
              </w:rPr>
              <w:t>Chevralet Lacetti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85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Захаров В.С.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Заместитель начальника отряда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463339,90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под строительство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517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 – ВАЗ 211440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53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67,2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86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151378,46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67,2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89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Сын</w:t>
            </w:r>
          </w:p>
          <w:p w:rsidR="00305C75" w:rsidRDefault="00305C75">
            <w:pPr>
              <w:jc w:val="center"/>
            </w:pP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67,2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России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4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67,2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52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Корчемкин С.Ю.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Заместитель начальника отряда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483929,75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37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Служебная квартира</w:t>
            </w:r>
          </w:p>
          <w:p w:rsidR="00305C75" w:rsidRDefault="00305C75" w:rsidP="0055180C">
            <w:pPr>
              <w:jc w:val="center"/>
            </w:pPr>
            <w:r>
              <w:t>(найм)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4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328276,55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Служебная квартира</w:t>
            </w:r>
          </w:p>
          <w:p w:rsidR="00305C75" w:rsidRDefault="00305C75" w:rsidP="0055180C">
            <w:pPr>
              <w:jc w:val="center"/>
            </w:pPr>
            <w:r>
              <w:t>(найм)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72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Панихина Т.В.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Заместитель начальника отряда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479277,70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44,2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 xml:space="preserve">Автомобиль легковой – </w:t>
            </w:r>
            <w:r>
              <w:rPr>
                <w:lang w:val="en-US"/>
              </w:rPr>
              <w:t>Fiat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16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44,2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Давыдова О.В.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заместитель начальника отряда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549206,83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 Понтиак Вайб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46000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Садовый участок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452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Макаров И.Ю.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Заместитель начальника отряда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644621,39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(договор)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30,6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(найм)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41,2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44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Потапов С.В.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Помощник начальника отряда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572374,55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– ВАЗ 2114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</w:tr>
      <w:tr w:rsidR="00305C75">
        <w:trPr>
          <w:trHeight w:val="44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44,7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>
        <w:trPr>
          <w:trHeight w:val="74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84991,79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44,7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62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44,7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59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Бабайлов А.Н.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Начальник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509121,48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Частный дом (договор найма)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100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53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84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105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Бороздин И.Ю.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Начальник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429582,55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47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-</w:t>
            </w:r>
          </w:p>
          <w:p w:rsidR="00305C75" w:rsidRDefault="00305C75" w:rsidP="00C16817">
            <w:pPr>
              <w:jc w:val="center"/>
            </w:pPr>
            <w:r>
              <w:t>Черри Тиго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66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252380,29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54,0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42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47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118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Коковин Г.Ю.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407775.73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 – УАЗ –Патриот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</w:tr>
      <w:tr w:rsidR="00305C75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300000.00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>
        <w:trPr>
          <w:trHeight w:val="50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>
        <w:trPr>
          <w:trHeight w:val="31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>
        <w:trPr>
          <w:trHeight w:val="87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Муллагалиев М.Н.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Начальник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480650,48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под жилищное строительство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1257,79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83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9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174401,33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под жилищное строительство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1059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 – СИТРОЕН Ц-4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41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34,3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48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83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37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83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73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Назаров А.В.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Начальник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547271,59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17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61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A25180">
            <w:pPr>
              <w:jc w:val="center"/>
            </w:pPr>
            <w: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435000,63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25180">
            <w:pPr>
              <w:jc w:val="center"/>
            </w:pPr>
            <w:r>
              <w:t>17</w:t>
            </w:r>
          </w:p>
        </w:tc>
        <w:tc>
          <w:tcPr>
            <w:tcW w:w="1800" w:type="dxa"/>
            <w:gridSpan w:val="2"/>
          </w:tcPr>
          <w:p w:rsidR="00305C75" w:rsidRDefault="00305C75" w:rsidP="00A25180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Легковой автомобиль – Сузуки гранд Витара (индивидуальная)</w:t>
            </w:r>
          </w:p>
        </w:tc>
      </w:tr>
      <w:tr w:rsidR="00305C75">
        <w:trPr>
          <w:trHeight w:val="70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A25180">
            <w:pPr>
              <w:jc w:val="center"/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 w:rsidP="00A25180">
            <w:pPr>
              <w:jc w:val="center"/>
            </w:pPr>
            <w:r>
              <w:t>60</w:t>
            </w:r>
          </w:p>
        </w:tc>
        <w:tc>
          <w:tcPr>
            <w:tcW w:w="1800" w:type="dxa"/>
            <w:gridSpan w:val="2"/>
          </w:tcPr>
          <w:p w:rsidR="00305C75" w:rsidRDefault="00305C75" w:rsidP="00A25180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A25180">
            <w:pPr>
              <w:jc w:val="center"/>
            </w:pPr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25180">
            <w:pPr>
              <w:jc w:val="center"/>
            </w:pPr>
            <w:r>
              <w:t>17</w:t>
            </w:r>
          </w:p>
        </w:tc>
        <w:tc>
          <w:tcPr>
            <w:tcW w:w="1800" w:type="dxa"/>
            <w:gridSpan w:val="2"/>
          </w:tcPr>
          <w:p w:rsidR="00305C75" w:rsidRDefault="00305C75" w:rsidP="00A25180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224309">
            <w:pPr>
              <w:jc w:val="center"/>
            </w:pPr>
            <w:r>
              <w:t>-</w:t>
            </w:r>
          </w:p>
        </w:tc>
      </w:tr>
      <w:tr w:rsidR="00305C75">
        <w:trPr>
          <w:trHeight w:val="82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Руснак Г.Г.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Начальник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832418,53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5D26CB">
            <w:pPr>
              <w:jc w:val="center"/>
            </w:pPr>
            <w:r>
              <w:t>43,6</w:t>
            </w:r>
          </w:p>
        </w:tc>
        <w:tc>
          <w:tcPr>
            <w:tcW w:w="1800" w:type="dxa"/>
            <w:gridSpan w:val="2"/>
          </w:tcPr>
          <w:p w:rsidR="00305C75" w:rsidRDefault="00305C75" w:rsidP="005D26CB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145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493896,65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99CC00"/>
              </w:rPr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5D26CB">
            <w:pPr>
              <w:jc w:val="center"/>
              <w:rPr>
                <w:color w:val="99CC00"/>
              </w:rPr>
            </w:pPr>
            <w:r>
              <w:t>43.6</w:t>
            </w:r>
          </w:p>
        </w:tc>
        <w:tc>
          <w:tcPr>
            <w:tcW w:w="1800" w:type="dxa"/>
            <w:gridSpan w:val="2"/>
          </w:tcPr>
          <w:p w:rsidR="00305C75" w:rsidRDefault="00305C75" w:rsidP="005D26CB">
            <w:pPr>
              <w:jc w:val="center"/>
              <w:rPr>
                <w:color w:val="99CC00"/>
              </w:rPr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74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43,60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37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433333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5D26CB">
            <w:pPr>
              <w:jc w:val="center"/>
            </w:pPr>
            <w:r>
              <w:t>43.6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110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Семакин А.В.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Начальник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393941.00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 ВАЗ 21103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54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101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Семерикова </w:t>
            </w:r>
          </w:p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Е. М.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Начальник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452203,08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(договор найма)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34,5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 Мицубиси Лансер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62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11970,00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60,6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32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(договор найма)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34,5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48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(договор найма)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34.5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  <w:p w:rsidR="00305C75" w:rsidRDefault="00305C75">
            <w:pPr>
              <w:jc w:val="center"/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105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Тихонов А.Л.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Начальник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475341,83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Легковой автомобиль – Нисан Сани (индивидуальная)</w:t>
            </w:r>
          </w:p>
        </w:tc>
      </w:tr>
      <w:tr w:rsidR="00305C75">
        <w:trPr>
          <w:trHeight w:val="31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A251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144000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25180">
            <w:pPr>
              <w:jc w:val="center"/>
            </w:pPr>
            <w:r>
              <w:t>43</w:t>
            </w:r>
          </w:p>
        </w:tc>
        <w:tc>
          <w:tcPr>
            <w:tcW w:w="1800" w:type="dxa"/>
            <w:gridSpan w:val="2"/>
          </w:tcPr>
          <w:p w:rsidR="00305C75" w:rsidRDefault="00305C75" w:rsidP="00A25180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147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Боев А.Г.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Начальник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491500,83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Комната (договор найма)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19.7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Лада Приора 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108000,00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Комната (найм)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19.7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Комната (найм)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19.7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Елисеев А.А.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Начальник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473609,48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1288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 – Субару легаси универсал</w:t>
            </w:r>
          </w:p>
          <w:p w:rsidR="00305C75" w:rsidRDefault="00305C75" w:rsidP="00C16817">
            <w:pPr>
              <w:jc w:val="center"/>
            </w:pPr>
            <w:r>
              <w:t>(общая)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(договор)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1191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63,50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11309,39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(ордер)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63,50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63,50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сын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63,50</w:t>
            </w:r>
          </w:p>
          <w:p w:rsidR="00305C75" w:rsidRDefault="00305C75">
            <w:pPr>
              <w:jc w:val="center"/>
            </w:pP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  <w:p w:rsidR="00305C75" w:rsidRDefault="00305C75">
            <w:pPr>
              <w:jc w:val="center"/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46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rPr>
                <w:color w:val="000000"/>
              </w:rPr>
            </w:pPr>
            <w:r>
              <w:rPr>
                <w:color w:val="000000"/>
              </w:rPr>
              <w:t>Миначев А.Ш.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437488,89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в служебном помещении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легковой-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Опель-астра 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265523,33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России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>
        <w:trPr>
          <w:trHeight w:val="107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в служебном помещении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>
        <w:trPr>
          <w:trHeight w:val="59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Половков И.И.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Начальник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403976,26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62,7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93648,89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62,7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62,7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62,7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rPr>
                <w:color w:val="000000"/>
              </w:rPr>
            </w:pPr>
            <w:r>
              <w:rPr>
                <w:color w:val="000000"/>
              </w:rPr>
              <w:t>Поляков А.А.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398314,86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(фактическое предоставление))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легковой-</w:t>
            </w:r>
          </w:p>
          <w:p w:rsidR="00305C75" w:rsidRPr="008A047B" w:rsidRDefault="00305C75" w:rsidP="00C16817">
            <w:pPr>
              <w:jc w:val="center"/>
              <w:rPr>
                <w:color w:val="000000"/>
              </w:rPr>
            </w:pPr>
            <w:r>
              <w:t>Мазда Дэмио 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FF6600"/>
              </w:rPr>
            </w:pP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</w:tcPr>
          <w:p w:rsidR="00305C75" w:rsidRDefault="00305C75">
            <w:pPr>
              <w:rPr>
                <w:color w:val="000000"/>
              </w:rPr>
            </w:pPr>
            <w:r>
              <w:rPr>
                <w:color w:val="000000"/>
              </w:rPr>
              <w:t>Северин С.А.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457764,77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tabs>
                <w:tab w:val="center" w:pos="34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56,8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</w:tcPr>
          <w:p w:rsidR="00305C75" w:rsidRDefault="00305C75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легковой-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Форд Фьюжн 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</w:tcPr>
          <w:p w:rsidR="00305C75" w:rsidRDefault="00305C75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>
        <w:trPr>
          <w:trHeight w:val="65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Аксенов И.Н.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Начальник базы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441246,00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Гараж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 xml:space="preserve">Автомобиль легковой </w:t>
            </w:r>
            <w:r>
              <w:rPr>
                <w:lang w:val="en-US"/>
              </w:rPr>
              <w:t>Kia</w:t>
            </w:r>
            <w:r w:rsidRPr="00836540">
              <w:t xml:space="preserve"> </w:t>
            </w:r>
            <w:r>
              <w:rPr>
                <w:lang w:val="en-US"/>
              </w:rPr>
              <w:t>Cerato</w:t>
            </w:r>
            <w:r>
              <w:t xml:space="preserve">  (индивидуальная)</w:t>
            </w:r>
          </w:p>
        </w:tc>
      </w:tr>
      <w:tr w:rsidR="00305C75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6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142862,25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107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Бисеров А.В.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354861,61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53,38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Легковой автомобиль – Дэу нексия (индивидуальная)</w:t>
            </w:r>
          </w:p>
        </w:tc>
      </w:tr>
      <w:tr w:rsidR="00305C75">
        <w:trPr>
          <w:trHeight w:val="67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A25180"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68400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25180">
            <w:pPr>
              <w:jc w:val="center"/>
            </w:pPr>
            <w:r>
              <w:t>53,38</w:t>
            </w:r>
          </w:p>
        </w:tc>
        <w:tc>
          <w:tcPr>
            <w:tcW w:w="1800" w:type="dxa"/>
            <w:gridSpan w:val="2"/>
          </w:tcPr>
          <w:p w:rsidR="00305C75" w:rsidRDefault="00305C75" w:rsidP="00A25180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40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A25180"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A25180">
            <w:pPr>
              <w:jc w:val="center"/>
            </w:pPr>
            <w:r>
              <w:t>53,38</w:t>
            </w:r>
          </w:p>
        </w:tc>
        <w:tc>
          <w:tcPr>
            <w:tcW w:w="1800" w:type="dxa"/>
            <w:gridSpan w:val="2"/>
          </w:tcPr>
          <w:p w:rsidR="00305C75" w:rsidRDefault="00305C75" w:rsidP="00A25180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67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Девяткина О.Ю.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341195,47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43.7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A25180">
            <w:pPr>
              <w:jc w:val="center"/>
            </w:pPr>
            <w:r>
              <w:t>-</w:t>
            </w:r>
          </w:p>
        </w:tc>
      </w:tr>
      <w:tr w:rsidR="00305C75">
        <w:trPr>
          <w:trHeight w:val="89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82843,12</w:t>
            </w: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  <w:vMerge w:val="restart"/>
          </w:tcPr>
          <w:p w:rsidR="00305C75" w:rsidRDefault="00305C75">
            <w:pPr>
              <w:jc w:val="center"/>
            </w:pPr>
            <w:r>
              <w:t>43,7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 ВАЗ 21115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103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/>
        </w:tc>
        <w:tc>
          <w:tcPr>
            <w:tcW w:w="1800" w:type="dxa"/>
            <w:gridSpan w:val="2"/>
            <w:vMerge/>
          </w:tcPr>
          <w:p w:rsidR="00305C75" w:rsidRDefault="00305C75"/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УАЗ – 31512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62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43.7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72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 xml:space="preserve">Дидыч Г.В.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346470,78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93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114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679843,69</w:t>
            </w: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  <w:vMerge w:val="restart"/>
          </w:tcPr>
          <w:p w:rsidR="00305C75" w:rsidRDefault="00305C75">
            <w:pPr>
              <w:jc w:val="center"/>
            </w:pPr>
            <w:r>
              <w:t>93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 Фольксваген Тигуан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87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/>
        </w:tc>
        <w:tc>
          <w:tcPr>
            <w:tcW w:w="1800" w:type="dxa"/>
            <w:gridSpan w:val="2"/>
            <w:vMerge/>
          </w:tcPr>
          <w:p w:rsidR="00305C75" w:rsidRDefault="00305C75"/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Хендэ Солярис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61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Иршин П.С.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38941,06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>
            <w:r>
              <w:t>49</w:t>
            </w:r>
          </w:p>
        </w:tc>
        <w:tc>
          <w:tcPr>
            <w:tcW w:w="1800" w:type="dxa"/>
            <w:gridSpan w:val="2"/>
          </w:tcPr>
          <w:p w:rsidR="00305C75" w:rsidRDefault="00305C75"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25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(найм)</w:t>
            </w:r>
          </w:p>
        </w:tc>
        <w:tc>
          <w:tcPr>
            <w:tcW w:w="1080" w:type="dxa"/>
          </w:tcPr>
          <w:p w:rsidR="00305C75" w:rsidRDefault="00305C75" w:rsidP="00A25180">
            <w:r>
              <w:t>53</w:t>
            </w:r>
          </w:p>
        </w:tc>
        <w:tc>
          <w:tcPr>
            <w:tcW w:w="1800" w:type="dxa"/>
            <w:gridSpan w:val="2"/>
          </w:tcPr>
          <w:p w:rsidR="00305C75" w:rsidRDefault="00305C75" w:rsidP="00A25180"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115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Коньков И.И.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355345,87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(совместная)</w:t>
            </w:r>
          </w:p>
        </w:tc>
        <w:tc>
          <w:tcPr>
            <w:tcW w:w="1080" w:type="dxa"/>
          </w:tcPr>
          <w:p w:rsidR="00305C75" w:rsidRDefault="00305C75">
            <w:r>
              <w:t>28,3</w:t>
            </w:r>
          </w:p>
        </w:tc>
        <w:tc>
          <w:tcPr>
            <w:tcW w:w="1800" w:type="dxa"/>
            <w:gridSpan w:val="2"/>
          </w:tcPr>
          <w:p w:rsidR="00305C75" w:rsidRDefault="00305C75"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Легковой автомобиль – ВАЗ 21053 (индивидуальная)</w:t>
            </w:r>
          </w:p>
        </w:tc>
      </w:tr>
      <w:tr w:rsidR="00305C75">
        <w:trPr>
          <w:trHeight w:val="17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D66A2"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114741,63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(совместная)</w:t>
            </w:r>
          </w:p>
        </w:tc>
        <w:tc>
          <w:tcPr>
            <w:tcW w:w="1080" w:type="dxa"/>
          </w:tcPr>
          <w:p w:rsidR="00305C75" w:rsidRDefault="00305C75" w:rsidP="00C3482E">
            <w:r>
              <w:t>28,3</w:t>
            </w:r>
          </w:p>
        </w:tc>
        <w:tc>
          <w:tcPr>
            <w:tcW w:w="1800" w:type="dxa"/>
            <w:gridSpan w:val="2"/>
          </w:tcPr>
          <w:p w:rsidR="00305C75" w:rsidRDefault="00305C75" w:rsidP="007D66A2"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 w:rsidP="007D66A2"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C3482E">
            <w:r>
              <w:t>28,3</w:t>
            </w:r>
          </w:p>
        </w:tc>
        <w:tc>
          <w:tcPr>
            <w:tcW w:w="1800" w:type="dxa"/>
            <w:gridSpan w:val="2"/>
          </w:tcPr>
          <w:p w:rsidR="00305C75" w:rsidRDefault="00305C75" w:rsidP="00C3482E"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123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Крякунов Д.И.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Заместитель начальника части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442687,55</w:t>
            </w: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  <w:vMerge w:val="restart"/>
          </w:tcPr>
          <w:p w:rsidR="00305C75" w:rsidRDefault="00305C75">
            <w:pPr>
              <w:jc w:val="center"/>
            </w:pPr>
            <w:r>
              <w:t>57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 ВАЗ 21083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108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/>
        </w:tc>
        <w:tc>
          <w:tcPr>
            <w:tcW w:w="1800" w:type="dxa"/>
            <w:gridSpan w:val="2"/>
            <w:vMerge/>
          </w:tcPr>
          <w:p w:rsidR="00305C75" w:rsidRDefault="00305C75"/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- ВАЗ 21120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57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114642,18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57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37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предоставление)-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95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Петров Е.С.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369113.28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Комната</w:t>
            </w:r>
          </w:p>
          <w:p w:rsidR="00305C75" w:rsidRDefault="00305C75" w:rsidP="0055180C">
            <w:pPr>
              <w:jc w:val="center"/>
            </w:pPr>
            <w:r>
              <w:t>(договор найма)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33.3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 Фольксваген пассат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119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397692,29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Комната (договор найма)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33.3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Опель Корса (индивидуальная)</w:t>
            </w:r>
          </w:p>
        </w:tc>
      </w:tr>
      <w:tr w:rsidR="00305C75">
        <w:trPr>
          <w:trHeight w:val="114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Пономарев А.В.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472083,33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F06AFF">
            <w:pPr>
              <w:jc w:val="center"/>
            </w:pPr>
            <w:r>
              <w:t>Автомобиль легковой  Митсубиси Лансер</w:t>
            </w:r>
          </w:p>
          <w:p w:rsidR="00305C75" w:rsidRDefault="00305C75" w:rsidP="00F06AFF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85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145593,84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23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</w:p>
          <w:p w:rsidR="00305C75" w:rsidRDefault="00305C75">
            <w:pPr>
              <w:jc w:val="center"/>
            </w:pPr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73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Рагимов Т.М.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397071.63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(аренда)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>
        <w:trPr>
          <w:trHeight w:val="3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(совместная)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>
        <w:trPr>
          <w:trHeight w:val="59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Рощин А.А.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483397,65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57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207708,32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31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Батраев А.З.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379221,98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Комната (найм)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33,9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 Лифан Солано (индивидуальная)</w:t>
            </w:r>
          </w:p>
        </w:tc>
      </w:tr>
      <w:tr w:rsidR="00305C75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168162,86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Комната (найм)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33,9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Комната (найм)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33.9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116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Брыляков Е.Г.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416428.19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(совместная)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–ВАЗ 21104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368342.49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(совместная)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57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</w:tcPr>
          <w:p w:rsidR="00305C75" w:rsidRDefault="00305C75">
            <w:pPr>
              <w:rPr>
                <w:color w:val="000000"/>
              </w:rPr>
            </w:pPr>
            <w:r>
              <w:rPr>
                <w:color w:val="000000"/>
              </w:rPr>
              <w:t>Зинчук А.С.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360887,03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легковой-</w:t>
            </w:r>
          </w:p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Хендей Акцент 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  <w:p w:rsidR="00305C75" w:rsidRDefault="00305C75">
            <w:pPr>
              <w:rPr>
                <w:color w:val="000000"/>
              </w:rPr>
            </w:pPr>
          </w:p>
          <w:p w:rsidR="00305C75" w:rsidRDefault="00305C75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200064,84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(совместная)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  легковой Лада 211440 (индивидуальная)-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  <w:vMerge/>
          </w:tcPr>
          <w:p w:rsidR="00305C75" w:rsidRDefault="00305C75">
            <w:pPr>
              <w:rPr>
                <w:color w:val="000000"/>
              </w:rPr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000000"/>
              </w:rPr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</w:tcPr>
          <w:p w:rsidR="00305C75" w:rsidRDefault="00305C75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</w:tcPr>
          <w:p w:rsidR="00305C75" w:rsidRDefault="00305C75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Ивонин Д.Н.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487737,57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55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Филиппов Ю.Ю.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Заместитель начальника части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1190690,72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99CC00"/>
              </w:rPr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802231">
            <w:pPr>
              <w:jc w:val="center"/>
              <w:rPr>
                <w:color w:val="99CC00"/>
              </w:rPr>
            </w:pPr>
            <w:r>
              <w:t>42</w:t>
            </w:r>
          </w:p>
        </w:tc>
        <w:tc>
          <w:tcPr>
            <w:tcW w:w="1800" w:type="dxa"/>
            <w:gridSpan w:val="2"/>
          </w:tcPr>
          <w:p w:rsidR="00305C75" w:rsidRDefault="00305C75" w:rsidP="00802231">
            <w:pPr>
              <w:jc w:val="center"/>
              <w:rPr>
                <w:color w:val="99CC00"/>
              </w:rPr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18000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65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59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Суворин А.А.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Начальник отдельного поста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312450,90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2000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  <w:p w:rsidR="00305C75" w:rsidRDefault="00305C75">
            <w:pPr>
              <w:jc w:val="center"/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ВАЗ 21043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116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  <w:p w:rsidR="00305C75" w:rsidRDefault="00305C75">
            <w:pPr>
              <w:jc w:val="center"/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Богдан 211120-81 (индивидуальная)</w:t>
            </w:r>
          </w:p>
        </w:tc>
      </w:tr>
      <w:tr w:rsidR="00305C75">
        <w:trPr>
          <w:trHeight w:val="47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40.3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Ока 211 (индивидуальная)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Дремков О.А.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Главный специалист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357455,49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78,1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3765957,71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78,1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Нисан Тиана 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78,1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Шалыгин О.П.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Старший инспектор</w:t>
            </w:r>
          </w:p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339454,44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1414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 – ВАЗ-21099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57,4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65,5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</w:t>
            </w:r>
          </w:p>
          <w:p w:rsidR="00305C75" w:rsidRDefault="00305C75" w:rsidP="0055180C">
            <w:pPr>
              <w:jc w:val="center"/>
            </w:pPr>
            <w:r>
              <w:t>(аренда)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700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73254,07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65,5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65,5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 xml:space="preserve">Дочь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65,5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Чепчугов С.Г.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Старший инспектор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355050,26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(общая совместная)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1100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грузовой: ГАЗ 33021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(общая совместная)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53,5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233294,12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1100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53,5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57,8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 xml:space="preserve">Дочь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Старыгин О.А.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Старший инспектор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333157,10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Садовый участок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990,00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 – Рено Меган 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20398,31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ВАЗ – 21150 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138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Андриянов Д.Н.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Старший инспектор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539726,10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(договор найма)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легковой-</w:t>
            </w:r>
          </w:p>
          <w:p w:rsidR="00305C75" w:rsidRDefault="00305C75" w:rsidP="00C16817">
            <w:pPr>
              <w:jc w:val="center"/>
            </w:pPr>
            <w:r>
              <w:t>Хундай Гетц (индивидуальная)</w:t>
            </w:r>
          </w:p>
        </w:tc>
      </w:tr>
      <w:tr w:rsidR="00305C75">
        <w:trPr>
          <w:trHeight w:val="58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61648,86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(договор найма)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70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(договор найма)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Башлыкова Е.В.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Старший инспектор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372630,30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42,8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Комната ( договор найма)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17,4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 xml:space="preserve">Сын 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42,8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Комната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17,4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Бунаков Р.В.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Старший инспектор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367175,13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ind w:right="-190"/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Воюш Д.Е.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Старший инспектор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358526,77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82,1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легковой-</w:t>
            </w:r>
          </w:p>
          <w:p w:rsidR="00305C75" w:rsidRDefault="00305C75" w:rsidP="00C16817">
            <w:pPr>
              <w:jc w:val="center"/>
            </w:pPr>
            <w:r>
              <w:t>Хонда Цивик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Емельянов Г.А.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Старший инспектор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353711,50</w:t>
            </w:r>
          </w:p>
        </w:tc>
        <w:tc>
          <w:tcPr>
            <w:tcW w:w="2880" w:type="dxa"/>
            <w:gridSpan w:val="3"/>
          </w:tcPr>
          <w:p w:rsidR="00305C75" w:rsidRPr="00F84259" w:rsidRDefault="00305C75" w:rsidP="0055180C">
            <w:pPr>
              <w:jc w:val="center"/>
              <w:rPr>
                <w:color w:val="000000"/>
              </w:rPr>
            </w:pPr>
            <w:r w:rsidRPr="00F84259">
              <w:rPr>
                <w:color w:val="000000"/>
              </w:rPr>
              <w:t>Земельный участок</w:t>
            </w:r>
          </w:p>
          <w:p w:rsidR="00305C75" w:rsidRPr="00F84259" w:rsidRDefault="00305C75" w:rsidP="0055180C">
            <w:pPr>
              <w:jc w:val="center"/>
              <w:rPr>
                <w:color w:val="000000"/>
              </w:rPr>
            </w:pPr>
            <w:r w:rsidRPr="00F84259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Pr="00F84259" w:rsidRDefault="00305C75">
            <w:pPr>
              <w:jc w:val="center"/>
              <w:rPr>
                <w:color w:val="000000"/>
              </w:rPr>
            </w:pPr>
            <w:r w:rsidRPr="00F84259">
              <w:rPr>
                <w:color w:val="000000"/>
              </w:rPr>
              <w:t>25000</w:t>
            </w:r>
          </w:p>
        </w:tc>
        <w:tc>
          <w:tcPr>
            <w:tcW w:w="1800" w:type="dxa"/>
            <w:gridSpan w:val="2"/>
          </w:tcPr>
          <w:p w:rsidR="00305C75" w:rsidRPr="00F84259" w:rsidRDefault="00305C75">
            <w:pPr>
              <w:jc w:val="center"/>
              <w:rPr>
                <w:color w:val="000000"/>
              </w:rPr>
            </w:pPr>
            <w:r w:rsidRPr="00F84259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 – ФОРД Фьюжен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Гараж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60,0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Сельскохозяйственная техника – Трактор Т 25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54,0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Приусадебный участок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140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96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253365,15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приусадебный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120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  <w:p w:rsidR="00305C75" w:rsidRDefault="00305C75">
            <w:pPr>
              <w:jc w:val="center"/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42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Pr="00F84259" w:rsidRDefault="00305C75" w:rsidP="0055180C">
            <w:pPr>
              <w:jc w:val="center"/>
              <w:rPr>
                <w:color w:val="000000"/>
              </w:rPr>
            </w:pPr>
            <w:r w:rsidRPr="00F84259">
              <w:rPr>
                <w:color w:val="000000"/>
              </w:rPr>
              <w:t>Земельный участок</w:t>
            </w:r>
          </w:p>
          <w:p w:rsidR="00305C75" w:rsidRDefault="00305C75" w:rsidP="0055180C">
            <w:pPr>
              <w:jc w:val="center"/>
            </w:pPr>
            <w:r w:rsidRPr="00F84259">
              <w:rPr>
                <w:color w:val="000000"/>
              </w:rP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25000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60,0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55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Ермаков Э.В.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Старший инспектор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308989,25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Садовый участок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446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95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72,8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54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366367,06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57,6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  <w:p w:rsidR="00305C75" w:rsidRDefault="00305C75">
            <w:pPr>
              <w:jc w:val="center"/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72,8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40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Ермакова О.А.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Старший инспектор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366367,06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126ED5">
            <w:pPr>
              <w:jc w:val="center"/>
            </w:pPr>
            <w:r>
              <w:t>57,6</w:t>
            </w:r>
          </w:p>
        </w:tc>
        <w:tc>
          <w:tcPr>
            <w:tcW w:w="1800" w:type="dxa"/>
            <w:gridSpan w:val="2"/>
          </w:tcPr>
          <w:p w:rsidR="00305C75" w:rsidRDefault="00305C75" w:rsidP="00126ED5">
            <w:pPr>
              <w:jc w:val="center"/>
            </w:pPr>
            <w:r>
              <w:t>Россия</w:t>
            </w:r>
          </w:p>
          <w:p w:rsidR="00305C75" w:rsidRDefault="00305C75" w:rsidP="00126ED5">
            <w:pPr>
              <w:jc w:val="center"/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57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126ED5">
            <w:pPr>
              <w:jc w:val="center"/>
            </w:pPr>
            <w:r>
              <w:t>72,8</w:t>
            </w:r>
          </w:p>
        </w:tc>
        <w:tc>
          <w:tcPr>
            <w:tcW w:w="1800" w:type="dxa"/>
            <w:gridSpan w:val="2"/>
          </w:tcPr>
          <w:p w:rsidR="00305C75" w:rsidRDefault="00305C75" w:rsidP="00126ED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33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 w:rsidP="004E6E6B">
            <w: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308989,25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Садовый участок (индивидуальная)</w:t>
            </w:r>
          </w:p>
        </w:tc>
        <w:tc>
          <w:tcPr>
            <w:tcW w:w="1080" w:type="dxa"/>
          </w:tcPr>
          <w:p w:rsidR="00305C75" w:rsidRDefault="00305C75" w:rsidP="00126ED5">
            <w:pPr>
              <w:jc w:val="center"/>
            </w:pPr>
            <w:r>
              <w:t>446</w:t>
            </w:r>
          </w:p>
        </w:tc>
        <w:tc>
          <w:tcPr>
            <w:tcW w:w="1800" w:type="dxa"/>
            <w:gridSpan w:val="2"/>
          </w:tcPr>
          <w:p w:rsidR="00305C75" w:rsidRDefault="00305C75" w:rsidP="00126ED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20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 w:rsidP="004E6E6B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126ED5">
            <w:pPr>
              <w:jc w:val="center"/>
            </w:pPr>
            <w:r>
              <w:t>72,8</w:t>
            </w:r>
          </w:p>
        </w:tc>
        <w:tc>
          <w:tcPr>
            <w:tcW w:w="1800" w:type="dxa"/>
            <w:gridSpan w:val="2"/>
          </w:tcPr>
          <w:p w:rsidR="00305C75" w:rsidRDefault="00305C75" w:rsidP="00126ED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88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Ковин К.Е.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Старший инспектор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294558,54</w:t>
            </w:r>
          </w:p>
        </w:tc>
        <w:tc>
          <w:tcPr>
            <w:tcW w:w="2880" w:type="dxa"/>
            <w:gridSpan w:val="3"/>
          </w:tcPr>
          <w:p w:rsidR="00305C75" w:rsidRPr="001445D1" w:rsidRDefault="00305C75" w:rsidP="0055180C">
            <w:pPr>
              <w:jc w:val="center"/>
              <w:rPr>
                <w:color w:val="000000"/>
              </w:rPr>
            </w:pPr>
            <w:r w:rsidRPr="001445D1">
              <w:rPr>
                <w:color w:val="000000"/>
              </w:rPr>
              <w:t>Комната</w:t>
            </w:r>
          </w:p>
          <w:p w:rsidR="00305C75" w:rsidRPr="001445D1" w:rsidRDefault="00305C75" w:rsidP="0055180C">
            <w:pPr>
              <w:jc w:val="center"/>
              <w:rPr>
                <w:color w:val="000000"/>
              </w:rPr>
            </w:pPr>
            <w:r w:rsidRPr="001445D1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ВАЗ – 21144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77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Pr="001445D1" w:rsidRDefault="00305C75" w:rsidP="0055180C">
            <w:pPr>
              <w:jc w:val="center"/>
              <w:rPr>
                <w:color w:val="000000"/>
              </w:rPr>
            </w:pPr>
            <w:r w:rsidRPr="001445D1">
              <w:rPr>
                <w:color w:val="000000"/>
              </w:rPr>
              <w:t>Жилой дом</w:t>
            </w:r>
          </w:p>
          <w:p w:rsidR="00305C75" w:rsidRPr="001445D1" w:rsidRDefault="00305C75" w:rsidP="0055180C">
            <w:pPr>
              <w:jc w:val="center"/>
              <w:rPr>
                <w:color w:val="000000"/>
              </w:rPr>
            </w:pPr>
            <w:r w:rsidRPr="001445D1"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1154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Косенков А.И.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Старший инспектор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510684,78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57,8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 - Дэу Нексия (индивидуальная)</w:t>
            </w:r>
          </w:p>
        </w:tc>
      </w:tr>
      <w:tr w:rsidR="00305C75">
        <w:trPr>
          <w:trHeight w:val="66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30.2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51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Максимов К.П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Старший инспектор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326584,14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60,0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92,0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Мамонова Л.А.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Старший инспектор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341860,95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приусадебный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1612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42,2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61,4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Мустафаев Ф.Н.</w:t>
            </w:r>
          </w:p>
          <w:p w:rsidR="00305C75" w:rsidRDefault="00305C75"/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Старший инспектор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370264,29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Комната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19,6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России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легковой-</w:t>
            </w:r>
          </w:p>
          <w:p w:rsidR="00305C75" w:rsidRDefault="00305C75" w:rsidP="00C16817">
            <w:pPr>
              <w:jc w:val="center"/>
            </w:pPr>
            <w:r>
              <w:t>ВАЗ 2107 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Комната</w:t>
            </w:r>
          </w:p>
          <w:p w:rsidR="00305C75" w:rsidRDefault="00305C75" w:rsidP="0055180C">
            <w:pPr>
              <w:jc w:val="center"/>
            </w:pPr>
            <w:r>
              <w:t>(договор социального найма)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10,9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легковой-</w:t>
            </w:r>
          </w:p>
          <w:p w:rsidR="00305C75" w:rsidRDefault="00305C75" w:rsidP="00C16817">
            <w:pPr>
              <w:jc w:val="center"/>
            </w:pPr>
            <w:r>
              <w:t>ВАЗ 2109 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 xml:space="preserve">Супруга 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E772A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74990,02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Комната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19,6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России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Pr="00AF5852" w:rsidRDefault="00305C75" w:rsidP="0055180C">
            <w:pPr>
              <w:jc w:val="center"/>
              <w:rPr>
                <w:color w:val="000000"/>
              </w:rPr>
            </w:pPr>
            <w:r w:rsidRPr="00AF5852">
              <w:rPr>
                <w:color w:val="000000"/>
              </w:rPr>
              <w:t>Квартира</w:t>
            </w:r>
          </w:p>
          <w:p w:rsidR="00305C75" w:rsidRPr="00AF5852" w:rsidRDefault="00305C75" w:rsidP="0055180C">
            <w:pPr>
              <w:jc w:val="center"/>
              <w:rPr>
                <w:color w:val="000000"/>
              </w:rPr>
            </w:pPr>
            <w:r w:rsidRPr="00AF5852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AF5852" w:rsidRDefault="00305C75">
            <w:pPr>
              <w:jc w:val="center"/>
              <w:rPr>
                <w:color w:val="000000"/>
              </w:rPr>
            </w:pPr>
            <w:r w:rsidRPr="00AF5852">
              <w:rPr>
                <w:color w:val="000000"/>
              </w:rPr>
              <w:t>32,8</w:t>
            </w:r>
          </w:p>
        </w:tc>
        <w:tc>
          <w:tcPr>
            <w:tcW w:w="1800" w:type="dxa"/>
            <w:gridSpan w:val="2"/>
          </w:tcPr>
          <w:p w:rsidR="00305C75" w:rsidRPr="00AF5852" w:rsidRDefault="00305C75">
            <w:pPr>
              <w:jc w:val="center"/>
              <w:rPr>
                <w:color w:val="000000"/>
              </w:rPr>
            </w:pPr>
            <w:r w:rsidRPr="00AF5852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 xml:space="preserve">Дочь 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Комната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19,6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России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Комната</w:t>
            </w:r>
          </w:p>
          <w:p w:rsidR="00305C75" w:rsidRDefault="00305C75" w:rsidP="0055180C">
            <w:pPr>
              <w:jc w:val="center"/>
            </w:pPr>
            <w:r>
              <w:t>(договор социального найма)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10,9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Комната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19,6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России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1060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Плишкин А.В.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Старший инспектор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326720,51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36,6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Пряничников С.О.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Старший</w:t>
            </w:r>
          </w:p>
          <w:p w:rsidR="00305C75" w:rsidRDefault="00305C75" w:rsidP="0055180C">
            <w:pPr>
              <w:jc w:val="center"/>
            </w:pPr>
            <w:r>
              <w:t>инспектор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341813,45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83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 xml:space="preserve">Автомобиль легковой – PEHO </w:t>
            </w:r>
            <w:r>
              <w:rPr>
                <w:lang w:val="en-US"/>
              </w:rPr>
              <w:t>SR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Pr="001663C7" w:rsidRDefault="00305C75" w:rsidP="0055180C">
            <w:pPr>
              <w:jc w:val="center"/>
              <w:rPr>
                <w:color w:val="000000"/>
              </w:rPr>
            </w:pPr>
            <w:r w:rsidRPr="001663C7">
              <w:rPr>
                <w:color w:val="000000"/>
              </w:rPr>
              <w:t>Земельный участок садовый</w:t>
            </w:r>
          </w:p>
          <w:p w:rsidR="00305C75" w:rsidRPr="001663C7" w:rsidRDefault="00305C75" w:rsidP="0055180C">
            <w:pPr>
              <w:jc w:val="center"/>
              <w:rPr>
                <w:color w:val="000000"/>
              </w:rPr>
            </w:pPr>
            <w:r w:rsidRPr="001663C7">
              <w:rPr>
                <w:color w:val="000000"/>
              </w:rPr>
              <w:t>(индивидуальная)</w:t>
            </w:r>
          </w:p>
        </w:tc>
        <w:tc>
          <w:tcPr>
            <w:tcW w:w="1080" w:type="dxa"/>
          </w:tcPr>
          <w:p w:rsidR="00305C75" w:rsidRPr="001663C7" w:rsidRDefault="00305C75">
            <w:pPr>
              <w:jc w:val="center"/>
              <w:rPr>
                <w:color w:val="000000"/>
              </w:rPr>
            </w:pPr>
            <w:r w:rsidRPr="001663C7">
              <w:rPr>
                <w:color w:val="000000"/>
              </w:rPr>
              <w:t>436</w:t>
            </w:r>
          </w:p>
        </w:tc>
        <w:tc>
          <w:tcPr>
            <w:tcW w:w="1800" w:type="dxa"/>
            <w:gridSpan w:val="2"/>
          </w:tcPr>
          <w:p w:rsidR="00305C75" w:rsidRPr="001663C7" w:rsidRDefault="00305C75">
            <w:pPr>
              <w:jc w:val="center"/>
              <w:rPr>
                <w:color w:val="000000"/>
              </w:rPr>
            </w:pPr>
            <w:r w:rsidRPr="001663C7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Дача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11,5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83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83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Столяров С.А.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Старший инспектор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215275,53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Тимирбаев А.В.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Старший инспектор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721170,65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легковой-</w:t>
            </w:r>
          </w:p>
          <w:p w:rsidR="00305C75" w:rsidRDefault="00305C75" w:rsidP="00C16817">
            <w:pPr>
              <w:jc w:val="center"/>
            </w:pPr>
            <w:r>
              <w:t>Лада 210740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 xml:space="preserve">Супруга </w:t>
            </w:r>
          </w:p>
          <w:p w:rsidR="00305C75" w:rsidRDefault="00305C75"/>
          <w:p w:rsidR="00305C75" w:rsidRDefault="00305C75"/>
          <w:p w:rsidR="00305C75" w:rsidRDefault="00305C75"/>
          <w:p w:rsidR="00305C75" w:rsidRDefault="00305C75"/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592966,81</w:t>
            </w:r>
          </w:p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легковой-</w:t>
            </w:r>
          </w:p>
          <w:p w:rsidR="00305C75" w:rsidRDefault="00305C75" w:rsidP="00C16817">
            <w:pPr>
              <w:jc w:val="center"/>
            </w:pPr>
            <w:r>
              <w:t>Форд фьюжен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Респ. Башкортостан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77,7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Респ. Башкортостан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1248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Респ. Башкортостан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Якимова О.Л.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Старший инспектор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408439,7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42,5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42,5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126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Афанасьев В.М.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Старший дознаватель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421702,36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56,6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Россия-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Фиат Альбеа 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240000,00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56,6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Россия-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56,6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Россия-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240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Жилин Г.А.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Старший дознаватель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714325,13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(ордер)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69,8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Фольксваген Поло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268091,33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(ордер)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69,8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(ордер)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69,8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(ордер)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69,8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Казиханов С.Н.</w:t>
            </w:r>
          </w:p>
          <w:p w:rsidR="00305C75" w:rsidRDefault="00305C75">
            <w:pPr>
              <w:jc w:val="center"/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Старший дознаватель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381318,6</w:t>
            </w:r>
          </w:p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850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 xml:space="preserve">Автомобиль легковой – MITSUBISHI </w:t>
            </w:r>
            <w:r>
              <w:rPr>
                <w:lang w:val="en-US"/>
              </w:rPr>
              <w:t>Colt</w:t>
            </w:r>
            <w:r>
              <w:t xml:space="preserve"> 1.3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34,4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Гараж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359877,35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68,1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34,4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850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68,1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68,1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101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 xml:space="preserve">Сивков А.А.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Старший дознаватель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565112,06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28,3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ВАЗ 2114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3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736482,8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28,3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Фольксваген Поло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Фадеева О.Э.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Старший дознаватель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377683,33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47,8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43,5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Супруг</w:t>
            </w:r>
          </w:p>
          <w:p w:rsidR="00305C75" w:rsidRDefault="00305C75"/>
          <w:p w:rsidR="00305C75" w:rsidRDefault="00305C75"/>
          <w:p w:rsidR="00305C75" w:rsidRDefault="00305C75"/>
          <w:p w:rsidR="00305C75" w:rsidRDefault="00305C75"/>
          <w:p w:rsidR="00305C75" w:rsidRDefault="00305C75"/>
          <w:p w:rsidR="00305C75" w:rsidRDefault="00305C75"/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700000,00</w:t>
            </w: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</w:pPr>
            <w:r>
              <w:t>красильный цех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  <w:vMerge w:val="restart"/>
          </w:tcPr>
          <w:p w:rsidR="00305C75" w:rsidRDefault="00305C75">
            <w:pPr>
              <w:jc w:val="center"/>
            </w:pPr>
            <w:r>
              <w:t>820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легковой-</w:t>
            </w:r>
          </w:p>
          <w:p w:rsidR="00305C75" w:rsidRDefault="00305C75" w:rsidP="00C16817">
            <w:pPr>
              <w:jc w:val="center"/>
            </w:pPr>
            <w:r>
              <w:t>ВИЗ 2345 (индивидуальная)</w:t>
            </w:r>
          </w:p>
        </w:tc>
      </w:tr>
      <w:tr w:rsidR="00305C75">
        <w:trPr>
          <w:trHeight w:val="28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/>
        </w:tc>
        <w:tc>
          <w:tcPr>
            <w:tcW w:w="1800" w:type="dxa"/>
            <w:gridSpan w:val="2"/>
            <w:vMerge/>
          </w:tcPr>
          <w:p w:rsidR="00305C75" w:rsidRDefault="00305C75"/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ind w:right="-190"/>
              <w:jc w:val="center"/>
            </w:pPr>
            <w:r>
              <w:t>Автомобиль легковой-</w:t>
            </w:r>
          </w:p>
          <w:p w:rsidR="00305C75" w:rsidRDefault="00305C75" w:rsidP="00C16817">
            <w:pPr>
              <w:jc w:val="center"/>
            </w:pPr>
            <w:r>
              <w:t xml:space="preserve">Фольцваген  </w:t>
            </w:r>
            <w:r>
              <w:rPr>
                <w:lang w:val="en-US"/>
              </w:rPr>
              <w:t>LT</w:t>
            </w:r>
            <w:r>
              <w:t>-31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8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</w:pPr>
            <w:r w:rsidRPr="00727842">
              <w:rPr>
                <w:color w:val="000000"/>
              </w:rPr>
              <w:t>Жилой дом</w:t>
            </w:r>
            <w:r>
              <w:t xml:space="preserve"> (фактическое предоставление)</w:t>
            </w:r>
          </w:p>
        </w:tc>
        <w:tc>
          <w:tcPr>
            <w:tcW w:w="1080" w:type="dxa"/>
            <w:vMerge w:val="restart"/>
          </w:tcPr>
          <w:p w:rsidR="00305C75" w:rsidRDefault="00305C75">
            <w:pPr>
              <w:jc w:val="center"/>
            </w:pPr>
            <w:r>
              <w:t>43,5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55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/>
        </w:tc>
        <w:tc>
          <w:tcPr>
            <w:tcW w:w="1800" w:type="dxa"/>
            <w:gridSpan w:val="2"/>
            <w:vMerge/>
          </w:tcPr>
          <w:p w:rsidR="00305C75" w:rsidRDefault="00305C75"/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-</w:t>
            </w:r>
          </w:p>
          <w:p w:rsidR="00305C75" w:rsidRDefault="00305C75" w:rsidP="00C16817">
            <w:pPr>
              <w:jc w:val="center"/>
            </w:pPr>
            <w:r>
              <w:t>ВАЗ 21-043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59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Быков В.А.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Дознаватель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328131,66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(совместная)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58,6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69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Гараж</w:t>
            </w:r>
          </w:p>
          <w:p w:rsidR="00305C75" w:rsidRDefault="00305C75" w:rsidP="0055180C">
            <w:pPr>
              <w:jc w:val="center"/>
            </w:pPr>
            <w:r>
              <w:t>(совместная)</w:t>
            </w:r>
          </w:p>
        </w:tc>
        <w:tc>
          <w:tcPr>
            <w:tcW w:w="1080" w:type="dxa"/>
          </w:tcPr>
          <w:p w:rsidR="00305C75" w:rsidRPr="00D370E1" w:rsidRDefault="00305C75">
            <w:pPr>
              <w:jc w:val="center"/>
              <w:rPr>
                <w:color w:val="000000"/>
              </w:rPr>
            </w:pPr>
            <w:r w:rsidRPr="00D370E1">
              <w:rPr>
                <w:color w:val="000000"/>
              </w:rPr>
              <w:t>12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39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(договор аренды)</w:t>
            </w:r>
          </w:p>
        </w:tc>
        <w:tc>
          <w:tcPr>
            <w:tcW w:w="1080" w:type="dxa"/>
          </w:tcPr>
          <w:p w:rsidR="00305C75" w:rsidRPr="00D370E1" w:rsidRDefault="00305C75">
            <w:pPr>
              <w:jc w:val="center"/>
              <w:rPr>
                <w:color w:val="000000"/>
              </w:rPr>
            </w:pPr>
            <w:r w:rsidRPr="00D370E1">
              <w:rPr>
                <w:color w:val="000000"/>
              </w:rPr>
              <w:t>1896,00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 xml:space="preserve">Супруга 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70390,00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(совместная)</w:t>
            </w:r>
          </w:p>
        </w:tc>
        <w:tc>
          <w:tcPr>
            <w:tcW w:w="1080" w:type="dxa"/>
          </w:tcPr>
          <w:p w:rsidR="00305C75" w:rsidRPr="00D370E1" w:rsidRDefault="00305C75">
            <w:pPr>
              <w:jc w:val="center"/>
              <w:rPr>
                <w:color w:val="000000"/>
              </w:rPr>
            </w:pPr>
            <w:r w:rsidRPr="00D370E1">
              <w:rPr>
                <w:color w:val="000000"/>
              </w:rPr>
              <w:t>58,6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55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Комната в общежитии (индивидуальная)</w:t>
            </w:r>
          </w:p>
        </w:tc>
        <w:tc>
          <w:tcPr>
            <w:tcW w:w="1080" w:type="dxa"/>
          </w:tcPr>
          <w:p w:rsidR="00305C75" w:rsidRPr="00D370E1" w:rsidRDefault="00305C75">
            <w:pPr>
              <w:jc w:val="center"/>
              <w:rPr>
                <w:color w:val="000000"/>
              </w:rPr>
            </w:pPr>
            <w:r w:rsidRPr="00D370E1">
              <w:rPr>
                <w:color w:val="000000"/>
              </w:rPr>
              <w:t>16,5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69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Гараж</w:t>
            </w:r>
          </w:p>
          <w:p w:rsidR="00305C75" w:rsidRDefault="00305C75" w:rsidP="0055180C">
            <w:pPr>
              <w:jc w:val="center"/>
            </w:pPr>
            <w:r>
              <w:t>(совместная)</w:t>
            </w:r>
          </w:p>
        </w:tc>
        <w:tc>
          <w:tcPr>
            <w:tcW w:w="1080" w:type="dxa"/>
          </w:tcPr>
          <w:p w:rsidR="00305C75" w:rsidRPr="00D370E1" w:rsidRDefault="00305C75">
            <w:pPr>
              <w:jc w:val="center"/>
              <w:rPr>
                <w:color w:val="000000"/>
              </w:rPr>
            </w:pPr>
            <w:r w:rsidRPr="00D370E1">
              <w:rPr>
                <w:color w:val="000000"/>
              </w:rPr>
              <w:t>12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39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</w:t>
            </w:r>
          </w:p>
          <w:p w:rsidR="00305C75" w:rsidRDefault="00305C75" w:rsidP="0055180C">
            <w:pPr>
              <w:jc w:val="center"/>
            </w:pPr>
            <w:r>
              <w:t>(договор аренды)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1896,00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58,6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58,6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Гвоздев И.В.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Дознаватель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309012,42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74,5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легковой-</w:t>
            </w:r>
          </w:p>
          <w:p w:rsidR="00305C75" w:rsidRDefault="00305C75" w:rsidP="00C16817">
            <w:pPr>
              <w:jc w:val="center"/>
            </w:pPr>
            <w:r>
              <w:t>Нисан Алмера (индивидуальная)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Демина А.Н.</w:t>
            </w:r>
          </w:p>
          <w:p w:rsidR="00305C75" w:rsidRDefault="00305C75"/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Дознаватель</w:t>
            </w:r>
          </w:p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307067.31</w:t>
            </w:r>
          </w:p>
          <w:p w:rsidR="00305C75" w:rsidRDefault="00305C75" w:rsidP="0055180C">
            <w:pPr>
              <w:jc w:val="center"/>
            </w:pPr>
          </w:p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56,3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 xml:space="preserve">Россия 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73,8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 xml:space="preserve">Супруг 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200891,40</w:t>
            </w: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  <w:vMerge w:val="restart"/>
          </w:tcPr>
          <w:p w:rsidR="00305C75" w:rsidRDefault="00305C75">
            <w:pPr>
              <w:jc w:val="center"/>
            </w:pPr>
            <w:r>
              <w:t>73,8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>
            <w:pPr>
              <w:jc w:val="center"/>
            </w:pPr>
            <w:r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легковой-</w:t>
            </w:r>
          </w:p>
          <w:p w:rsidR="00305C75" w:rsidRDefault="00305C75" w:rsidP="00C16817">
            <w:pPr>
              <w:jc w:val="center"/>
            </w:pPr>
            <w:r>
              <w:t>ВАЗ 2104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/>
        </w:tc>
        <w:tc>
          <w:tcPr>
            <w:tcW w:w="1800" w:type="dxa"/>
            <w:gridSpan w:val="2"/>
            <w:vMerge/>
          </w:tcPr>
          <w:p w:rsidR="00305C75" w:rsidRDefault="00305C75"/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легковой-</w:t>
            </w:r>
          </w:p>
          <w:p w:rsidR="00305C75" w:rsidRDefault="00305C75" w:rsidP="00C16817">
            <w:pPr>
              <w:jc w:val="center"/>
            </w:pPr>
            <w:r>
              <w:t>Опель Астра 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73,8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Дмитренко П.П.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Дознаватель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318470,13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легковой- ВАЗ 21093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204211,50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80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Истомина Т.Н.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Дознаватель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319597,95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1500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85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(индивидуальная)</w:t>
            </w:r>
          </w:p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2395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Pr="00457FB8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457FB8" w:rsidRDefault="00305C75">
            <w:pPr>
              <w:jc w:val="center"/>
              <w:rPr>
                <w:color w:val="000000"/>
              </w:rPr>
            </w:pPr>
            <w:r w:rsidRPr="00457FB8">
              <w:rPr>
                <w:color w:val="000000"/>
              </w:rPr>
              <w:t>108</w:t>
            </w:r>
          </w:p>
        </w:tc>
        <w:tc>
          <w:tcPr>
            <w:tcW w:w="1800" w:type="dxa"/>
            <w:gridSpan w:val="2"/>
          </w:tcPr>
          <w:p w:rsidR="00305C75" w:rsidRPr="00457FB8" w:rsidRDefault="00305C75">
            <w:pPr>
              <w:jc w:val="center"/>
              <w:rPr>
                <w:color w:val="000000"/>
              </w:rPr>
            </w:pPr>
            <w:r w:rsidRPr="00457FB8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Pr="00AF5852" w:rsidRDefault="00305C75" w:rsidP="0055180C">
            <w:pPr>
              <w:jc w:val="center"/>
              <w:rPr>
                <w:color w:val="000000"/>
              </w:rPr>
            </w:pPr>
            <w:r w:rsidRPr="00AF5852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AF5852" w:rsidRDefault="00305C75">
            <w:pPr>
              <w:jc w:val="center"/>
              <w:rPr>
                <w:color w:val="000000"/>
              </w:rPr>
            </w:pPr>
            <w:r w:rsidRPr="00AF5852">
              <w:rPr>
                <w:color w:val="000000"/>
              </w:rPr>
              <w:t>52</w:t>
            </w:r>
          </w:p>
        </w:tc>
        <w:tc>
          <w:tcPr>
            <w:tcW w:w="1800" w:type="dxa"/>
            <w:gridSpan w:val="2"/>
          </w:tcPr>
          <w:p w:rsidR="00305C75" w:rsidRPr="00AF5852" w:rsidRDefault="00305C75">
            <w:pPr>
              <w:jc w:val="center"/>
              <w:rPr>
                <w:color w:val="000000"/>
              </w:rPr>
            </w:pPr>
            <w:r w:rsidRPr="00AF5852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супруг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267617,7</w:t>
            </w:r>
          </w:p>
        </w:tc>
        <w:tc>
          <w:tcPr>
            <w:tcW w:w="2880" w:type="dxa"/>
            <w:gridSpan w:val="3"/>
          </w:tcPr>
          <w:p w:rsidR="00305C75" w:rsidRPr="00AF5852" w:rsidRDefault="00305C75" w:rsidP="0055180C">
            <w:pPr>
              <w:jc w:val="center"/>
              <w:rPr>
                <w:color w:val="000000"/>
              </w:rPr>
            </w:pPr>
            <w:r w:rsidRPr="00AF5852">
              <w:rPr>
                <w:color w:val="000000"/>
              </w:rPr>
              <w:t>Квартира (</w:t>
            </w:r>
            <w:r>
              <w:rPr>
                <w:color w:val="000000"/>
              </w:rPr>
              <w:t>фактическое предоставление</w:t>
            </w:r>
            <w:r w:rsidRPr="00AF5852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AF5852" w:rsidRDefault="00305C75">
            <w:pPr>
              <w:jc w:val="center"/>
              <w:rPr>
                <w:color w:val="000000"/>
              </w:rPr>
            </w:pPr>
            <w:r w:rsidRPr="00AF5852">
              <w:rPr>
                <w:color w:val="000000"/>
              </w:rPr>
              <w:t>52</w:t>
            </w:r>
          </w:p>
        </w:tc>
        <w:tc>
          <w:tcPr>
            <w:tcW w:w="1800" w:type="dxa"/>
            <w:gridSpan w:val="2"/>
          </w:tcPr>
          <w:p w:rsidR="00305C75" w:rsidRPr="00AF5852" w:rsidRDefault="00305C75">
            <w:pPr>
              <w:jc w:val="center"/>
              <w:rPr>
                <w:color w:val="000000"/>
              </w:rPr>
            </w:pPr>
            <w:r w:rsidRPr="00AF5852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легковой-</w:t>
            </w:r>
          </w:p>
          <w:p w:rsidR="00305C75" w:rsidRDefault="00305C75" w:rsidP="00C16817">
            <w:pPr>
              <w:jc w:val="center"/>
            </w:pPr>
            <w:r>
              <w:t>ВАЗ 21074  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Pr="00AF5852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(фактическое предоставление</w:t>
            </w:r>
            <w:r w:rsidRPr="00AF5852">
              <w:rPr>
                <w:color w:val="000000"/>
              </w:rPr>
              <w:t>)</w:t>
            </w:r>
          </w:p>
        </w:tc>
        <w:tc>
          <w:tcPr>
            <w:tcW w:w="1080" w:type="dxa"/>
          </w:tcPr>
          <w:p w:rsidR="00305C75" w:rsidRPr="00AF5852" w:rsidRDefault="00305C75">
            <w:pPr>
              <w:jc w:val="center"/>
              <w:rPr>
                <w:color w:val="000000"/>
              </w:rPr>
            </w:pPr>
            <w:r w:rsidRPr="00AF5852">
              <w:rPr>
                <w:color w:val="000000"/>
              </w:rPr>
              <w:t>52</w:t>
            </w:r>
          </w:p>
        </w:tc>
        <w:tc>
          <w:tcPr>
            <w:tcW w:w="1800" w:type="dxa"/>
            <w:gridSpan w:val="2"/>
          </w:tcPr>
          <w:p w:rsidR="00305C75" w:rsidRPr="00AF5852" w:rsidRDefault="00305C75">
            <w:pPr>
              <w:jc w:val="center"/>
              <w:rPr>
                <w:color w:val="000000"/>
              </w:rPr>
            </w:pPr>
            <w:r w:rsidRPr="00AF5852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55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Карамышев И.А.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Дознаватель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297493,03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70,3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52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70000,00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29,9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67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70,3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81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сын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29,9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70,3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67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сын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29,9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40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70,3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Конкина Н.Ю.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Дознаватель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375472,67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48,8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 ВАЗ 2199 (индивидуальная)</w:t>
            </w:r>
          </w:p>
        </w:tc>
      </w:tr>
      <w:tr w:rsidR="00305C75">
        <w:trPr>
          <w:trHeight w:val="1110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37,6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Полухин М.П.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Дознаватель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317207,61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Гараж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легковой-</w:t>
            </w:r>
          </w:p>
          <w:p w:rsidR="00305C75" w:rsidRDefault="00305C75" w:rsidP="00C16817">
            <w:pPr>
              <w:jc w:val="center"/>
            </w:pPr>
            <w:r>
              <w:t>ВАЗ 21124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51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Старцева А.В.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Дознаватель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428072,62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58,6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ind w:right="-190"/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625913,46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2635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ind w:right="-190"/>
              <w:jc w:val="center"/>
            </w:pPr>
            <w:r>
              <w:t>Автомобиль легковой-</w:t>
            </w:r>
          </w:p>
          <w:p w:rsidR="00305C75" w:rsidRDefault="00305C75" w:rsidP="00C16817">
            <w:pPr>
              <w:jc w:val="center"/>
            </w:pPr>
            <w:r>
              <w:t>ВАЗ 21074</w:t>
            </w:r>
          </w:p>
          <w:p w:rsidR="00305C75" w:rsidRDefault="00305C75" w:rsidP="00C16817">
            <w:pPr>
              <w:ind w:right="-190"/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22,6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58,6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ind w:right="-190"/>
              <w:jc w:val="center"/>
            </w:pPr>
            <w:r>
              <w:t>Автомобиль легковой –</w:t>
            </w:r>
          </w:p>
          <w:p w:rsidR="00305C75" w:rsidRDefault="00305C75" w:rsidP="00C16817">
            <w:pPr>
              <w:ind w:right="-190"/>
              <w:jc w:val="center"/>
            </w:pPr>
            <w:r>
              <w:t>ВАЗ 21061</w:t>
            </w:r>
          </w:p>
          <w:p w:rsidR="00305C75" w:rsidRDefault="00305C75" w:rsidP="00C16817">
            <w:pPr>
              <w:ind w:right="-190"/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58,6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ind w:right="-190"/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58,6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ind w:right="-190"/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Стахеев А.Г.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Дознаватель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300808,95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51,0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 ВАЗ 21144 (индивидуальная)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Хлестов В.Н.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Дознаватель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333997,64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(совместная)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72,3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</w:t>
            </w:r>
          </w:p>
          <w:p w:rsidR="00305C75" w:rsidRDefault="00305C75" w:rsidP="00C16817">
            <w:pPr>
              <w:jc w:val="center"/>
            </w:pPr>
            <w:r>
              <w:t>ВАЗ 21150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5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149006,21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(совместная)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72,3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72,3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Цепелев А.В.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Дознаватель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302050,12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10,9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</w:tcPr>
          <w:p w:rsidR="00305C75" w:rsidRDefault="00305C75">
            <w:pPr>
              <w:rPr>
                <w:color w:val="000000"/>
              </w:rPr>
            </w:pPr>
            <w:r>
              <w:rPr>
                <w:color w:val="000000"/>
              </w:rPr>
              <w:t>Шабалин С.А.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Дознаватель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307452,22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совместная)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51,3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</w:tcPr>
          <w:p w:rsidR="00305C75" w:rsidRDefault="00305C75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329379,00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совместная)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51,3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Лотов Д.А.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Дознаватель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417977,23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673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легковой:</w:t>
            </w:r>
          </w:p>
          <w:p w:rsidR="00305C75" w:rsidRDefault="00305C75" w:rsidP="00C16817">
            <w:pPr>
              <w:jc w:val="center"/>
            </w:pPr>
            <w:r>
              <w:t>Лада – Калина</w:t>
            </w:r>
          </w:p>
          <w:p w:rsidR="00305C75" w:rsidRDefault="00305C75" w:rsidP="00C16817">
            <w:pPr>
              <w:jc w:val="center"/>
              <w:rPr>
                <w:color w:val="99CC00"/>
              </w:rPr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2542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99CC00"/>
              </w:rPr>
            </w:pPr>
          </w:p>
        </w:tc>
      </w:tr>
      <w:tr w:rsidR="00305C75">
        <w:trPr>
          <w:trHeight w:val="68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107,5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  <w:rPr>
                <w:color w:val="99CC00"/>
              </w:rPr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Нежилое здание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235,9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Супруга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60458,45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2542,0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107,5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107,5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107,5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107,5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1209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Гладких А.С.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Дознаватель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310884,39</w:t>
            </w: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</w:pPr>
            <w:r>
              <w:t>Общежитие (договор коммерческого найма)</w:t>
            </w:r>
          </w:p>
        </w:tc>
        <w:tc>
          <w:tcPr>
            <w:tcW w:w="1080" w:type="dxa"/>
            <w:vMerge w:val="restart"/>
          </w:tcPr>
          <w:p w:rsidR="00305C75" w:rsidRDefault="00305C75">
            <w:pPr>
              <w:jc w:val="center"/>
            </w:pPr>
            <w:r>
              <w:t>18,4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 ВАЗ 2114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44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/>
        </w:tc>
        <w:tc>
          <w:tcPr>
            <w:tcW w:w="1800" w:type="dxa"/>
            <w:gridSpan w:val="2"/>
            <w:vMerge/>
          </w:tcPr>
          <w:p w:rsidR="00305C75" w:rsidRDefault="00305C75"/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 - ВАЗ 2105 (индивидуальная)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Карасев Т.И.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Дознаватель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1071030,85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Садовый участок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726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Гараж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 w:rsidP="00E94F65">
            <w:pPr>
              <w:jc w:val="center"/>
            </w:pPr>
            <w:r>
              <w:t>35</w:t>
            </w:r>
          </w:p>
        </w:tc>
        <w:tc>
          <w:tcPr>
            <w:tcW w:w="1800" w:type="dxa"/>
            <w:gridSpan w:val="2"/>
          </w:tcPr>
          <w:p w:rsidR="00305C75" w:rsidRDefault="00305C75" w:rsidP="00E94F6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82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 w:rsidP="00E94F65">
            <w:pPr>
              <w:jc w:val="center"/>
            </w:pPr>
            <w:r>
              <w:t>50</w:t>
            </w:r>
          </w:p>
        </w:tc>
        <w:tc>
          <w:tcPr>
            <w:tcW w:w="1800" w:type="dxa"/>
            <w:gridSpan w:val="2"/>
          </w:tcPr>
          <w:p w:rsidR="00305C75" w:rsidRDefault="00305C75" w:rsidP="00E94F6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82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tabs>
                <w:tab w:val="left" w:pos="314"/>
              </w:tabs>
              <w:jc w:val="center"/>
            </w:pPr>
            <w:r>
              <w:t xml:space="preserve">Супруга 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146688,68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 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1607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27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51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 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51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Андреев Г.В.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Инспектор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293301,44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39,5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ВАЗ – 21099 (индивидуальная)</w:t>
            </w:r>
          </w:p>
        </w:tc>
      </w:tr>
      <w:tr w:rsidR="00305C75">
        <w:trPr>
          <w:trHeight w:val="1440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 xml:space="preserve">Барахоев А.В.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Инспектор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118785,58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46,0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Мотоцикл - ИЖ 6-114-01 (индивидуальная)</w:t>
            </w:r>
          </w:p>
        </w:tc>
      </w:tr>
      <w:tr w:rsidR="00305C75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74993,12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46,0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66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46,6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42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46,6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557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Беков А.С.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инспектор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227876,87</w:t>
            </w:r>
          </w:p>
        </w:tc>
        <w:tc>
          <w:tcPr>
            <w:tcW w:w="2880" w:type="dxa"/>
            <w:gridSpan w:val="3"/>
          </w:tcPr>
          <w:p w:rsidR="00305C75" w:rsidRPr="00B47980" w:rsidRDefault="00305C75" w:rsidP="0055180C">
            <w:pPr>
              <w:jc w:val="center"/>
              <w:rPr>
                <w:color w:val="000000"/>
              </w:rPr>
            </w:pPr>
            <w:r w:rsidRPr="00B47980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  <w:p w:rsidR="00305C75" w:rsidRDefault="00305C75">
            <w:pPr>
              <w:jc w:val="center"/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50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Pr="00B47980" w:rsidRDefault="00305C75" w:rsidP="0055180C">
            <w:pPr>
              <w:jc w:val="center"/>
              <w:rPr>
                <w:color w:val="000000"/>
              </w:rPr>
            </w:pPr>
            <w:r w:rsidRPr="00B47980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  <w:p w:rsidR="00305C75" w:rsidRDefault="00305C75">
            <w:pPr>
              <w:jc w:val="center"/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59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Pr="00B47980" w:rsidRDefault="00305C75" w:rsidP="0055180C">
            <w:pPr>
              <w:jc w:val="center"/>
              <w:rPr>
                <w:color w:val="000000"/>
              </w:rPr>
            </w:pPr>
            <w:r w:rsidRPr="00B47980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  <w:p w:rsidR="00305C75" w:rsidRDefault="00305C75">
            <w:pPr>
              <w:jc w:val="center"/>
            </w:pP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225"/>
        </w:trPr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Коротаев С.В.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инспектор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181142,64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43.2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67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Койнова Н.Н.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Инспектор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319608,89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садовый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501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 – ИЖ 2127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4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Садовый дом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54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57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82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Супруг</w:t>
            </w:r>
          </w:p>
          <w:p w:rsidR="00305C75" w:rsidRDefault="00305C75">
            <w:pPr>
              <w:jc w:val="center"/>
            </w:pPr>
          </w:p>
          <w:p w:rsidR="00305C75" w:rsidRDefault="00305C75">
            <w:pPr>
              <w:jc w:val="center"/>
            </w:pPr>
          </w:p>
          <w:p w:rsidR="00305C75" w:rsidRDefault="00305C75">
            <w:pPr>
              <w:jc w:val="center"/>
            </w:pPr>
          </w:p>
          <w:p w:rsidR="00305C75" w:rsidRDefault="00305C75">
            <w:pPr>
              <w:jc w:val="center"/>
            </w:pPr>
          </w:p>
          <w:p w:rsidR="00305C75" w:rsidRDefault="00305C75">
            <w:pPr>
              <w:jc w:val="center"/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280358,00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57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 – АУДИ 80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28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</w:pPr>
            <w:r>
              <w:t>Квартира (индивидуальная)</w:t>
            </w:r>
          </w:p>
        </w:tc>
        <w:tc>
          <w:tcPr>
            <w:tcW w:w="1080" w:type="dxa"/>
            <w:vMerge w:val="restart"/>
          </w:tcPr>
          <w:p w:rsidR="00305C75" w:rsidRDefault="00305C75">
            <w:pPr>
              <w:jc w:val="center"/>
            </w:pPr>
            <w:r>
              <w:t>28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54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/>
        </w:tc>
        <w:tc>
          <w:tcPr>
            <w:tcW w:w="1800" w:type="dxa"/>
            <w:gridSpan w:val="2"/>
            <w:vMerge/>
          </w:tcPr>
          <w:p w:rsidR="00305C75" w:rsidRDefault="00305C75"/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грузовой – МАЗ 53371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56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/>
        </w:tc>
        <w:tc>
          <w:tcPr>
            <w:tcW w:w="1800" w:type="dxa"/>
            <w:gridSpan w:val="2"/>
            <w:vMerge/>
          </w:tcPr>
          <w:p w:rsidR="00305C75" w:rsidRDefault="00305C75"/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грузовой – ЗИЛ 4331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33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57,0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788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Марков Д.Я.</w:t>
            </w:r>
          </w:p>
          <w:p w:rsidR="00305C75" w:rsidRDefault="00305C75">
            <w:pPr>
              <w:jc w:val="center"/>
            </w:pP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Инспектор</w:t>
            </w:r>
          </w:p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140974,84</w:t>
            </w:r>
          </w:p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Комната (договор социального найма)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14,0</w:t>
            </w:r>
          </w:p>
          <w:p w:rsidR="00305C75" w:rsidRDefault="00305C75">
            <w:pPr>
              <w:jc w:val="center"/>
            </w:pP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  <w:p w:rsidR="00305C75" w:rsidRDefault="00305C75">
            <w:pPr>
              <w:jc w:val="center"/>
            </w:pP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 - ДЭУ Нексия, (индивидуальная)</w:t>
            </w:r>
          </w:p>
        </w:tc>
      </w:tr>
      <w:tr w:rsidR="00305C75">
        <w:trPr>
          <w:trHeight w:val="77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>
            <w:pPr>
              <w:jc w:val="center"/>
            </w:pPr>
          </w:p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56,4</w:t>
            </w:r>
          </w:p>
          <w:p w:rsidR="00305C75" w:rsidRDefault="00305C75" w:rsidP="00D370E1">
            <w:pPr>
              <w:jc w:val="center"/>
            </w:pP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</w:p>
          <w:p w:rsidR="00305C75" w:rsidRDefault="00305C75" w:rsidP="00D370E1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123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Рубцова Е.А.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Инспектор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344122,05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46,7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 НИССАН Сани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40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46,7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Бакин С.Ю.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Инспектор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298026,15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1280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 -  ВАЗ 211230 (индивидуальная)</w:t>
            </w:r>
          </w:p>
        </w:tc>
      </w:tr>
      <w:tr w:rsidR="00305C75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45,7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59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60,2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73271,09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60,2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Воробьева Е.В.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Инспектор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305267,23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49,3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 xml:space="preserve">Супруг 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357000,00</w:t>
            </w: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  <w:vMerge w:val="restart"/>
          </w:tcPr>
          <w:p w:rsidR="00305C75" w:rsidRDefault="00305C75">
            <w:pPr>
              <w:jc w:val="center"/>
            </w:pPr>
            <w:r>
              <w:t>49,3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 легковой</w:t>
            </w:r>
          </w:p>
          <w:p w:rsidR="00305C75" w:rsidRDefault="00305C75" w:rsidP="00C16817">
            <w:pPr>
              <w:jc w:val="center"/>
            </w:pPr>
            <w:r>
              <w:t>Нисан Вингроад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/>
        </w:tc>
        <w:tc>
          <w:tcPr>
            <w:tcW w:w="1800" w:type="dxa"/>
            <w:gridSpan w:val="2"/>
            <w:vMerge/>
          </w:tcPr>
          <w:p w:rsidR="00305C75" w:rsidRDefault="00305C75"/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 легковой</w:t>
            </w:r>
          </w:p>
          <w:p w:rsidR="00305C75" w:rsidRDefault="00305C75" w:rsidP="00C16817">
            <w:pPr>
              <w:jc w:val="center"/>
            </w:pPr>
            <w:r>
              <w:t>Нисан Ванетт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 xml:space="preserve">Дочь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49,3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Жилин М.А.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Инспектор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324845,49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(договор найма)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50,9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грузовой – ГАЗ 3302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 xml:space="preserve">Супруга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157049,26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(договор найма)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50,9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56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 xml:space="preserve">Дочь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(договор найма)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50,9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44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(договор найма)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50,9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95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Колобов А.В.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Инспектор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442013,43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44,4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 Киа Рио (индивидуальная)</w:t>
            </w:r>
          </w:p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421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74760,00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44,4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231"/>
        </w:trPr>
        <w:tc>
          <w:tcPr>
            <w:tcW w:w="884" w:type="dxa"/>
            <w:vMerge w:val="restart"/>
          </w:tcPr>
          <w:p w:rsidR="00305C75" w:rsidRPr="001358AE" w:rsidRDefault="00305C75" w:rsidP="0007005E"/>
        </w:tc>
        <w:tc>
          <w:tcPr>
            <w:tcW w:w="1940" w:type="dxa"/>
          </w:tcPr>
          <w:p w:rsidR="00305C75" w:rsidRDefault="00305C75">
            <w:r>
              <w:t>Коробова Н.А.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инспектор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98079,98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39,6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31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супруг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61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Косенков А.И.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Инспектор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140121,14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 Дэу Нексия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Печенкина Т.Ю.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Инспектор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265499,28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47,8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 Хонда HR-</w:t>
            </w:r>
            <w:r>
              <w:rPr>
                <w:lang w:val="en-US"/>
              </w:rPr>
              <w:t>V</w:t>
            </w:r>
            <w:r>
              <w:t xml:space="preserve"> (индивидуальная)</w:t>
            </w:r>
          </w:p>
        </w:tc>
      </w:tr>
      <w:tr w:rsidR="00305C75">
        <w:tc>
          <w:tcPr>
            <w:tcW w:w="884" w:type="dxa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Прохоров И.М.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инспектор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141603,91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53.6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 ВАЗ 21140 (индивидуальная)</w:t>
            </w:r>
          </w:p>
        </w:tc>
      </w:tr>
      <w:tr w:rsidR="00305C75">
        <w:trPr>
          <w:trHeight w:val="553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Трушников В.А.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Инспектор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320265,76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59,8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 xml:space="preserve">Россия 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Жилое помещение  договор найма)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12,8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104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 xml:space="preserve">Супруга 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57041,25</w:t>
            </w:r>
          </w:p>
        </w:tc>
        <w:tc>
          <w:tcPr>
            <w:tcW w:w="2880" w:type="dxa"/>
            <w:gridSpan w:val="3"/>
          </w:tcPr>
          <w:p w:rsidR="00305C75" w:rsidRPr="00DB1500" w:rsidRDefault="00305C75" w:rsidP="0055180C">
            <w:pPr>
              <w:jc w:val="center"/>
              <w:rPr>
                <w:color w:val="000000"/>
              </w:rPr>
            </w:pPr>
            <w:r w:rsidRPr="00DB1500">
              <w:rPr>
                <w:color w:val="000000"/>
              </w:rPr>
              <w:t>Земельный участок (индивидуальная)</w:t>
            </w:r>
          </w:p>
        </w:tc>
        <w:tc>
          <w:tcPr>
            <w:tcW w:w="1080" w:type="dxa"/>
          </w:tcPr>
          <w:p w:rsidR="00305C75" w:rsidRPr="00DB1500" w:rsidRDefault="00305C75" w:rsidP="005124B5">
            <w:pPr>
              <w:jc w:val="center"/>
              <w:rPr>
                <w:color w:val="000000"/>
              </w:rPr>
            </w:pPr>
            <w:r w:rsidRPr="00DB1500">
              <w:rPr>
                <w:color w:val="000000"/>
              </w:rPr>
              <w:t>457</w:t>
            </w:r>
          </w:p>
        </w:tc>
        <w:tc>
          <w:tcPr>
            <w:tcW w:w="1800" w:type="dxa"/>
            <w:gridSpan w:val="2"/>
          </w:tcPr>
          <w:p w:rsidR="00305C75" w:rsidRPr="00DB1500" w:rsidRDefault="00305C75" w:rsidP="005124B5">
            <w:pPr>
              <w:jc w:val="center"/>
              <w:rPr>
                <w:color w:val="000000"/>
              </w:rPr>
            </w:pPr>
            <w:r w:rsidRPr="00DB1500"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 – Форд Фокус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624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29,8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103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29,8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1236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Туранская И.С.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Инспектор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305810,21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49,8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 Мазда Фамилия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rPr>
          <w:trHeight w:val="408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сын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49,8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Усачев А.Г.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Инспектор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304499,67</w:t>
            </w:r>
          </w:p>
        </w:tc>
        <w:tc>
          <w:tcPr>
            <w:tcW w:w="2880" w:type="dxa"/>
            <w:gridSpan w:val="3"/>
          </w:tcPr>
          <w:p w:rsidR="00305C75" w:rsidRPr="000671AC" w:rsidRDefault="00305C75" w:rsidP="0055180C">
            <w:pPr>
              <w:jc w:val="center"/>
            </w:pPr>
            <w:r w:rsidRPr="000671AC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0671AC" w:rsidRDefault="00305C75">
            <w:pPr>
              <w:jc w:val="center"/>
            </w:pPr>
            <w:r w:rsidRPr="000671AC">
              <w:t>34</w:t>
            </w:r>
          </w:p>
        </w:tc>
        <w:tc>
          <w:tcPr>
            <w:tcW w:w="1800" w:type="dxa"/>
            <w:gridSpan w:val="2"/>
          </w:tcPr>
          <w:p w:rsidR="00305C75" w:rsidRPr="000671AC" w:rsidRDefault="00305C75">
            <w:pPr>
              <w:jc w:val="center"/>
            </w:pPr>
            <w:r w:rsidRPr="000671AC"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грузовой – ГАЗ 274711 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супруга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17911,83</w:t>
            </w:r>
          </w:p>
        </w:tc>
        <w:tc>
          <w:tcPr>
            <w:tcW w:w="2880" w:type="dxa"/>
            <w:gridSpan w:val="3"/>
          </w:tcPr>
          <w:p w:rsidR="00305C75" w:rsidRPr="000671AC" w:rsidRDefault="00305C75" w:rsidP="0055180C">
            <w:pPr>
              <w:jc w:val="center"/>
            </w:pPr>
            <w:r w:rsidRPr="000671AC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0671AC" w:rsidRDefault="00305C75">
            <w:pPr>
              <w:jc w:val="center"/>
            </w:pPr>
            <w:r w:rsidRPr="000671AC">
              <w:t>34</w:t>
            </w:r>
          </w:p>
        </w:tc>
        <w:tc>
          <w:tcPr>
            <w:tcW w:w="1800" w:type="dxa"/>
            <w:gridSpan w:val="2"/>
          </w:tcPr>
          <w:p w:rsidR="00305C75" w:rsidRPr="000671AC" w:rsidRDefault="00305C75">
            <w:pPr>
              <w:jc w:val="center"/>
            </w:pPr>
            <w:r w:rsidRPr="000671AC"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Pr="000671AC" w:rsidRDefault="00305C75" w:rsidP="0055180C">
            <w:pPr>
              <w:jc w:val="center"/>
            </w:pPr>
            <w:r w:rsidRPr="000671AC"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0671AC" w:rsidRDefault="00305C75">
            <w:pPr>
              <w:jc w:val="center"/>
            </w:pPr>
            <w:r w:rsidRPr="000671AC">
              <w:t>34</w:t>
            </w:r>
          </w:p>
        </w:tc>
        <w:tc>
          <w:tcPr>
            <w:tcW w:w="1800" w:type="dxa"/>
            <w:gridSpan w:val="2"/>
          </w:tcPr>
          <w:p w:rsidR="00305C75" w:rsidRPr="000671AC" w:rsidRDefault="00305C75">
            <w:pPr>
              <w:jc w:val="center"/>
            </w:pPr>
            <w:r w:rsidRPr="000671AC"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 w:rsidRPr="00DB1500">
        <w:trPr>
          <w:trHeight w:val="1195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Федотовских О.В.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Инспектор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831586,05</w:t>
            </w:r>
          </w:p>
        </w:tc>
        <w:tc>
          <w:tcPr>
            <w:tcW w:w="2880" w:type="dxa"/>
            <w:gridSpan w:val="3"/>
          </w:tcPr>
          <w:p w:rsidR="00305C75" w:rsidRPr="00DB1500" w:rsidRDefault="00305C75" w:rsidP="0055180C">
            <w:pPr>
              <w:jc w:val="center"/>
              <w:rPr>
                <w:color w:val="000000"/>
              </w:rPr>
            </w:pPr>
            <w:r w:rsidRPr="00DB1500">
              <w:rPr>
                <w:color w:val="000000"/>
              </w:rP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Pr="00DB1500" w:rsidRDefault="00305C75" w:rsidP="006F4748">
            <w:pPr>
              <w:jc w:val="center"/>
              <w:rPr>
                <w:color w:val="000000"/>
              </w:rPr>
            </w:pPr>
            <w:r w:rsidRPr="00DB1500">
              <w:rPr>
                <w:color w:val="000000"/>
              </w:rPr>
              <w:t>43</w:t>
            </w:r>
          </w:p>
        </w:tc>
        <w:tc>
          <w:tcPr>
            <w:tcW w:w="1800" w:type="dxa"/>
            <w:gridSpan w:val="2"/>
          </w:tcPr>
          <w:p w:rsidR="00305C75" w:rsidRPr="00DB1500" w:rsidRDefault="00305C75" w:rsidP="006F4748">
            <w:pPr>
              <w:jc w:val="center"/>
              <w:rPr>
                <w:color w:val="000000"/>
              </w:rPr>
            </w:pPr>
            <w:r w:rsidRPr="00DB1500">
              <w:rPr>
                <w:color w:val="000000"/>
              </w:rPr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Pr="00DB1500" w:rsidRDefault="00305C75" w:rsidP="00C16817">
            <w:pPr>
              <w:jc w:val="center"/>
              <w:rPr>
                <w:color w:val="000000"/>
              </w:rPr>
            </w:pPr>
            <w:r w:rsidRPr="00DB1500">
              <w:rPr>
                <w:color w:val="000000"/>
              </w:rPr>
              <w:t>Автомобиль легковой – Шкода Фабиа 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 xml:space="preserve">Супруг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317090,00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43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 xml:space="preserve">Россия 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1141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sz w:val="28"/>
              </w:r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Щелконогов Д.В.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Инспектор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302420,64</w:t>
            </w:r>
          </w:p>
        </w:tc>
        <w:tc>
          <w:tcPr>
            <w:tcW w:w="2880" w:type="dxa"/>
            <w:gridSpan w:val="3"/>
            <w:vMerge w:val="restart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  <w:vMerge w:val="restart"/>
          </w:tcPr>
          <w:p w:rsidR="00305C75" w:rsidRDefault="00305C75">
            <w:pPr>
              <w:jc w:val="center"/>
            </w:pPr>
            <w:r>
              <w:t>85,6</w:t>
            </w:r>
          </w:p>
        </w:tc>
        <w:tc>
          <w:tcPr>
            <w:tcW w:w="1800" w:type="dxa"/>
            <w:gridSpan w:val="2"/>
            <w:vMerge w:val="restart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Pr="00037A1D" w:rsidRDefault="00305C75" w:rsidP="00C16817">
            <w:pPr>
              <w:jc w:val="center"/>
              <w:rPr>
                <w:color w:val="000000"/>
              </w:rPr>
            </w:pPr>
            <w:r w:rsidRPr="00037A1D">
              <w:rPr>
                <w:color w:val="000000"/>
              </w:rPr>
              <w:t>Мототранспортное средство</w:t>
            </w:r>
          </w:p>
          <w:p w:rsidR="00305C75" w:rsidRDefault="00305C75" w:rsidP="00C16817">
            <w:pPr>
              <w:jc w:val="center"/>
            </w:pPr>
            <w:smartTag w:uri="urn:schemas-microsoft-com:office:smarttags" w:element="City">
              <w:smartTag w:uri="urn:schemas-microsoft-com:office:smarttags" w:element="place">
                <w:r w:rsidRPr="00037A1D">
                  <w:rPr>
                    <w:color w:val="000000"/>
                    <w:lang w:val="en-US"/>
                  </w:rPr>
                  <w:t>KAWASAKI</w:t>
                </w:r>
              </w:smartTag>
            </w:smartTag>
            <w:r w:rsidRPr="00037A1D">
              <w:rPr>
                <w:color w:val="000000"/>
                <w:lang w:val="en-US"/>
              </w:rPr>
              <w:t xml:space="preserve"> ZX</w:t>
            </w:r>
            <w:r w:rsidRPr="00037A1D">
              <w:rPr>
                <w:color w:val="000000"/>
              </w:rPr>
              <w:t>-9</w:t>
            </w:r>
            <w:r w:rsidRPr="00037A1D">
              <w:rPr>
                <w:color w:val="000000"/>
                <w:lang w:val="en-US"/>
              </w:rPr>
              <w:t>R</w:t>
            </w:r>
          </w:p>
        </w:tc>
      </w:tr>
      <w:tr w:rsidR="00305C75">
        <w:trPr>
          <w:trHeight w:val="516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sz w:val="28"/>
              </w:r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/>
        </w:tc>
        <w:tc>
          <w:tcPr>
            <w:tcW w:w="1800" w:type="dxa"/>
            <w:gridSpan w:val="2"/>
            <w:vMerge/>
          </w:tcPr>
          <w:p w:rsidR="00305C75" w:rsidRDefault="00305C75"/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Форд Мондео (индивидуальная)</w:t>
            </w:r>
          </w:p>
        </w:tc>
      </w:tr>
      <w:tr w:rsidR="00305C75">
        <w:trPr>
          <w:trHeight w:val="299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  <w:rPr>
                <w:sz w:val="28"/>
              </w:r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1080" w:type="dxa"/>
            <w:vMerge/>
          </w:tcPr>
          <w:p w:rsidR="00305C75" w:rsidRDefault="00305C75"/>
        </w:tc>
        <w:tc>
          <w:tcPr>
            <w:tcW w:w="1800" w:type="dxa"/>
            <w:gridSpan w:val="2"/>
            <w:vMerge/>
          </w:tcPr>
          <w:p w:rsidR="00305C75" w:rsidRDefault="00305C75"/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Лада Приора 217230 (индивидуальная)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Глотова К.В.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Инспектор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805227,1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2182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55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31,0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 xml:space="preserve">Супруг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496777,39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31.0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 xml:space="preserve">Сын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31,0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Бабинова Н.Л.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Инспектор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349554,66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41,3</w:t>
            </w:r>
          </w:p>
        </w:tc>
        <w:tc>
          <w:tcPr>
            <w:tcW w:w="1800" w:type="dxa"/>
            <w:gridSpan w:val="2"/>
          </w:tcPr>
          <w:p w:rsidR="00305C75" w:rsidRDefault="00305C75"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 – ВАЗ 21103 (индивидуальная)</w:t>
            </w:r>
          </w:p>
        </w:tc>
      </w:tr>
      <w:tr w:rsidR="00305C75">
        <w:trPr>
          <w:trHeight w:val="1083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22,1</w:t>
            </w:r>
          </w:p>
        </w:tc>
        <w:tc>
          <w:tcPr>
            <w:tcW w:w="1800" w:type="dxa"/>
            <w:gridSpan w:val="2"/>
          </w:tcPr>
          <w:p w:rsidR="00305C75" w:rsidRDefault="00305C75"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 xml:space="preserve">Дочь 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22,1</w:t>
            </w:r>
          </w:p>
        </w:tc>
        <w:tc>
          <w:tcPr>
            <w:tcW w:w="1800" w:type="dxa"/>
            <w:gridSpan w:val="2"/>
          </w:tcPr>
          <w:p w:rsidR="00305C75" w:rsidRDefault="00305C75"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Апрод Л.А.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Главный бухгалтер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415242,88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580515,10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 ХЕНДЭ Акцент</w:t>
            </w:r>
          </w:p>
          <w:p w:rsidR="00305C75" w:rsidRDefault="00305C75" w:rsidP="00C16817">
            <w:pPr>
              <w:jc w:val="center"/>
            </w:pPr>
            <w:r>
              <w:t>(легковой)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Гараж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25,6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 – УАЗ 3153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(договор)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Дочь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Жилой дом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Глухова А.Е.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Главный бухгалтер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439300.00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305C75" w:rsidRDefault="00305C75" w:rsidP="005518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pPr>
              <w:jc w:val="center"/>
            </w:pPr>
            <w:r>
              <w:t>Супруг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79490.00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42,9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– Лада 211540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Гурьева О. В.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Главный бухгалтер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465488,13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Земельный участок  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1800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44,5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(договор)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31,8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супруг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487307,64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44,5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Автомобиль легковой - Тайота</w:t>
            </w:r>
          </w:p>
          <w:p w:rsidR="00305C75" w:rsidRDefault="00305C75" w:rsidP="00C16817">
            <w:pPr>
              <w:jc w:val="center"/>
            </w:pPr>
            <w:r>
              <w:t>Королла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Default="00305C75">
            <w:r>
              <w:t>Курышева Е.М.</w:t>
            </w:r>
          </w:p>
        </w:tc>
        <w:tc>
          <w:tcPr>
            <w:tcW w:w="2109" w:type="dxa"/>
            <w:gridSpan w:val="2"/>
          </w:tcPr>
          <w:p w:rsidR="00305C75" w:rsidRDefault="00305C75" w:rsidP="0055180C">
            <w:pPr>
              <w:jc w:val="center"/>
            </w:pPr>
            <w:r>
              <w:t>Главный бухгалтер</w:t>
            </w:r>
          </w:p>
        </w:tc>
        <w:tc>
          <w:tcPr>
            <w:tcW w:w="2160" w:type="dxa"/>
          </w:tcPr>
          <w:p w:rsidR="00305C75" w:rsidRDefault="00305C75" w:rsidP="0055180C">
            <w:pPr>
              <w:jc w:val="center"/>
            </w:pPr>
            <w:r>
              <w:t>426729,83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141563,58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42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Автомобиль легковой – Ниссан Вингроуд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36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Молокова Е.Н.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Главный бухгалтер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</w:pPr>
            <w:r>
              <w:t>715172,32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 xml:space="preserve">Автомобиль легковой </w:t>
            </w:r>
            <w:r>
              <w:rPr>
                <w:lang w:val="en-US"/>
              </w:rPr>
              <w:t>Daihatsu</w:t>
            </w:r>
            <w:r w:rsidRPr="00080948">
              <w:t xml:space="preserve"> </w:t>
            </w:r>
            <w:r>
              <w:rPr>
                <w:lang w:val="en-US"/>
              </w:rPr>
              <w:t>Terios</w:t>
            </w:r>
            <w:r>
              <w:t xml:space="preserve"> (индивидуальная)</w:t>
            </w:r>
          </w:p>
        </w:tc>
      </w:tr>
      <w:tr w:rsidR="00305C75">
        <w:trPr>
          <w:trHeight w:val="625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(индивидуальная)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18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>
        <w:trPr>
          <w:trHeight w:val="1382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Гараж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</w:tcPr>
          <w:p w:rsidR="00305C75" w:rsidRDefault="00305C75" w:rsidP="00C16817">
            <w:pPr>
              <w:jc w:val="center"/>
            </w:pPr>
            <w:r>
              <w:t xml:space="preserve">Автомобиль легковой </w:t>
            </w:r>
            <w:r w:rsidRPr="00A20FAC">
              <w:t xml:space="preserve"> </w:t>
            </w:r>
            <w:r>
              <w:rPr>
                <w:lang w:val="en-US"/>
              </w:rPr>
              <w:t>Subary</w:t>
            </w:r>
            <w:r w:rsidRPr="00A20FAC">
              <w:t xml:space="preserve"> </w:t>
            </w:r>
            <w:r>
              <w:rPr>
                <w:lang w:val="en-US"/>
              </w:rPr>
              <w:t>Leqacy</w:t>
            </w:r>
          </w:p>
          <w:p w:rsidR="00305C75" w:rsidRDefault="00305C75" w:rsidP="00C16817">
            <w:pPr>
              <w:jc w:val="center"/>
            </w:pPr>
            <w:r>
              <w:t>(индивидуальная)</w:t>
            </w:r>
          </w:p>
        </w:tc>
      </w:tr>
      <w:tr w:rsidR="00305C75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 w:val="restart"/>
          </w:tcPr>
          <w:p w:rsidR="00305C75" w:rsidRDefault="00305C75">
            <w:pPr>
              <w:jc w:val="center"/>
            </w:pPr>
            <w:r>
              <w:t>Супруг</w:t>
            </w:r>
          </w:p>
        </w:tc>
        <w:tc>
          <w:tcPr>
            <w:tcW w:w="2109" w:type="dxa"/>
            <w:gridSpan w:val="2"/>
            <w:vMerge w:val="restart"/>
          </w:tcPr>
          <w:p w:rsidR="00305C75" w:rsidRDefault="00305C75" w:rsidP="0055180C">
            <w:pPr>
              <w:jc w:val="center"/>
            </w:pPr>
            <w:r>
              <w:t>-</w:t>
            </w:r>
          </w:p>
        </w:tc>
        <w:tc>
          <w:tcPr>
            <w:tcW w:w="2160" w:type="dxa"/>
            <w:vMerge w:val="restart"/>
          </w:tcPr>
          <w:p w:rsidR="00305C75" w:rsidRDefault="00305C75" w:rsidP="0055180C">
            <w:pPr>
              <w:jc w:val="center"/>
              <w:rPr>
                <w:lang w:val="en-US"/>
              </w:rPr>
            </w:pPr>
            <w:r>
              <w:t>285495,2</w:t>
            </w:r>
            <w:r>
              <w:rPr>
                <w:lang w:val="en-US"/>
              </w:rPr>
              <w:t>2</w:t>
            </w: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Гараж</w:t>
            </w:r>
          </w:p>
          <w:p w:rsidR="00305C75" w:rsidRDefault="00305C75" w:rsidP="0055180C">
            <w:pPr>
              <w:jc w:val="center"/>
            </w:pPr>
            <w:r>
              <w:t>(общая долевая)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24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 w:val="restart"/>
          </w:tcPr>
          <w:p w:rsidR="00305C75" w:rsidRDefault="00305C75" w:rsidP="00C16817">
            <w:pPr>
              <w:jc w:val="center"/>
            </w:pPr>
            <w:r>
              <w:t>-</w:t>
            </w:r>
          </w:p>
        </w:tc>
      </w:tr>
      <w:tr w:rsidR="00305C75">
        <w:trPr>
          <w:trHeight w:val="897"/>
        </w:trPr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  <w:vMerge/>
          </w:tcPr>
          <w:p w:rsidR="00305C75" w:rsidRDefault="00305C75"/>
        </w:tc>
        <w:tc>
          <w:tcPr>
            <w:tcW w:w="2109" w:type="dxa"/>
            <w:gridSpan w:val="2"/>
            <w:vMerge/>
          </w:tcPr>
          <w:p w:rsidR="00305C75" w:rsidRDefault="00305C75" w:rsidP="0055180C">
            <w:pPr>
              <w:jc w:val="center"/>
            </w:pPr>
          </w:p>
        </w:tc>
        <w:tc>
          <w:tcPr>
            <w:tcW w:w="2160" w:type="dxa"/>
            <w:vMerge/>
          </w:tcPr>
          <w:p w:rsidR="00305C75" w:rsidRDefault="00305C75" w:rsidP="0055180C">
            <w:pPr>
              <w:jc w:val="center"/>
              <w:rPr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305C75" w:rsidRDefault="00305C75" w:rsidP="0055180C">
            <w:pPr>
              <w:jc w:val="center"/>
            </w:pPr>
            <w:r>
              <w:t>Квартира</w:t>
            </w:r>
          </w:p>
          <w:p w:rsidR="00305C75" w:rsidRDefault="00305C75" w:rsidP="0055180C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080" w:type="dxa"/>
          </w:tcPr>
          <w:p w:rsidR="00305C75" w:rsidRDefault="00305C75">
            <w:pPr>
              <w:jc w:val="center"/>
            </w:pPr>
            <w:r>
              <w:t>48</w:t>
            </w:r>
          </w:p>
        </w:tc>
        <w:tc>
          <w:tcPr>
            <w:tcW w:w="1800" w:type="dxa"/>
            <w:gridSpan w:val="2"/>
          </w:tcPr>
          <w:p w:rsidR="00305C75" w:rsidRDefault="00305C75">
            <w:pPr>
              <w:jc w:val="center"/>
            </w:pPr>
            <w:r>
              <w:t>Россия</w:t>
            </w:r>
          </w:p>
        </w:tc>
        <w:tc>
          <w:tcPr>
            <w:tcW w:w="2251" w:type="dxa"/>
            <w:gridSpan w:val="2"/>
            <w:vMerge/>
          </w:tcPr>
          <w:p w:rsidR="00305C75" w:rsidRDefault="00305C75" w:rsidP="00C16817">
            <w:pPr>
              <w:jc w:val="center"/>
            </w:pPr>
          </w:p>
        </w:tc>
      </w:tr>
      <w:tr w:rsidR="00305C75" w:rsidRPr="00955AD0">
        <w:trPr>
          <w:trHeight w:val="742"/>
        </w:trPr>
        <w:tc>
          <w:tcPr>
            <w:tcW w:w="884" w:type="dxa"/>
            <w:vMerge w:val="restart"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955AD0" w:rsidRDefault="00305C75">
            <w:r w:rsidRPr="00955AD0">
              <w:t>Малейкина Н.И.</w:t>
            </w:r>
          </w:p>
        </w:tc>
        <w:tc>
          <w:tcPr>
            <w:tcW w:w="2109" w:type="dxa"/>
            <w:gridSpan w:val="2"/>
          </w:tcPr>
          <w:p w:rsidR="00305C75" w:rsidRPr="00955AD0" w:rsidRDefault="00305C75" w:rsidP="0055180C">
            <w:pPr>
              <w:jc w:val="center"/>
            </w:pPr>
            <w:r w:rsidRPr="00955AD0">
              <w:t>Главный бухгалтер</w:t>
            </w:r>
          </w:p>
        </w:tc>
        <w:tc>
          <w:tcPr>
            <w:tcW w:w="2160" w:type="dxa"/>
          </w:tcPr>
          <w:p w:rsidR="00305C75" w:rsidRPr="00955AD0" w:rsidRDefault="00305C75" w:rsidP="0055180C">
            <w:pPr>
              <w:jc w:val="center"/>
            </w:pPr>
            <w:r w:rsidRPr="00955AD0">
              <w:t>515820,89</w:t>
            </w:r>
          </w:p>
        </w:tc>
        <w:tc>
          <w:tcPr>
            <w:tcW w:w="2880" w:type="dxa"/>
            <w:gridSpan w:val="3"/>
          </w:tcPr>
          <w:p w:rsidR="00305C75" w:rsidRPr="00955AD0" w:rsidRDefault="00305C75" w:rsidP="0055180C">
            <w:pPr>
              <w:jc w:val="center"/>
            </w:pPr>
            <w:r w:rsidRPr="00955AD0">
              <w:t>Квартира (</w:t>
            </w:r>
            <w:r>
              <w:t>индивидуальная)</w:t>
            </w:r>
          </w:p>
        </w:tc>
        <w:tc>
          <w:tcPr>
            <w:tcW w:w="1080" w:type="dxa"/>
          </w:tcPr>
          <w:p w:rsidR="00305C75" w:rsidRPr="00955AD0" w:rsidRDefault="00305C75">
            <w:pPr>
              <w:jc w:val="center"/>
            </w:pPr>
            <w:r w:rsidRPr="00955AD0">
              <w:t>42</w:t>
            </w:r>
          </w:p>
        </w:tc>
        <w:tc>
          <w:tcPr>
            <w:tcW w:w="1800" w:type="dxa"/>
            <w:gridSpan w:val="2"/>
          </w:tcPr>
          <w:p w:rsidR="00305C75" w:rsidRPr="00955AD0" w:rsidRDefault="00305C75">
            <w:pPr>
              <w:jc w:val="center"/>
            </w:pPr>
            <w:r w:rsidRPr="00955AD0">
              <w:t>Россия</w:t>
            </w:r>
          </w:p>
        </w:tc>
        <w:tc>
          <w:tcPr>
            <w:tcW w:w="2251" w:type="dxa"/>
            <w:gridSpan w:val="2"/>
          </w:tcPr>
          <w:p w:rsidR="00305C75" w:rsidRPr="00955AD0" w:rsidRDefault="00305C75" w:rsidP="00C16817">
            <w:pPr>
              <w:jc w:val="center"/>
            </w:pPr>
            <w:r w:rsidRPr="00955AD0">
              <w:t>-</w:t>
            </w:r>
          </w:p>
        </w:tc>
      </w:tr>
      <w:tr w:rsidR="00305C75" w:rsidRPr="00955AD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955AD0" w:rsidRDefault="00305C75">
            <w:r w:rsidRPr="00955AD0">
              <w:t>супруг</w:t>
            </w:r>
          </w:p>
        </w:tc>
        <w:tc>
          <w:tcPr>
            <w:tcW w:w="2109" w:type="dxa"/>
            <w:gridSpan w:val="2"/>
          </w:tcPr>
          <w:p w:rsidR="00305C75" w:rsidRPr="00955AD0" w:rsidRDefault="00305C75" w:rsidP="0055180C">
            <w:pPr>
              <w:jc w:val="center"/>
            </w:pPr>
            <w:r w:rsidRPr="00955AD0">
              <w:t>-</w:t>
            </w:r>
          </w:p>
        </w:tc>
        <w:tc>
          <w:tcPr>
            <w:tcW w:w="2160" w:type="dxa"/>
          </w:tcPr>
          <w:p w:rsidR="00305C75" w:rsidRPr="00955AD0" w:rsidRDefault="00305C75" w:rsidP="0055180C">
            <w:pPr>
              <w:jc w:val="center"/>
            </w:pPr>
            <w:r w:rsidRPr="00955AD0">
              <w:t>273671,16</w:t>
            </w:r>
          </w:p>
        </w:tc>
        <w:tc>
          <w:tcPr>
            <w:tcW w:w="2880" w:type="dxa"/>
            <w:gridSpan w:val="3"/>
          </w:tcPr>
          <w:p w:rsidR="00305C75" w:rsidRPr="00955AD0" w:rsidRDefault="00305C75" w:rsidP="0055180C">
            <w:pPr>
              <w:jc w:val="center"/>
            </w:pPr>
            <w:r w:rsidRPr="00955AD0">
              <w:t>Квартира (</w:t>
            </w:r>
            <w:r>
              <w:t>фактическое предоставление</w:t>
            </w:r>
            <w:r w:rsidRPr="00955AD0">
              <w:t>)</w:t>
            </w:r>
          </w:p>
        </w:tc>
        <w:tc>
          <w:tcPr>
            <w:tcW w:w="1080" w:type="dxa"/>
          </w:tcPr>
          <w:p w:rsidR="00305C75" w:rsidRPr="00955AD0" w:rsidRDefault="00305C75">
            <w:pPr>
              <w:jc w:val="center"/>
            </w:pPr>
            <w:r w:rsidRPr="00955AD0">
              <w:t>42</w:t>
            </w:r>
          </w:p>
        </w:tc>
        <w:tc>
          <w:tcPr>
            <w:tcW w:w="1800" w:type="dxa"/>
            <w:gridSpan w:val="2"/>
          </w:tcPr>
          <w:p w:rsidR="00305C75" w:rsidRPr="00955AD0" w:rsidRDefault="00305C75">
            <w:pPr>
              <w:jc w:val="center"/>
            </w:pPr>
            <w:r w:rsidRPr="00955AD0">
              <w:t>Россия</w:t>
            </w:r>
          </w:p>
        </w:tc>
        <w:tc>
          <w:tcPr>
            <w:tcW w:w="2251" w:type="dxa"/>
            <w:gridSpan w:val="2"/>
          </w:tcPr>
          <w:p w:rsidR="00305C75" w:rsidRPr="00955AD0" w:rsidRDefault="00305C75" w:rsidP="00C16817">
            <w:pPr>
              <w:jc w:val="center"/>
            </w:pPr>
            <w:r w:rsidRPr="00955AD0">
              <w:t>Автомобиль легковой – Джили МК</w:t>
            </w:r>
          </w:p>
          <w:p w:rsidR="00305C75" w:rsidRPr="00955AD0" w:rsidRDefault="00305C75" w:rsidP="00C16817">
            <w:pPr>
              <w:jc w:val="center"/>
            </w:pPr>
            <w:r w:rsidRPr="00955AD0">
              <w:t>(индивидуальная)</w:t>
            </w:r>
          </w:p>
        </w:tc>
      </w:tr>
      <w:tr w:rsidR="00305C75" w:rsidRPr="00955AD0">
        <w:tc>
          <w:tcPr>
            <w:tcW w:w="884" w:type="dxa"/>
            <w:vMerge/>
          </w:tcPr>
          <w:p w:rsidR="00305C75" w:rsidRPr="001358AE" w:rsidRDefault="00305C75" w:rsidP="0007005E">
            <w:pPr>
              <w:numPr>
                <w:ilvl w:val="0"/>
                <w:numId w:val="12"/>
              </w:numPr>
            </w:pPr>
          </w:p>
        </w:tc>
        <w:tc>
          <w:tcPr>
            <w:tcW w:w="1940" w:type="dxa"/>
          </w:tcPr>
          <w:p w:rsidR="00305C75" w:rsidRPr="00955AD0" w:rsidRDefault="00305C75">
            <w:r w:rsidRPr="00955AD0">
              <w:t>дочь</w:t>
            </w:r>
          </w:p>
        </w:tc>
        <w:tc>
          <w:tcPr>
            <w:tcW w:w="2109" w:type="dxa"/>
            <w:gridSpan w:val="2"/>
          </w:tcPr>
          <w:p w:rsidR="00305C75" w:rsidRPr="00955AD0" w:rsidRDefault="00305C75" w:rsidP="0055180C">
            <w:pPr>
              <w:jc w:val="center"/>
            </w:pPr>
            <w:r w:rsidRPr="00955AD0">
              <w:t>-</w:t>
            </w:r>
          </w:p>
        </w:tc>
        <w:tc>
          <w:tcPr>
            <w:tcW w:w="2160" w:type="dxa"/>
          </w:tcPr>
          <w:p w:rsidR="00305C75" w:rsidRPr="00955AD0" w:rsidRDefault="00305C75" w:rsidP="0055180C">
            <w:pPr>
              <w:jc w:val="center"/>
            </w:pPr>
            <w:r w:rsidRPr="00955AD0">
              <w:t>-</w:t>
            </w:r>
          </w:p>
        </w:tc>
        <w:tc>
          <w:tcPr>
            <w:tcW w:w="2880" w:type="dxa"/>
            <w:gridSpan w:val="3"/>
          </w:tcPr>
          <w:p w:rsidR="00305C75" w:rsidRPr="00955AD0" w:rsidRDefault="00305C75" w:rsidP="0055180C">
            <w:pPr>
              <w:jc w:val="center"/>
            </w:pPr>
            <w:r w:rsidRPr="00955AD0">
              <w:t>Квартира (</w:t>
            </w:r>
            <w:r>
              <w:t>фактическое предоставление</w:t>
            </w:r>
            <w:r w:rsidRPr="00955AD0">
              <w:t>)</w:t>
            </w:r>
          </w:p>
        </w:tc>
        <w:tc>
          <w:tcPr>
            <w:tcW w:w="1080" w:type="dxa"/>
          </w:tcPr>
          <w:p w:rsidR="00305C75" w:rsidRPr="00955AD0" w:rsidRDefault="00305C75">
            <w:pPr>
              <w:jc w:val="center"/>
            </w:pPr>
            <w:r w:rsidRPr="00955AD0">
              <w:t>42</w:t>
            </w:r>
          </w:p>
        </w:tc>
        <w:tc>
          <w:tcPr>
            <w:tcW w:w="1800" w:type="dxa"/>
            <w:gridSpan w:val="2"/>
          </w:tcPr>
          <w:p w:rsidR="00305C75" w:rsidRPr="00955AD0" w:rsidRDefault="00305C75">
            <w:pPr>
              <w:jc w:val="center"/>
            </w:pPr>
            <w:r w:rsidRPr="00955AD0">
              <w:t>Россия</w:t>
            </w:r>
          </w:p>
        </w:tc>
        <w:tc>
          <w:tcPr>
            <w:tcW w:w="2251" w:type="dxa"/>
            <w:gridSpan w:val="2"/>
          </w:tcPr>
          <w:p w:rsidR="00305C75" w:rsidRPr="00955AD0" w:rsidRDefault="00305C75" w:rsidP="00C16817">
            <w:pPr>
              <w:jc w:val="center"/>
            </w:pPr>
            <w:r w:rsidRPr="00955AD0">
              <w:t>-</w:t>
            </w:r>
          </w:p>
        </w:tc>
      </w:tr>
    </w:tbl>
    <w:p w:rsidR="00305C75" w:rsidRDefault="00305C75"/>
    <w:p w:rsidR="00305C75" w:rsidRDefault="00305C75"/>
    <w:sectPr w:rsidR="00305C75" w:rsidSect="004A07A2">
      <w:pgSz w:w="16838" w:h="11906" w:orient="landscape"/>
      <w:pgMar w:top="107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82E06"/>
    <w:multiLevelType w:val="hybridMultilevel"/>
    <w:tmpl w:val="2124ABD8"/>
    <w:lvl w:ilvl="0" w:tplc="EBEA2D8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865CBE"/>
    <w:multiLevelType w:val="hybridMultilevel"/>
    <w:tmpl w:val="6FF6AEFA"/>
    <w:lvl w:ilvl="0" w:tplc="D3842FD0">
      <w:start w:val="3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FA00EE1"/>
    <w:multiLevelType w:val="multilevel"/>
    <w:tmpl w:val="0F9AF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20C7FBD"/>
    <w:multiLevelType w:val="hybridMultilevel"/>
    <w:tmpl w:val="0F9AFFE0"/>
    <w:lvl w:ilvl="0" w:tplc="FBD00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8814302"/>
    <w:multiLevelType w:val="hybridMultilevel"/>
    <w:tmpl w:val="CECA97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A7E6AB1"/>
    <w:multiLevelType w:val="multilevel"/>
    <w:tmpl w:val="0F9AF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C78284A"/>
    <w:multiLevelType w:val="multilevel"/>
    <w:tmpl w:val="0F9AF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D647147"/>
    <w:multiLevelType w:val="hybridMultilevel"/>
    <w:tmpl w:val="871496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7E122BF"/>
    <w:multiLevelType w:val="multilevel"/>
    <w:tmpl w:val="5074F312"/>
    <w:lvl w:ilvl="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87065B0"/>
    <w:multiLevelType w:val="multilevel"/>
    <w:tmpl w:val="CECA9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B097C2F"/>
    <w:multiLevelType w:val="hybridMultilevel"/>
    <w:tmpl w:val="C7941B6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1">
    <w:nsid w:val="6E592E59"/>
    <w:multiLevelType w:val="multilevel"/>
    <w:tmpl w:val="9A8A1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0"/>
  </w:num>
  <w:num w:numId="7">
    <w:abstractNumId w:val="3"/>
  </w:num>
  <w:num w:numId="8">
    <w:abstractNumId w:val="11"/>
  </w:num>
  <w:num w:numId="9">
    <w:abstractNumId w:val="5"/>
  </w:num>
  <w:num w:numId="10">
    <w:abstractNumId w:val="6"/>
  </w:num>
  <w:num w:numId="11">
    <w:abstractNumId w:val="2"/>
  </w:num>
  <w:num w:numId="12">
    <w:abstractNumId w:val="1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07A2"/>
    <w:rsid w:val="00001EB9"/>
    <w:rsid w:val="00002FDB"/>
    <w:rsid w:val="00003FF1"/>
    <w:rsid w:val="00004C34"/>
    <w:rsid w:val="00004FA8"/>
    <w:rsid w:val="0000737D"/>
    <w:rsid w:val="00007DB8"/>
    <w:rsid w:val="00010837"/>
    <w:rsid w:val="00010ADF"/>
    <w:rsid w:val="00011DF9"/>
    <w:rsid w:val="000132BE"/>
    <w:rsid w:val="00021C97"/>
    <w:rsid w:val="00021F92"/>
    <w:rsid w:val="0002415E"/>
    <w:rsid w:val="00024354"/>
    <w:rsid w:val="0003260F"/>
    <w:rsid w:val="0003262B"/>
    <w:rsid w:val="00032E2B"/>
    <w:rsid w:val="00036DF2"/>
    <w:rsid w:val="00037A1D"/>
    <w:rsid w:val="00040C4E"/>
    <w:rsid w:val="00041C71"/>
    <w:rsid w:val="00041C9C"/>
    <w:rsid w:val="00041E54"/>
    <w:rsid w:val="00044963"/>
    <w:rsid w:val="00044BF6"/>
    <w:rsid w:val="0005259B"/>
    <w:rsid w:val="00056E9F"/>
    <w:rsid w:val="00057A5D"/>
    <w:rsid w:val="00066500"/>
    <w:rsid w:val="000671AC"/>
    <w:rsid w:val="0007005E"/>
    <w:rsid w:val="0007132D"/>
    <w:rsid w:val="00071514"/>
    <w:rsid w:val="00074DAA"/>
    <w:rsid w:val="000755BB"/>
    <w:rsid w:val="00080710"/>
    <w:rsid w:val="00080948"/>
    <w:rsid w:val="0008153D"/>
    <w:rsid w:val="000A2895"/>
    <w:rsid w:val="000A2965"/>
    <w:rsid w:val="000A452E"/>
    <w:rsid w:val="000A45E5"/>
    <w:rsid w:val="000A5491"/>
    <w:rsid w:val="000A699C"/>
    <w:rsid w:val="000B1204"/>
    <w:rsid w:val="000B1E22"/>
    <w:rsid w:val="000B3410"/>
    <w:rsid w:val="000B3AF7"/>
    <w:rsid w:val="000B647A"/>
    <w:rsid w:val="000C0F4B"/>
    <w:rsid w:val="000C1808"/>
    <w:rsid w:val="000C2B00"/>
    <w:rsid w:val="000C2EF7"/>
    <w:rsid w:val="000C4B3C"/>
    <w:rsid w:val="000D1359"/>
    <w:rsid w:val="000D1AEA"/>
    <w:rsid w:val="000E579A"/>
    <w:rsid w:val="000E7C4E"/>
    <w:rsid w:val="000F016F"/>
    <w:rsid w:val="000F118D"/>
    <w:rsid w:val="000F308F"/>
    <w:rsid w:val="000F3AEC"/>
    <w:rsid w:val="000F537F"/>
    <w:rsid w:val="000F6DF5"/>
    <w:rsid w:val="0010542A"/>
    <w:rsid w:val="00105438"/>
    <w:rsid w:val="001106D0"/>
    <w:rsid w:val="00112168"/>
    <w:rsid w:val="0011317F"/>
    <w:rsid w:val="00117B48"/>
    <w:rsid w:val="00120952"/>
    <w:rsid w:val="00120F19"/>
    <w:rsid w:val="00121067"/>
    <w:rsid w:val="00122152"/>
    <w:rsid w:val="00122D28"/>
    <w:rsid w:val="00123905"/>
    <w:rsid w:val="001242B7"/>
    <w:rsid w:val="00125566"/>
    <w:rsid w:val="00125C90"/>
    <w:rsid w:val="00126ED5"/>
    <w:rsid w:val="001338E9"/>
    <w:rsid w:val="00133C00"/>
    <w:rsid w:val="00134238"/>
    <w:rsid w:val="001347D2"/>
    <w:rsid w:val="001358AE"/>
    <w:rsid w:val="00137010"/>
    <w:rsid w:val="00137243"/>
    <w:rsid w:val="00142F92"/>
    <w:rsid w:val="00143B6D"/>
    <w:rsid w:val="001445D1"/>
    <w:rsid w:val="001464B1"/>
    <w:rsid w:val="00146D4F"/>
    <w:rsid w:val="00154654"/>
    <w:rsid w:val="00154C18"/>
    <w:rsid w:val="00160ED5"/>
    <w:rsid w:val="001663C7"/>
    <w:rsid w:val="001675C4"/>
    <w:rsid w:val="00167DDC"/>
    <w:rsid w:val="00167F17"/>
    <w:rsid w:val="00171797"/>
    <w:rsid w:val="001747A2"/>
    <w:rsid w:val="0017609B"/>
    <w:rsid w:val="00181069"/>
    <w:rsid w:val="00182315"/>
    <w:rsid w:val="0018491F"/>
    <w:rsid w:val="00184AFD"/>
    <w:rsid w:val="0018710D"/>
    <w:rsid w:val="0019202E"/>
    <w:rsid w:val="00193807"/>
    <w:rsid w:val="00195850"/>
    <w:rsid w:val="001972D4"/>
    <w:rsid w:val="00197EC7"/>
    <w:rsid w:val="001A001D"/>
    <w:rsid w:val="001A2685"/>
    <w:rsid w:val="001A333C"/>
    <w:rsid w:val="001A5827"/>
    <w:rsid w:val="001A717F"/>
    <w:rsid w:val="001B0C4C"/>
    <w:rsid w:val="001B58C9"/>
    <w:rsid w:val="001B5B40"/>
    <w:rsid w:val="001B6F0A"/>
    <w:rsid w:val="001B78D6"/>
    <w:rsid w:val="001C09F4"/>
    <w:rsid w:val="001C4177"/>
    <w:rsid w:val="001C5A14"/>
    <w:rsid w:val="001C63BA"/>
    <w:rsid w:val="001C712A"/>
    <w:rsid w:val="001D03E5"/>
    <w:rsid w:val="001D1265"/>
    <w:rsid w:val="001D175F"/>
    <w:rsid w:val="001D39CF"/>
    <w:rsid w:val="001D620D"/>
    <w:rsid w:val="001D6CDD"/>
    <w:rsid w:val="001D6E84"/>
    <w:rsid w:val="001E20B1"/>
    <w:rsid w:val="001E4B9C"/>
    <w:rsid w:val="001E601B"/>
    <w:rsid w:val="001E61E0"/>
    <w:rsid w:val="001E6EEE"/>
    <w:rsid w:val="001F0D2A"/>
    <w:rsid w:val="001F21C0"/>
    <w:rsid w:val="001F58F0"/>
    <w:rsid w:val="00200E05"/>
    <w:rsid w:val="00201108"/>
    <w:rsid w:val="00203433"/>
    <w:rsid w:val="00206DF2"/>
    <w:rsid w:val="002117E4"/>
    <w:rsid w:val="00211D5E"/>
    <w:rsid w:val="002122B8"/>
    <w:rsid w:val="00212329"/>
    <w:rsid w:val="002124FE"/>
    <w:rsid w:val="00214119"/>
    <w:rsid w:val="002151D9"/>
    <w:rsid w:val="00215F78"/>
    <w:rsid w:val="00216E3D"/>
    <w:rsid w:val="00216EB7"/>
    <w:rsid w:val="00224309"/>
    <w:rsid w:val="0022526F"/>
    <w:rsid w:val="0022617C"/>
    <w:rsid w:val="0022729B"/>
    <w:rsid w:val="00227AB1"/>
    <w:rsid w:val="0023121D"/>
    <w:rsid w:val="0023192E"/>
    <w:rsid w:val="00232788"/>
    <w:rsid w:val="002344B2"/>
    <w:rsid w:val="00235547"/>
    <w:rsid w:val="0023775B"/>
    <w:rsid w:val="002414DB"/>
    <w:rsid w:val="00244BC6"/>
    <w:rsid w:val="002516E7"/>
    <w:rsid w:val="00253392"/>
    <w:rsid w:val="00253569"/>
    <w:rsid w:val="002536C4"/>
    <w:rsid w:val="00263E40"/>
    <w:rsid w:val="0026523F"/>
    <w:rsid w:val="0026589E"/>
    <w:rsid w:val="002664BE"/>
    <w:rsid w:val="00266D69"/>
    <w:rsid w:val="00267FC6"/>
    <w:rsid w:val="00275CA5"/>
    <w:rsid w:val="00276907"/>
    <w:rsid w:val="00276E42"/>
    <w:rsid w:val="0027738E"/>
    <w:rsid w:val="0028149D"/>
    <w:rsid w:val="00281DD7"/>
    <w:rsid w:val="0028394B"/>
    <w:rsid w:val="002868F9"/>
    <w:rsid w:val="00287565"/>
    <w:rsid w:val="002877B3"/>
    <w:rsid w:val="00287840"/>
    <w:rsid w:val="00290358"/>
    <w:rsid w:val="00291055"/>
    <w:rsid w:val="00292E2B"/>
    <w:rsid w:val="002934E8"/>
    <w:rsid w:val="0029352D"/>
    <w:rsid w:val="00295B04"/>
    <w:rsid w:val="00296A5B"/>
    <w:rsid w:val="00297399"/>
    <w:rsid w:val="002A2358"/>
    <w:rsid w:val="002A2DF8"/>
    <w:rsid w:val="002A33BC"/>
    <w:rsid w:val="002A436F"/>
    <w:rsid w:val="002A5297"/>
    <w:rsid w:val="002A70B0"/>
    <w:rsid w:val="002A7354"/>
    <w:rsid w:val="002A73F3"/>
    <w:rsid w:val="002B599F"/>
    <w:rsid w:val="002B76A9"/>
    <w:rsid w:val="002C012A"/>
    <w:rsid w:val="002C3838"/>
    <w:rsid w:val="002C3AB4"/>
    <w:rsid w:val="002C4A1C"/>
    <w:rsid w:val="002C4AE5"/>
    <w:rsid w:val="002C5CF6"/>
    <w:rsid w:val="002C698B"/>
    <w:rsid w:val="002D054D"/>
    <w:rsid w:val="002E118B"/>
    <w:rsid w:val="002E488C"/>
    <w:rsid w:val="002E64D2"/>
    <w:rsid w:val="002E6623"/>
    <w:rsid w:val="002F0570"/>
    <w:rsid w:val="002F4099"/>
    <w:rsid w:val="002F622D"/>
    <w:rsid w:val="003008E8"/>
    <w:rsid w:val="003029FE"/>
    <w:rsid w:val="00303D12"/>
    <w:rsid w:val="0030468D"/>
    <w:rsid w:val="00304BDA"/>
    <w:rsid w:val="00305C75"/>
    <w:rsid w:val="00305FE2"/>
    <w:rsid w:val="00307C22"/>
    <w:rsid w:val="00312A2D"/>
    <w:rsid w:val="00312AF5"/>
    <w:rsid w:val="00313EDA"/>
    <w:rsid w:val="0031460F"/>
    <w:rsid w:val="00314F9B"/>
    <w:rsid w:val="003221CA"/>
    <w:rsid w:val="0032241D"/>
    <w:rsid w:val="0032317A"/>
    <w:rsid w:val="003232D5"/>
    <w:rsid w:val="003317A3"/>
    <w:rsid w:val="003333C4"/>
    <w:rsid w:val="00334FCA"/>
    <w:rsid w:val="00336061"/>
    <w:rsid w:val="0033728F"/>
    <w:rsid w:val="00337F44"/>
    <w:rsid w:val="00342C63"/>
    <w:rsid w:val="003448C5"/>
    <w:rsid w:val="0034526A"/>
    <w:rsid w:val="0035251E"/>
    <w:rsid w:val="00354EE7"/>
    <w:rsid w:val="00355DE9"/>
    <w:rsid w:val="00360234"/>
    <w:rsid w:val="0036077B"/>
    <w:rsid w:val="00370DDD"/>
    <w:rsid w:val="0037332C"/>
    <w:rsid w:val="00373372"/>
    <w:rsid w:val="00374393"/>
    <w:rsid w:val="003747DE"/>
    <w:rsid w:val="00375138"/>
    <w:rsid w:val="003762E3"/>
    <w:rsid w:val="00376BD5"/>
    <w:rsid w:val="00377202"/>
    <w:rsid w:val="003813D0"/>
    <w:rsid w:val="00381432"/>
    <w:rsid w:val="003848D6"/>
    <w:rsid w:val="00384B53"/>
    <w:rsid w:val="003876B9"/>
    <w:rsid w:val="0039274E"/>
    <w:rsid w:val="00395EC3"/>
    <w:rsid w:val="00396541"/>
    <w:rsid w:val="003A1146"/>
    <w:rsid w:val="003A4462"/>
    <w:rsid w:val="003A4653"/>
    <w:rsid w:val="003B12FB"/>
    <w:rsid w:val="003B16E3"/>
    <w:rsid w:val="003B3C55"/>
    <w:rsid w:val="003B64A9"/>
    <w:rsid w:val="003C437C"/>
    <w:rsid w:val="003C454F"/>
    <w:rsid w:val="003C474B"/>
    <w:rsid w:val="003D02CF"/>
    <w:rsid w:val="003D0381"/>
    <w:rsid w:val="003D1DED"/>
    <w:rsid w:val="003D2F3B"/>
    <w:rsid w:val="003D37EC"/>
    <w:rsid w:val="003D6CAE"/>
    <w:rsid w:val="003E08AC"/>
    <w:rsid w:val="003E0EA1"/>
    <w:rsid w:val="003E4303"/>
    <w:rsid w:val="003E7CCF"/>
    <w:rsid w:val="003F122B"/>
    <w:rsid w:val="003F4164"/>
    <w:rsid w:val="003F4A75"/>
    <w:rsid w:val="003F6B24"/>
    <w:rsid w:val="004008E6"/>
    <w:rsid w:val="00400CFE"/>
    <w:rsid w:val="00401DC0"/>
    <w:rsid w:val="004025B7"/>
    <w:rsid w:val="00403599"/>
    <w:rsid w:val="00407689"/>
    <w:rsid w:val="00411EDD"/>
    <w:rsid w:val="004124B2"/>
    <w:rsid w:val="00413BB5"/>
    <w:rsid w:val="004147E5"/>
    <w:rsid w:val="00414EBF"/>
    <w:rsid w:val="00415799"/>
    <w:rsid w:val="004162BF"/>
    <w:rsid w:val="00416F62"/>
    <w:rsid w:val="004247D0"/>
    <w:rsid w:val="00427F54"/>
    <w:rsid w:val="0043499E"/>
    <w:rsid w:val="004356B4"/>
    <w:rsid w:val="00435A67"/>
    <w:rsid w:val="00435EFA"/>
    <w:rsid w:val="00441DB7"/>
    <w:rsid w:val="004436EC"/>
    <w:rsid w:val="00447B99"/>
    <w:rsid w:val="0045026B"/>
    <w:rsid w:val="00451B1F"/>
    <w:rsid w:val="0045440D"/>
    <w:rsid w:val="00456186"/>
    <w:rsid w:val="00456A64"/>
    <w:rsid w:val="00457562"/>
    <w:rsid w:val="00457A39"/>
    <w:rsid w:val="00457FB8"/>
    <w:rsid w:val="0046247A"/>
    <w:rsid w:val="0046333D"/>
    <w:rsid w:val="00470943"/>
    <w:rsid w:val="00473279"/>
    <w:rsid w:val="0047363B"/>
    <w:rsid w:val="004741E1"/>
    <w:rsid w:val="00474FED"/>
    <w:rsid w:val="004757C6"/>
    <w:rsid w:val="004823EB"/>
    <w:rsid w:val="00482882"/>
    <w:rsid w:val="00482C62"/>
    <w:rsid w:val="00486BEC"/>
    <w:rsid w:val="00491F82"/>
    <w:rsid w:val="00493A6A"/>
    <w:rsid w:val="0049480C"/>
    <w:rsid w:val="004A07A2"/>
    <w:rsid w:val="004A2A9F"/>
    <w:rsid w:val="004A4728"/>
    <w:rsid w:val="004A7ABB"/>
    <w:rsid w:val="004B6121"/>
    <w:rsid w:val="004C1FA8"/>
    <w:rsid w:val="004C2925"/>
    <w:rsid w:val="004C2EBF"/>
    <w:rsid w:val="004C3FDA"/>
    <w:rsid w:val="004C7B12"/>
    <w:rsid w:val="004D11E2"/>
    <w:rsid w:val="004D17D4"/>
    <w:rsid w:val="004E174A"/>
    <w:rsid w:val="004E44C3"/>
    <w:rsid w:val="004E4E40"/>
    <w:rsid w:val="004E6E6B"/>
    <w:rsid w:val="004F2209"/>
    <w:rsid w:val="004F7751"/>
    <w:rsid w:val="004F7A9C"/>
    <w:rsid w:val="00500D9D"/>
    <w:rsid w:val="00501306"/>
    <w:rsid w:val="005014BA"/>
    <w:rsid w:val="005027DE"/>
    <w:rsid w:val="00502C44"/>
    <w:rsid w:val="00506309"/>
    <w:rsid w:val="005114CB"/>
    <w:rsid w:val="00511916"/>
    <w:rsid w:val="005124B5"/>
    <w:rsid w:val="00512DE2"/>
    <w:rsid w:val="00515B98"/>
    <w:rsid w:val="0051783C"/>
    <w:rsid w:val="005178F6"/>
    <w:rsid w:val="005213E1"/>
    <w:rsid w:val="00522C3D"/>
    <w:rsid w:val="005235DF"/>
    <w:rsid w:val="0052486A"/>
    <w:rsid w:val="00525CBF"/>
    <w:rsid w:val="00526BD0"/>
    <w:rsid w:val="00530364"/>
    <w:rsid w:val="00531260"/>
    <w:rsid w:val="005313DC"/>
    <w:rsid w:val="00533BB6"/>
    <w:rsid w:val="00533CF5"/>
    <w:rsid w:val="00534091"/>
    <w:rsid w:val="00540385"/>
    <w:rsid w:val="005413CF"/>
    <w:rsid w:val="00545037"/>
    <w:rsid w:val="00547CB4"/>
    <w:rsid w:val="0055095B"/>
    <w:rsid w:val="0055180C"/>
    <w:rsid w:val="0055265D"/>
    <w:rsid w:val="00555278"/>
    <w:rsid w:val="00557600"/>
    <w:rsid w:val="00557AB2"/>
    <w:rsid w:val="005601E6"/>
    <w:rsid w:val="005602C5"/>
    <w:rsid w:val="0056174D"/>
    <w:rsid w:val="00562283"/>
    <w:rsid w:val="00564823"/>
    <w:rsid w:val="005654C8"/>
    <w:rsid w:val="00567F75"/>
    <w:rsid w:val="005711A3"/>
    <w:rsid w:val="00571909"/>
    <w:rsid w:val="00572CF4"/>
    <w:rsid w:val="005770A6"/>
    <w:rsid w:val="00577B31"/>
    <w:rsid w:val="005806CE"/>
    <w:rsid w:val="00581C99"/>
    <w:rsid w:val="00585486"/>
    <w:rsid w:val="00585AF3"/>
    <w:rsid w:val="00586164"/>
    <w:rsid w:val="00587009"/>
    <w:rsid w:val="0059053E"/>
    <w:rsid w:val="005917D1"/>
    <w:rsid w:val="00591B48"/>
    <w:rsid w:val="00591BD0"/>
    <w:rsid w:val="00591EF9"/>
    <w:rsid w:val="00592EAC"/>
    <w:rsid w:val="005954CD"/>
    <w:rsid w:val="005958B4"/>
    <w:rsid w:val="005A4E3E"/>
    <w:rsid w:val="005A5DCD"/>
    <w:rsid w:val="005A6CF0"/>
    <w:rsid w:val="005A7ACB"/>
    <w:rsid w:val="005B4201"/>
    <w:rsid w:val="005B4772"/>
    <w:rsid w:val="005B47BA"/>
    <w:rsid w:val="005B4C54"/>
    <w:rsid w:val="005B764C"/>
    <w:rsid w:val="005C0B1E"/>
    <w:rsid w:val="005C3903"/>
    <w:rsid w:val="005C3973"/>
    <w:rsid w:val="005C475B"/>
    <w:rsid w:val="005C6892"/>
    <w:rsid w:val="005C73F7"/>
    <w:rsid w:val="005D20FE"/>
    <w:rsid w:val="005D26CB"/>
    <w:rsid w:val="005D2E6B"/>
    <w:rsid w:val="005D78DA"/>
    <w:rsid w:val="005E09F8"/>
    <w:rsid w:val="005E1A46"/>
    <w:rsid w:val="005E63C7"/>
    <w:rsid w:val="005E7C85"/>
    <w:rsid w:val="005F0B17"/>
    <w:rsid w:val="005F489D"/>
    <w:rsid w:val="005F70CB"/>
    <w:rsid w:val="005F739C"/>
    <w:rsid w:val="005F7C94"/>
    <w:rsid w:val="00600669"/>
    <w:rsid w:val="00601C34"/>
    <w:rsid w:val="00605D2F"/>
    <w:rsid w:val="00605D42"/>
    <w:rsid w:val="00607B10"/>
    <w:rsid w:val="00610133"/>
    <w:rsid w:val="00611682"/>
    <w:rsid w:val="00611FCA"/>
    <w:rsid w:val="006213AF"/>
    <w:rsid w:val="00621550"/>
    <w:rsid w:val="00623B43"/>
    <w:rsid w:val="00624C6C"/>
    <w:rsid w:val="006274E9"/>
    <w:rsid w:val="0062778B"/>
    <w:rsid w:val="00631520"/>
    <w:rsid w:val="006345B3"/>
    <w:rsid w:val="00640086"/>
    <w:rsid w:val="00641439"/>
    <w:rsid w:val="00642391"/>
    <w:rsid w:val="00642ED1"/>
    <w:rsid w:val="006438D9"/>
    <w:rsid w:val="00643D8F"/>
    <w:rsid w:val="0064472A"/>
    <w:rsid w:val="00645DEE"/>
    <w:rsid w:val="00647536"/>
    <w:rsid w:val="00647A38"/>
    <w:rsid w:val="0066121C"/>
    <w:rsid w:val="00662656"/>
    <w:rsid w:val="006626D7"/>
    <w:rsid w:val="006644AB"/>
    <w:rsid w:val="006649D4"/>
    <w:rsid w:val="00664E25"/>
    <w:rsid w:val="00665511"/>
    <w:rsid w:val="00667083"/>
    <w:rsid w:val="00667D85"/>
    <w:rsid w:val="0067071F"/>
    <w:rsid w:val="00671BA5"/>
    <w:rsid w:val="006728F6"/>
    <w:rsid w:val="0067439B"/>
    <w:rsid w:val="00675B2A"/>
    <w:rsid w:val="00676956"/>
    <w:rsid w:val="00676D29"/>
    <w:rsid w:val="006806FE"/>
    <w:rsid w:val="00681D9A"/>
    <w:rsid w:val="00681E46"/>
    <w:rsid w:val="00685740"/>
    <w:rsid w:val="00685912"/>
    <w:rsid w:val="00687856"/>
    <w:rsid w:val="00691C6A"/>
    <w:rsid w:val="00692696"/>
    <w:rsid w:val="0069349E"/>
    <w:rsid w:val="00694C34"/>
    <w:rsid w:val="00695C7B"/>
    <w:rsid w:val="0069744B"/>
    <w:rsid w:val="006A0A98"/>
    <w:rsid w:val="006A11A2"/>
    <w:rsid w:val="006A3399"/>
    <w:rsid w:val="006A34EE"/>
    <w:rsid w:val="006A46AA"/>
    <w:rsid w:val="006A788F"/>
    <w:rsid w:val="006B12B8"/>
    <w:rsid w:val="006B1467"/>
    <w:rsid w:val="006B240F"/>
    <w:rsid w:val="006B2CAC"/>
    <w:rsid w:val="006B3045"/>
    <w:rsid w:val="006B557E"/>
    <w:rsid w:val="006B61AE"/>
    <w:rsid w:val="006C0063"/>
    <w:rsid w:val="006C3EEF"/>
    <w:rsid w:val="006C6A3B"/>
    <w:rsid w:val="006D0ACE"/>
    <w:rsid w:val="006D2015"/>
    <w:rsid w:val="006D2AE9"/>
    <w:rsid w:val="006D4203"/>
    <w:rsid w:val="006D7CF0"/>
    <w:rsid w:val="006E016A"/>
    <w:rsid w:val="006E061B"/>
    <w:rsid w:val="006E0AD2"/>
    <w:rsid w:val="006E2561"/>
    <w:rsid w:val="006E4EC4"/>
    <w:rsid w:val="006E6430"/>
    <w:rsid w:val="006F210E"/>
    <w:rsid w:val="006F2BBA"/>
    <w:rsid w:val="006F4748"/>
    <w:rsid w:val="006F5CE9"/>
    <w:rsid w:val="00703124"/>
    <w:rsid w:val="00703390"/>
    <w:rsid w:val="00703EB5"/>
    <w:rsid w:val="007069E7"/>
    <w:rsid w:val="0070743D"/>
    <w:rsid w:val="00707C83"/>
    <w:rsid w:val="00711457"/>
    <w:rsid w:val="00720764"/>
    <w:rsid w:val="00720C60"/>
    <w:rsid w:val="0072183A"/>
    <w:rsid w:val="00727842"/>
    <w:rsid w:val="00727B84"/>
    <w:rsid w:val="00731A01"/>
    <w:rsid w:val="00732AAB"/>
    <w:rsid w:val="00732FDD"/>
    <w:rsid w:val="0073400C"/>
    <w:rsid w:val="00737240"/>
    <w:rsid w:val="00741658"/>
    <w:rsid w:val="007469B3"/>
    <w:rsid w:val="007473F2"/>
    <w:rsid w:val="00750E9D"/>
    <w:rsid w:val="0075100B"/>
    <w:rsid w:val="007535ED"/>
    <w:rsid w:val="00754E0C"/>
    <w:rsid w:val="00755610"/>
    <w:rsid w:val="0075732E"/>
    <w:rsid w:val="007614F7"/>
    <w:rsid w:val="007641DE"/>
    <w:rsid w:val="007646AF"/>
    <w:rsid w:val="00765143"/>
    <w:rsid w:val="007671BE"/>
    <w:rsid w:val="00771CE7"/>
    <w:rsid w:val="00776754"/>
    <w:rsid w:val="00781154"/>
    <w:rsid w:val="0078143E"/>
    <w:rsid w:val="007834CF"/>
    <w:rsid w:val="007836E7"/>
    <w:rsid w:val="007856AD"/>
    <w:rsid w:val="00787438"/>
    <w:rsid w:val="00793273"/>
    <w:rsid w:val="007935AB"/>
    <w:rsid w:val="00793DBE"/>
    <w:rsid w:val="00796E0E"/>
    <w:rsid w:val="00797326"/>
    <w:rsid w:val="007A04E6"/>
    <w:rsid w:val="007A0F60"/>
    <w:rsid w:val="007A20FB"/>
    <w:rsid w:val="007A48B7"/>
    <w:rsid w:val="007B151C"/>
    <w:rsid w:val="007B365A"/>
    <w:rsid w:val="007B39AA"/>
    <w:rsid w:val="007B71E0"/>
    <w:rsid w:val="007C013C"/>
    <w:rsid w:val="007C4522"/>
    <w:rsid w:val="007D2463"/>
    <w:rsid w:val="007D4331"/>
    <w:rsid w:val="007D61A2"/>
    <w:rsid w:val="007D66A2"/>
    <w:rsid w:val="007E25A2"/>
    <w:rsid w:val="007E2A89"/>
    <w:rsid w:val="007E52D9"/>
    <w:rsid w:val="007E73BA"/>
    <w:rsid w:val="007F041E"/>
    <w:rsid w:val="007F1A10"/>
    <w:rsid w:val="007F3F2A"/>
    <w:rsid w:val="007F402A"/>
    <w:rsid w:val="007F743C"/>
    <w:rsid w:val="00800E59"/>
    <w:rsid w:val="00802231"/>
    <w:rsid w:val="008040D8"/>
    <w:rsid w:val="00806E13"/>
    <w:rsid w:val="0081240A"/>
    <w:rsid w:val="0081389C"/>
    <w:rsid w:val="00813F70"/>
    <w:rsid w:val="00814339"/>
    <w:rsid w:val="008167CB"/>
    <w:rsid w:val="00817D29"/>
    <w:rsid w:val="008214F4"/>
    <w:rsid w:val="00822E26"/>
    <w:rsid w:val="00823293"/>
    <w:rsid w:val="00824D7D"/>
    <w:rsid w:val="00825825"/>
    <w:rsid w:val="00826176"/>
    <w:rsid w:val="00826EC8"/>
    <w:rsid w:val="00827A1F"/>
    <w:rsid w:val="0083145F"/>
    <w:rsid w:val="008327A1"/>
    <w:rsid w:val="008343BA"/>
    <w:rsid w:val="00836540"/>
    <w:rsid w:val="00840CE8"/>
    <w:rsid w:val="008421A0"/>
    <w:rsid w:val="00845E79"/>
    <w:rsid w:val="008471BC"/>
    <w:rsid w:val="00852153"/>
    <w:rsid w:val="00854841"/>
    <w:rsid w:val="00856555"/>
    <w:rsid w:val="008565F9"/>
    <w:rsid w:val="008602BD"/>
    <w:rsid w:val="00864B14"/>
    <w:rsid w:val="00866A27"/>
    <w:rsid w:val="00871570"/>
    <w:rsid w:val="00871605"/>
    <w:rsid w:val="008717D3"/>
    <w:rsid w:val="00872275"/>
    <w:rsid w:val="00872D38"/>
    <w:rsid w:val="0087517F"/>
    <w:rsid w:val="00876BA8"/>
    <w:rsid w:val="008802EF"/>
    <w:rsid w:val="008868B9"/>
    <w:rsid w:val="00890C4F"/>
    <w:rsid w:val="00890E82"/>
    <w:rsid w:val="00891019"/>
    <w:rsid w:val="008925E5"/>
    <w:rsid w:val="00895201"/>
    <w:rsid w:val="008958DB"/>
    <w:rsid w:val="008A047B"/>
    <w:rsid w:val="008A088D"/>
    <w:rsid w:val="008B196A"/>
    <w:rsid w:val="008C38C5"/>
    <w:rsid w:val="008C53BA"/>
    <w:rsid w:val="008D1654"/>
    <w:rsid w:val="008D209E"/>
    <w:rsid w:val="008D2134"/>
    <w:rsid w:val="008D4080"/>
    <w:rsid w:val="008D4279"/>
    <w:rsid w:val="008D47F2"/>
    <w:rsid w:val="008D49FD"/>
    <w:rsid w:val="008D7A44"/>
    <w:rsid w:val="008E4B4D"/>
    <w:rsid w:val="008F0C15"/>
    <w:rsid w:val="008F7421"/>
    <w:rsid w:val="0090221E"/>
    <w:rsid w:val="009027E1"/>
    <w:rsid w:val="0090381F"/>
    <w:rsid w:val="00903F15"/>
    <w:rsid w:val="00906AB9"/>
    <w:rsid w:val="009110F5"/>
    <w:rsid w:val="009120D9"/>
    <w:rsid w:val="00912CF0"/>
    <w:rsid w:val="00917769"/>
    <w:rsid w:val="009209F7"/>
    <w:rsid w:val="00927BF0"/>
    <w:rsid w:val="009304B9"/>
    <w:rsid w:val="00937ADF"/>
    <w:rsid w:val="00941314"/>
    <w:rsid w:val="009414E4"/>
    <w:rsid w:val="009417C5"/>
    <w:rsid w:val="0094238F"/>
    <w:rsid w:val="00942701"/>
    <w:rsid w:val="00942BDA"/>
    <w:rsid w:val="009445F7"/>
    <w:rsid w:val="00944F8C"/>
    <w:rsid w:val="00950122"/>
    <w:rsid w:val="009513F8"/>
    <w:rsid w:val="00954799"/>
    <w:rsid w:val="00954C96"/>
    <w:rsid w:val="00955AD0"/>
    <w:rsid w:val="00955D4C"/>
    <w:rsid w:val="00961490"/>
    <w:rsid w:val="009671C9"/>
    <w:rsid w:val="00972D71"/>
    <w:rsid w:val="009731FF"/>
    <w:rsid w:val="00974EAF"/>
    <w:rsid w:val="009764BF"/>
    <w:rsid w:val="00982628"/>
    <w:rsid w:val="00984E68"/>
    <w:rsid w:val="00985617"/>
    <w:rsid w:val="009866B6"/>
    <w:rsid w:val="00987356"/>
    <w:rsid w:val="00990083"/>
    <w:rsid w:val="00990CB1"/>
    <w:rsid w:val="0099130F"/>
    <w:rsid w:val="00994B8D"/>
    <w:rsid w:val="009A4F65"/>
    <w:rsid w:val="009A52D6"/>
    <w:rsid w:val="009A5439"/>
    <w:rsid w:val="009A6205"/>
    <w:rsid w:val="009A796E"/>
    <w:rsid w:val="009A7C1A"/>
    <w:rsid w:val="009B0375"/>
    <w:rsid w:val="009B4261"/>
    <w:rsid w:val="009B75BF"/>
    <w:rsid w:val="009C1A22"/>
    <w:rsid w:val="009C1E16"/>
    <w:rsid w:val="009C2579"/>
    <w:rsid w:val="009C3FCE"/>
    <w:rsid w:val="009D3ECA"/>
    <w:rsid w:val="009E08DD"/>
    <w:rsid w:val="009E3005"/>
    <w:rsid w:val="009E34BF"/>
    <w:rsid w:val="009E70B5"/>
    <w:rsid w:val="009F475F"/>
    <w:rsid w:val="009F592D"/>
    <w:rsid w:val="009F684A"/>
    <w:rsid w:val="009F6E43"/>
    <w:rsid w:val="00A0093F"/>
    <w:rsid w:val="00A01370"/>
    <w:rsid w:val="00A01E99"/>
    <w:rsid w:val="00A02A0C"/>
    <w:rsid w:val="00A0526B"/>
    <w:rsid w:val="00A05B9A"/>
    <w:rsid w:val="00A1098D"/>
    <w:rsid w:val="00A1130F"/>
    <w:rsid w:val="00A13679"/>
    <w:rsid w:val="00A15B96"/>
    <w:rsid w:val="00A15DDA"/>
    <w:rsid w:val="00A209F9"/>
    <w:rsid w:val="00A20FAC"/>
    <w:rsid w:val="00A240A1"/>
    <w:rsid w:val="00A25180"/>
    <w:rsid w:val="00A26390"/>
    <w:rsid w:val="00A27DDA"/>
    <w:rsid w:val="00A317B8"/>
    <w:rsid w:val="00A31D07"/>
    <w:rsid w:val="00A31E46"/>
    <w:rsid w:val="00A338ED"/>
    <w:rsid w:val="00A353BC"/>
    <w:rsid w:val="00A36080"/>
    <w:rsid w:val="00A467E4"/>
    <w:rsid w:val="00A468F6"/>
    <w:rsid w:val="00A47BC6"/>
    <w:rsid w:val="00A53F5E"/>
    <w:rsid w:val="00A55F13"/>
    <w:rsid w:val="00A5606C"/>
    <w:rsid w:val="00A560A6"/>
    <w:rsid w:val="00A56555"/>
    <w:rsid w:val="00A57617"/>
    <w:rsid w:val="00A61633"/>
    <w:rsid w:val="00A61EF6"/>
    <w:rsid w:val="00A63570"/>
    <w:rsid w:val="00A63E05"/>
    <w:rsid w:val="00A64889"/>
    <w:rsid w:val="00A6566D"/>
    <w:rsid w:val="00A664C1"/>
    <w:rsid w:val="00A669AB"/>
    <w:rsid w:val="00A67E1E"/>
    <w:rsid w:val="00A7099D"/>
    <w:rsid w:val="00A717E4"/>
    <w:rsid w:val="00A7342D"/>
    <w:rsid w:val="00A73662"/>
    <w:rsid w:val="00A76637"/>
    <w:rsid w:val="00A76B70"/>
    <w:rsid w:val="00A770C1"/>
    <w:rsid w:val="00A778A5"/>
    <w:rsid w:val="00A77BA3"/>
    <w:rsid w:val="00A826B2"/>
    <w:rsid w:val="00A82B76"/>
    <w:rsid w:val="00A83BDB"/>
    <w:rsid w:val="00A8447A"/>
    <w:rsid w:val="00A85554"/>
    <w:rsid w:val="00A85A89"/>
    <w:rsid w:val="00A862C2"/>
    <w:rsid w:val="00A865DE"/>
    <w:rsid w:val="00A950EB"/>
    <w:rsid w:val="00AA00EB"/>
    <w:rsid w:val="00AB01A4"/>
    <w:rsid w:val="00AB366E"/>
    <w:rsid w:val="00AB37C4"/>
    <w:rsid w:val="00AB3F17"/>
    <w:rsid w:val="00AC0466"/>
    <w:rsid w:val="00AC3898"/>
    <w:rsid w:val="00AC4F53"/>
    <w:rsid w:val="00AC72AA"/>
    <w:rsid w:val="00AD0D12"/>
    <w:rsid w:val="00AD3640"/>
    <w:rsid w:val="00AD6579"/>
    <w:rsid w:val="00AD6E94"/>
    <w:rsid w:val="00AD77C3"/>
    <w:rsid w:val="00AE30A7"/>
    <w:rsid w:val="00AE680D"/>
    <w:rsid w:val="00AE6DF0"/>
    <w:rsid w:val="00AE7E27"/>
    <w:rsid w:val="00AF04FA"/>
    <w:rsid w:val="00AF30F9"/>
    <w:rsid w:val="00AF3441"/>
    <w:rsid w:val="00AF37B5"/>
    <w:rsid w:val="00AF4421"/>
    <w:rsid w:val="00AF47DB"/>
    <w:rsid w:val="00AF5852"/>
    <w:rsid w:val="00AF622E"/>
    <w:rsid w:val="00B00871"/>
    <w:rsid w:val="00B017AD"/>
    <w:rsid w:val="00B01C54"/>
    <w:rsid w:val="00B02885"/>
    <w:rsid w:val="00B02F1C"/>
    <w:rsid w:val="00B06E12"/>
    <w:rsid w:val="00B07A53"/>
    <w:rsid w:val="00B100FA"/>
    <w:rsid w:val="00B11B59"/>
    <w:rsid w:val="00B11F50"/>
    <w:rsid w:val="00B126A5"/>
    <w:rsid w:val="00B168F7"/>
    <w:rsid w:val="00B170E7"/>
    <w:rsid w:val="00B20C18"/>
    <w:rsid w:val="00B212DB"/>
    <w:rsid w:val="00B32597"/>
    <w:rsid w:val="00B369F4"/>
    <w:rsid w:val="00B36EEE"/>
    <w:rsid w:val="00B37A9A"/>
    <w:rsid w:val="00B40186"/>
    <w:rsid w:val="00B43B60"/>
    <w:rsid w:val="00B4492D"/>
    <w:rsid w:val="00B45B42"/>
    <w:rsid w:val="00B47980"/>
    <w:rsid w:val="00B52DA2"/>
    <w:rsid w:val="00B5719A"/>
    <w:rsid w:val="00B57CF9"/>
    <w:rsid w:val="00B610D7"/>
    <w:rsid w:val="00B625DA"/>
    <w:rsid w:val="00B63A49"/>
    <w:rsid w:val="00B64101"/>
    <w:rsid w:val="00B6430E"/>
    <w:rsid w:val="00B65E01"/>
    <w:rsid w:val="00B65FB5"/>
    <w:rsid w:val="00B72186"/>
    <w:rsid w:val="00B74FB5"/>
    <w:rsid w:val="00B763D3"/>
    <w:rsid w:val="00B81716"/>
    <w:rsid w:val="00B83250"/>
    <w:rsid w:val="00B87D27"/>
    <w:rsid w:val="00B91D64"/>
    <w:rsid w:val="00B95612"/>
    <w:rsid w:val="00B96212"/>
    <w:rsid w:val="00B974C8"/>
    <w:rsid w:val="00BA1015"/>
    <w:rsid w:val="00BA5439"/>
    <w:rsid w:val="00BA5CB9"/>
    <w:rsid w:val="00BB1ED6"/>
    <w:rsid w:val="00BB54CD"/>
    <w:rsid w:val="00BB5A57"/>
    <w:rsid w:val="00BB7CD9"/>
    <w:rsid w:val="00BC212E"/>
    <w:rsid w:val="00BC6F2F"/>
    <w:rsid w:val="00BC71C4"/>
    <w:rsid w:val="00BD6B02"/>
    <w:rsid w:val="00BE03A6"/>
    <w:rsid w:val="00BE1881"/>
    <w:rsid w:val="00BE1F2E"/>
    <w:rsid w:val="00BE2811"/>
    <w:rsid w:val="00BE3605"/>
    <w:rsid w:val="00BE7892"/>
    <w:rsid w:val="00BF0532"/>
    <w:rsid w:val="00BF4D09"/>
    <w:rsid w:val="00BF597C"/>
    <w:rsid w:val="00C02D19"/>
    <w:rsid w:val="00C03677"/>
    <w:rsid w:val="00C042F0"/>
    <w:rsid w:val="00C04F5D"/>
    <w:rsid w:val="00C05C82"/>
    <w:rsid w:val="00C07AE8"/>
    <w:rsid w:val="00C113E0"/>
    <w:rsid w:val="00C1197A"/>
    <w:rsid w:val="00C12447"/>
    <w:rsid w:val="00C131B5"/>
    <w:rsid w:val="00C157CF"/>
    <w:rsid w:val="00C15FAE"/>
    <w:rsid w:val="00C16011"/>
    <w:rsid w:val="00C16817"/>
    <w:rsid w:val="00C16E4C"/>
    <w:rsid w:val="00C205FE"/>
    <w:rsid w:val="00C20B75"/>
    <w:rsid w:val="00C21E6D"/>
    <w:rsid w:val="00C23E49"/>
    <w:rsid w:val="00C26DA4"/>
    <w:rsid w:val="00C3482E"/>
    <w:rsid w:val="00C417E2"/>
    <w:rsid w:val="00C429B5"/>
    <w:rsid w:val="00C449C2"/>
    <w:rsid w:val="00C4521F"/>
    <w:rsid w:val="00C4568D"/>
    <w:rsid w:val="00C500CA"/>
    <w:rsid w:val="00C52373"/>
    <w:rsid w:val="00C544E5"/>
    <w:rsid w:val="00C56B5E"/>
    <w:rsid w:val="00C62574"/>
    <w:rsid w:val="00C66E4E"/>
    <w:rsid w:val="00C729CA"/>
    <w:rsid w:val="00C72AF8"/>
    <w:rsid w:val="00C74372"/>
    <w:rsid w:val="00C77256"/>
    <w:rsid w:val="00C77848"/>
    <w:rsid w:val="00C7792F"/>
    <w:rsid w:val="00C808DC"/>
    <w:rsid w:val="00C8289C"/>
    <w:rsid w:val="00C86B41"/>
    <w:rsid w:val="00C903D9"/>
    <w:rsid w:val="00C90FFD"/>
    <w:rsid w:val="00C9103D"/>
    <w:rsid w:val="00C91CD3"/>
    <w:rsid w:val="00C925E5"/>
    <w:rsid w:val="00C947F8"/>
    <w:rsid w:val="00C96416"/>
    <w:rsid w:val="00C96DCE"/>
    <w:rsid w:val="00CA0051"/>
    <w:rsid w:val="00CA01F9"/>
    <w:rsid w:val="00CA0338"/>
    <w:rsid w:val="00CA0D2B"/>
    <w:rsid w:val="00CA2643"/>
    <w:rsid w:val="00CA49C4"/>
    <w:rsid w:val="00CA7548"/>
    <w:rsid w:val="00CB27A8"/>
    <w:rsid w:val="00CB530B"/>
    <w:rsid w:val="00CC1F20"/>
    <w:rsid w:val="00CC2464"/>
    <w:rsid w:val="00CC443E"/>
    <w:rsid w:val="00CC45AC"/>
    <w:rsid w:val="00CC4BF7"/>
    <w:rsid w:val="00CC717B"/>
    <w:rsid w:val="00CC7B84"/>
    <w:rsid w:val="00CC7F40"/>
    <w:rsid w:val="00CD14FD"/>
    <w:rsid w:val="00CD1AAF"/>
    <w:rsid w:val="00CD48EC"/>
    <w:rsid w:val="00CD5CCC"/>
    <w:rsid w:val="00CD6E44"/>
    <w:rsid w:val="00CD76E5"/>
    <w:rsid w:val="00CE1CED"/>
    <w:rsid w:val="00CE47ED"/>
    <w:rsid w:val="00CE57F2"/>
    <w:rsid w:val="00CF2F78"/>
    <w:rsid w:val="00CF632F"/>
    <w:rsid w:val="00CF78C8"/>
    <w:rsid w:val="00CF79A1"/>
    <w:rsid w:val="00D0099B"/>
    <w:rsid w:val="00D00D73"/>
    <w:rsid w:val="00D05149"/>
    <w:rsid w:val="00D06A32"/>
    <w:rsid w:val="00D07364"/>
    <w:rsid w:val="00D07AF9"/>
    <w:rsid w:val="00D10829"/>
    <w:rsid w:val="00D114D6"/>
    <w:rsid w:val="00D13AC5"/>
    <w:rsid w:val="00D13B9D"/>
    <w:rsid w:val="00D16425"/>
    <w:rsid w:val="00D174DB"/>
    <w:rsid w:val="00D20CD5"/>
    <w:rsid w:val="00D21D1B"/>
    <w:rsid w:val="00D23350"/>
    <w:rsid w:val="00D23539"/>
    <w:rsid w:val="00D2527F"/>
    <w:rsid w:val="00D26FCF"/>
    <w:rsid w:val="00D27DF2"/>
    <w:rsid w:val="00D303B6"/>
    <w:rsid w:val="00D31CCA"/>
    <w:rsid w:val="00D330F8"/>
    <w:rsid w:val="00D34A51"/>
    <w:rsid w:val="00D370E1"/>
    <w:rsid w:val="00D376EC"/>
    <w:rsid w:val="00D3773E"/>
    <w:rsid w:val="00D37DBB"/>
    <w:rsid w:val="00D405A7"/>
    <w:rsid w:val="00D41359"/>
    <w:rsid w:val="00D429CE"/>
    <w:rsid w:val="00D438E8"/>
    <w:rsid w:val="00D45CCC"/>
    <w:rsid w:val="00D4767B"/>
    <w:rsid w:val="00D53868"/>
    <w:rsid w:val="00D559CB"/>
    <w:rsid w:val="00D56667"/>
    <w:rsid w:val="00D56F8F"/>
    <w:rsid w:val="00D57E78"/>
    <w:rsid w:val="00D620B3"/>
    <w:rsid w:val="00D62194"/>
    <w:rsid w:val="00D62CF3"/>
    <w:rsid w:val="00D632FD"/>
    <w:rsid w:val="00D6425D"/>
    <w:rsid w:val="00D7060F"/>
    <w:rsid w:val="00D83A6C"/>
    <w:rsid w:val="00D84A54"/>
    <w:rsid w:val="00D8629B"/>
    <w:rsid w:val="00D87CCC"/>
    <w:rsid w:val="00D87CCD"/>
    <w:rsid w:val="00D92BD2"/>
    <w:rsid w:val="00D94AE2"/>
    <w:rsid w:val="00D95328"/>
    <w:rsid w:val="00DA1526"/>
    <w:rsid w:val="00DB1500"/>
    <w:rsid w:val="00DB4062"/>
    <w:rsid w:val="00DB4C03"/>
    <w:rsid w:val="00DB5CA9"/>
    <w:rsid w:val="00DC0BA1"/>
    <w:rsid w:val="00DC0EAC"/>
    <w:rsid w:val="00DC495C"/>
    <w:rsid w:val="00DC4ACC"/>
    <w:rsid w:val="00DC562E"/>
    <w:rsid w:val="00DC5C9B"/>
    <w:rsid w:val="00DC6824"/>
    <w:rsid w:val="00DC74D6"/>
    <w:rsid w:val="00DC7674"/>
    <w:rsid w:val="00DD1A04"/>
    <w:rsid w:val="00DD3069"/>
    <w:rsid w:val="00DD7570"/>
    <w:rsid w:val="00DE0D3C"/>
    <w:rsid w:val="00DE19BB"/>
    <w:rsid w:val="00DE1C94"/>
    <w:rsid w:val="00DE24DE"/>
    <w:rsid w:val="00DE36A0"/>
    <w:rsid w:val="00DE3BA0"/>
    <w:rsid w:val="00DE4070"/>
    <w:rsid w:val="00DE694A"/>
    <w:rsid w:val="00DF03E9"/>
    <w:rsid w:val="00DF0F6F"/>
    <w:rsid w:val="00DF1C8F"/>
    <w:rsid w:val="00DF4B08"/>
    <w:rsid w:val="00DF68D3"/>
    <w:rsid w:val="00DF6CCF"/>
    <w:rsid w:val="00E02150"/>
    <w:rsid w:val="00E021FC"/>
    <w:rsid w:val="00E025BE"/>
    <w:rsid w:val="00E04D4A"/>
    <w:rsid w:val="00E10B07"/>
    <w:rsid w:val="00E10C03"/>
    <w:rsid w:val="00E10CAE"/>
    <w:rsid w:val="00E11A02"/>
    <w:rsid w:val="00E127FD"/>
    <w:rsid w:val="00E12F18"/>
    <w:rsid w:val="00E13F00"/>
    <w:rsid w:val="00E14CD4"/>
    <w:rsid w:val="00E14E21"/>
    <w:rsid w:val="00E14E9E"/>
    <w:rsid w:val="00E16680"/>
    <w:rsid w:val="00E16DB2"/>
    <w:rsid w:val="00E20AA9"/>
    <w:rsid w:val="00E20F16"/>
    <w:rsid w:val="00E24755"/>
    <w:rsid w:val="00E30265"/>
    <w:rsid w:val="00E30C00"/>
    <w:rsid w:val="00E31CED"/>
    <w:rsid w:val="00E31ED3"/>
    <w:rsid w:val="00E32563"/>
    <w:rsid w:val="00E329F2"/>
    <w:rsid w:val="00E330DF"/>
    <w:rsid w:val="00E35F47"/>
    <w:rsid w:val="00E40E0A"/>
    <w:rsid w:val="00E411DB"/>
    <w:rsid w:val="00E430A3"/>
    <w:rsid w:val="00E44927"/>
    <w:rsid w:val="00E45561"/>
    <w:rsid w:val="00E46583"/>
    <w:rsid w:val="00E5036C"/>
    <w:rsid w:val="00E50F0A"/>
    <w:rsid w:val="00E51AFD"/>
    <w:rsid w:val="00E51BAB"/>
    <w:rsid w:val="00E5374D"/>
    <w:rsid w:val="00E53D31"/>
    <w:rsid w:val="00E54D2E"/>
    <w:rsid w:val="00E5773A"/>
    <w:rsid w:val="00E57CA4"/>
    <w:rsid w:val="00E57FC5"/>
    <w:rsid w:val="00E60555"/>
    <w:rsid w:val="00E607FC"/>
    <w:rsid w:val="00E621E6"/>
    <w:rsid w:val="00E62A7C"/>
    <w:rsid w:val="00E63F40"/>
    <w:rsid w:val="00E65627"/>
    <w:rsid w:val="00E662C9"/>
    <w:rsid w:val="00E700DF"/>
    <w:rsid w:val="00E73931"/>
    <w:rsid w:val="00E73A19"/>
    <w:rsid w:val="00E73D7B"/>
    <w:rsid w:val="00E75B40"/>
    <w:rsid w:val="00E772AC"/>
    <w:rsid w:val="00E77E0D"/>
    <w:rsid w:val="00E8046D"/>
    <w:rsid w:val="00E8112B"/>
    <w:rsid w:val="00E87A61"/>
    <w:rsid w:val="00E907F7"/>
    <w:rsid w:val="00E90BFB"/>
    <w:rsid w:val="00E9302A"/>
    <w:rsid w:val="00E94F65"/>
    <w:rsid w:val="00EA02D7"/>
    <w:rsid w:val="00EA275E"/>
    <w:rsid w:val="00EA2CEC"/>
    <w:rsid w:val="00EA4025"/>
    <w:rsid w:val="00EA54CE"/>
    <w:rsid w:val="00EA59C9"/>
    <w:rsid w:val="00EA6195"/>
    <w:rsid w:val="00EA7843"/>
    <w:rsid w:val="00EB0815"/>
    <w:rsid w:val="00EB1657"/>
    <w:rsid w:val="00EB4B7F"/>
    <w:rsid w:val="00EC0A48"/>
    <w:rsid w:val="00EC205B"/>
    <w:rsid w:val="00EC36DE"/>
    <w:rsid w:val="00EC4F18"/>
    <w:rsid w:val="00EC524E"/>
    <w:rsid w:val="00EC5F85"/>
    <w:rsid w:val="00ED1F3C"/>
    <w:rsid w:val="00ED6BDA"/>
    <w:rsid w:val="00EE1FFB"/>
    <w:rsid w:val="00EE2384"/>
    <w:rsid w:val="00EE4824"/>
    <w:rsid w:val="00EE6752"/>
    <w:rsid w:val="00EE70D8"/>
    <w:rsid w:val="00EF53F2"/>
    <w:rsid w:val="00EF7C18"/>
    <w:rsid w:val="00F0008E"/>
    <w:rsid w:val="00F0380E"/>
    <w:rsid w:val="00F05A9B"/>
    <w:rsid w:val="00F06465"/>
    <w:rsid w:val="00F0652B"/>
    <w:rsid w:val="00F06AFF"/>
    <w:rsid w:val="00F0701D"/>
    <w:rsid w:val="00F11A3C"/>
    <w:rsid w:val="00F13C3B"/>
    <w:rsid w:val="00F14E86"/>
    <w:rsid w:val="00F22537"/>
    <w:rsid w:val="00F22855"/>
    <w:rsid w:val="00F232DE"/>
    <w:rsid w:val="00F25023"/>
    <w:rsid w:val="00F25E0F"/>
    <w:rsid w:val="00F32E5D"/>
    <w:rsid w:val="00F35C29"/>
    <w:rsid w:val="00F40F27"/>
    <w:rsid w:val="00F458B3"/>
    <w:rsid w:val="00F45BC7"/>
    <w:rsid w:val="00F46709"/>
    <w:rsid w:val="00F46B68"/>
    <w:rsid w:val="00F50829"/>
    <w:rsid w:val="00F50C9C"/>
    <w:rsid w:val="00F53076"/>
    <w:rsid w:val="00F53F2F"/>
    <w:rsid w:val="00F541CF"/>
    <w:rsid w:val="00F61D1C"/>
    <w:rsid w:val="00F64E0B"/>
    <w:rsid w:val="00F65E3B"/>
    <w:rsid w:val="00F66951"/>
    <w:rsid w:val="00F719E0"/>
    <w:rsid w:val="00F754FE"/>
    <w:rsid w:val="00F759B7"/>
    <w:rsid w:val="00F82AA8"/>
    <w:rsid w:val="00F84259"/>
    <w:rsid w:val="00F879BA"/>
    <w:rsid w:val="00F90E45"/>
    <w:rsid w:val="00F934CB"/>
    <w:rsid w:val="00F93629"/>
    <w:rsid w:val="00F94069"/>
    <w:rsid w:val="00F944AD"/>
    <w:rsid w:val="00F96108"/>
    <w:rsid w:val="00F96600"/>
    <w:rsid w:val="00FA002F"/>
    <w:rsid w:val="00FA19DC"/>
    <w:rsid w:val="00FA417A"/>
    <w:rsid w:val="00FA458A"/>
    <w:rsid w:val="00FA65A0"/>
    <w:rsid w:val="00FA73C6"/>
    <w:rsid w:val="00FB1127"/>
    <w:rsid w:val="00FB4F78"/>
    <w:rsid w:val="00FB67D9"/>
    <w:rsid w:val="00FC0FF1"/>
    <w:rsid w:val="00FC273C"/>
    <w:rsid w:val="00FC3367"/>
    <w:rsid w:val="00FC4EE1"/>
    <w:rsid w:val="00FC6C58"/>
    <w:rsid w:val="00FD070E"/>
    <w:rsid w:val="00FD2409"/>
    <w:rsid w:val="00FD5692"/>
    <w:rsid w:val="00FD7C02"/>
    <w:rsid w:val="00FE1A36"/>
    <w:rsid w:val="00FE1F25"/>
    <w:rsid w:val="00FE2128"/>
    <w:rsid w:val="00FE36BB"/>
    <w:rsid w:val="00FE5897"/>
    <w:rsid w:val="00FE6455"/>
    <w:rsid w:val="00FE6708"/>
    <w:rsid w:val="00FF1027"/>
    <w:rsid w:val="00FF2AA8"/>
    <w:rsid w:val="00FF4166"/>
    <w:rsid w:val="00FF6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07A2"/>
    <w:rPr>
      <w:sz w:val="24"/>
      <w:szCs w:val="24"/>
    </w:rPr>
  </w:style>
  <w:style w:type="character" w:default="1" w:styleId="DefaultParagraphFont">
    <w:name w:val="Default Paragraph Font"/>
    <w:uiPriority w:val="1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07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"/>
    <w:basedOn w:val="Normal"/>
    <w:rsid w:val="00314F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04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2039</TotalTime>
  <Pages>236</Pages>
  <Words>-32766</Words>
  <Characters>-32766</Characters>
  <Application>Microsoft Office Outlook</Application>
  <DocSecurity>0</DocSecurity>
  <Lines>0</Lines>
  <Paragraphs>0</Paragraphs>
  <ScaleCrop>false</ScaleCrop>
  <Company>ГУ МЧС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</dc:title>
  <dc:subject/>
  <dc:creator>Panov2</dc:creator>
  <cp:keywords/>
  <dc:description/>
  <cp:lastModifiedBy>Шитыка</cp:lastModifiedBy>
  <cp:revision>78</cp:revision>
  <cp:lastPrinted>2012-04-28T07:16:00Z</cp:lastPrinted>
  <dcterms:created xsi:type="dcterms:W3CDTF">2012-05-02T04:29:00Z</dcterms:created>
  <dcterms:modified xsi:type="dcterms:W3CDTF">2012-05-11T07:59:00Z</dcterms:modified>
</cp:coreProperties>
</file>