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D6" w:rsidRDefault="00032ED6" w:rsidP="0063417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Сведения о доходах, расходах, об имуществе и обязательствах имущественного характера</w:t>
      </w:r>
    </w:p>
    <w:p w:rsidR="00032ED6" w:rsidRDefault="00032ED6" w:rsidP="0063417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Главного управления МЧС России по Республике Башкортостан за период с 1 января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bCs/>
            <w:color w:val="000000"/>
          </w:rPr>
          <w:t>2013 г</w:t>
        </w:r>
      </w:smartTag>
      <w:r>
        <w:rPr>
          <w:b/>
          <w:bCs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bCs/>
            <w:color w:val="000000"/>
          </w:rPr>
          <w:t>2013 г</w:t>
        </w:r>
      </w:smartTag>
      <w:r>
        <w:rPr>
          <w:b/>
          <w:bCs/>
          <w:color w:val="000000"/>
        </w:rPr>
        <w:t>.</w:t>
      </w:r>
    </w:p>
    <w:p w:rsidR="00032ED6" w:rsidRPr="00C90EDA" w:rsidRDefault="00032ED6" w:rsidP="00634174">
      <w:pPr>
        <w:jc w:val="center"/>
        <w:rPr>
          <w:b/>
          <w:bCs/>
          <w:color w:val="000000"/>
        </w:rPr>
      </w:pPr>
    </w:p>
    <w:tbl>
      <w:tblPr>
        <w:tblW w:w="16018" w:type="dxa"/>
        <w:tblInd w:w="-459" w:type="dxa"/>
        <w:tblLayout w:type="fixed"/>
        <w:tblLook w:val="00A0"/>
      </w:tblPr>
      <w:tblGrid>
        <w:gridCol w:w="567"/>
        <w:gridCol w:w="1701"/>
        <w:gridCol w:w="1276"/>
        <w:gridCol w:w="1276"/>
        <w:gridCol w:w="1417"/>
        <w:gridCol w:w="993"/>
        <w:gridCol w:w="992"/>
        <w:gridCol w:w="1276"/>
        <w:gridCol w:w="708"/>
        <w:gridCol w:w="1134"/>
        <w:gridCol w:w="1701"/>
        <w:gridCol w:w="1418"/>
        <w:gridCol w:w="1559"/>
      </w:tblGrid>
      <w:tr w:rsidR="00032ED6" w:rsidRPr="00281648" w:rsidTr="0071114D">
        <w:trPr>
          <w:trHeight w:val="103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Default="00032ED6" w:rsidP="0065256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  <w:p w:rsidR="00032ED6" w:rsidRPr="00652562" w:rsidRDefault="00032ED6" w:rsidP="0065256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</w:rPr>
            </w:pPr>
            <w:r w:rsidRPr="00281648">
              <w:rPr>
                <w:b/>
                <w:bCs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Сведения об исочниках получения средств, за счет которых совершина сделка (вид приобретенного имущества, источники)</w:t>
            </w:r>
          </w:p>
        </w:tc>
      </w:tr>
      <w:tr w:rsidR="00032ED6" w:rsidRPr="00281648" w:rsidTr="0071114D">
        <w:trPr>
          <w:trHeight w:val="228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вид объекта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площадь (кв.м)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страна расположения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вид объекта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площадь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032ED6" w:rsidRPr="00281648" w:rsidRDefault="00032ED6" w:rsidP="00281648">
            <w:pPr>
              <w:jc w:val="center"/>
              <w:rPr>
                <w:b/>
                <w:bCs/>
                <w:color w:val="000000"/>
              </w:rPr>
            </w:pPr>
            <w:r w:rsidRPr="00281648">
              <w:rPr>
                <w:b/>
                <w:bCs/>
                <w:color w:val="000000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b/>
                <w:bCs/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Абдульманов Р.Р.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старший 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06F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Hyuindai</w:t>
            </w:r>
            <w:r w:rsidRPr="00755530">
              <w:t xml:space="preserve"> </w:t>
            </w:r>
            <w:r>
              <w:rPr>
                <w:lang w:val="en-US"/>
              </w:rPr>
              <w:t>Sonata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795 510,59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  <w:r w:rsidRPr="00281648">
              <w:rPr>
                <w:color w:val="000000"/>
              </w:rPr>
              <w:t>совместная</w:t>
            </w:r>
          </w:p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  <w:r w:rsidRPr="00281648">
              <w:rPr>
                <w:color w:val="000000"/>
              </w:rPr>
              <w:t>54,2</w:t>
            </w:r>
          </w:p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  <w:r w:rsidRPr="00281648">
              <w:rPr>
                <w:color w:val="000000"/>
              </w:rPr>
              <w:t>Россия</w:t>
            </w:r>
          </w:p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ED6A8C">
            <w:pPr>
              <w:jc w:val="center"/>
            </w:pPr>
            <w:r>
              <w:t>Легковой автомобиль Ford Fo</w:t>
            </w:r>
            <w:r>
              <w:rPr>
                <w:lang w:val="en-US"/>
              </w:rPr>
              <w:t>cus</w:t>
            </w:r>
            <w:r w:rsidRPr="00ED6A8C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364 727,23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Адеева Л.Я.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7A7CFA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Skoda</w:t>
            </w:r>
            <w:r w:rsidRPr="00E420DB">
              <w:t xml:space="preserve"> </w:t>
            </w:r>
            <w:r>
              <w:rPr>
                <w:lang w:val="en-US"/>
              </w:rPr>
              <w:t>Yeti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1 309 678,60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Пожизненное пользование с правом наследования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7A7CFA">
            <w:pPr>
              <w:jc w:val="center"/>
            </w:pPr>
            <w:r>
              <w:t>Легковой автомобиль Ford Focu</w:t>
            </w:r>
            <w:r>
              <w:rPr>
                <w:lang w:val="en-US"/>
              </w:rPr>
              <w:t>s</w:t>
            </w:r>
            <w:r w:rsidRPr="007A7CFA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922 459,12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Адиятуллин Б.Х.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долевая,???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559 671,36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93 425,00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Александрова К.В.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556 790,30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Mitsubishi outlaner XL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804 860,70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11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Асадуллин Р.Р.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E420DB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T</w:t>
            </w:r>
            <w:r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281648">
              <w:rPr>
                <w:color w:val="000000"/>
              </w:rPr>
              <w:t>360 876,30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2114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477 056,97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8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Астраханцев С.В.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846 894,60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Афанасьев В.Г.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Skoda Octavia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983 460,00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Баня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265 551,15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Баня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Ахмедов А.Н.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FA7AF9">
            <w:pPr>
              <w:jc w:val="center"/>
            </w:pPr>
            <w:r>
              <w:t xml:space="preserve">Легковой автомобиль ВАЗ </w:t>
            </w:r>
            <w:r w:rsidRPr="00281648">
              <w:t>217010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615 572,00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320 798,11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Ахметов И.Н.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Г</w:t>
            </w:r>
            <w:r w:rsidRPr="00281648">
              <w:rPr>
                <w:color w:val="000000"/>
              </w:rPr>
              <w:t>лавного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1 162 333,74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3 471 388,84 (в том числе доход от вкладов в банках и иных кредитных организациях)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Ахмадеев Р.М.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849 280,00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887E7E">
            <w:pPr>
              <w:jc w:val="center"/>
            </w:pPr>
            <w:r>
              <w:t xml:space="preserve">Легковой автомобиль </w:t>
            </w:r>
            <w:r w:rsidRPr="00281648">
              <w:t>Т</w:t>
            </w:r>
            <w:r>
              <w:rPr>
                <w:lang w:val="en-US"/>
              </w:rPr>
              <w:t>oyota</w:t>
            </w:r>
            <w:r w:rsidRPr="00887E7E">
              <w:t xml:space="preserve"> </w:t>
            </w:r>
            <w:r w:rsidRPr="00281648">
              <w:t>Corolla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234 272,16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Байтурин У.С.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887E7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Chevrole</w:t>
            </w:r>
            <w:r w:rsidRPr="00695811">
              <w:t xml:space="preserve"> </w:t>
            </w:r>
            <w:r>
              <w:rPr>
                <w:lang w:val="en-US"/>
              </w:rPr>
              <w:t>Lacetti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694 516,26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303 779,00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Бакирова С.С.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DA0037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Skoda Octavia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БМВ-Х1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E42034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1 289264,73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Баня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Баранов А.С.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B0ECC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Hyundai Solaris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Hyundai Solaris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1 043</w:t>
            </w:r>
            <w:r w:rsidRPr="00281648">
              <w:rPr>
                <w:color w:val="000000"/>
              </w:rPr>
              <w:t>450,00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5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466 552,89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Барзайкин В.В.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9F02E2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Hyundai</w:t>
            </w:r>
            <w:r w:rsidRPr="00281648">
              <w:t xml:space="preserve"> Getz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975 967,98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Т</w:t>
            </w:r>
            <w:r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547 045,59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5F5EC8">
        <w:trPr>
          <w:trHeight w:val="56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Бикташева А.Н.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AE4B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долевая, 1/8</w:t>
            </w:r>
            <w:r w:rsidRPr="00281648">
              <w:rPr>
                <w:color w:val="000000"/>
              </w:rPr>
              <w:t xml:space="preserve">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3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  <w:p w:rsidR="00032ED6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427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Бейда А.И.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ведущий специалист - эксперт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Chevrolet Cruze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463 383,26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Беляев В.В.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Renault Sandero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916 072,00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106 338,48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Булгаков Р.А.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инженер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>Легковой автомобиль Ford Focu</w:t>
            </w:r>
            <w:r>
              <w:rPr>
                <w:lang w:val="en-US"/>
              </w:rPr>
              <w:t>s</w:t>
            </w:r>
            <w:r w:rsidRPr="006E0B76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708 136,55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Бурханов М.Н.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53B5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Skoda</w:t>
            </w:r>
            <w:r w:rsidRPr="00D374DE">
              <w:t xml:space="preserve"> </w:t>
            </w:r>
            <w:r>
              <w:rPr>
                <w:lang w:val="en-US"/>
              </w:rPr>
              <w:t>Fabia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788 499,67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281648">
              <w:rPr>
                <w:color w:val="000000"/>
              </w:rPr>
              <w:t>омната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39 168,61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FB4C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281648">
              <w:rPr>
                <w:color w:val="000000"/>
              </w:rPr>
              <w:t>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Габбасова Г.З.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281648">
              <w:rPr>
                <w:color w:val="000000"/>
              </w:rPr>
              <w:t>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6152AE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</w:t>
            </w:r>
            <w:r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Honda-CRV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878 647,58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Пожизненное наследуемое владение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6152AE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474 432,09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85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Ганиев Р.Ф.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отдела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1761B">
            <w:pPr>
              <w:jc w:val="center"/>
            </w:pPr>
            <w:r>
              <w:t>Легковой автомобиль ГАЗ 3110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1110000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5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31761B">
            <w:pPr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9913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79959,60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9913E9">
        <w:trPr>
          <w:trHeight w:val="477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Гайнанов В.М.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BA71E6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830 880,00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755530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Kia </w:t>
            </w:r>
            <w:r>
              <w:rPr>
                <w:lang w:val="en-US"/>
              </w:rPr>
              <w:t>C</w:t>
            </w:r>
            <w:r w:rsidRPr="00281648">
              <w:t>eed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363 408,58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Галиева В.В.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Садовый участок с домом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6E0B76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6E0B76">
              <w:t xml:space="preserve"> </w:t>
            </w:r>
            <w:r>
              <w:rPr>
                <w:lang w:val="en-US"/>
              </w:rPr>
              <w:t>Logan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809 753,35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402B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Галиев Ф.Ф.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главного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6E0B76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T</w:t>
            </w:r>
            <w:r w:rsidRPr="00281648"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1 099</w:t>
            </w:r>
            <w:r w:rsidRPr="00281648">
              <w:rPr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786 071,80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Сарай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Гафаров А.М.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441C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1027 256,97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577 693,76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Гафаров Р.Р.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1 284 887,97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1/6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360 020,43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1/6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1/6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Гаражный бокс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1/6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66D95">
        <w:trPr>
          <w:trHeight w:val="2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Гималтдинова Г.Н.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281648">
              <w:rPr>
                <w:color w:val="000000"/>
              </w:rPr>
              <w:t>ознаватель</w:t>
            </w:r>
            <w:r>
              <w:rPr>
                <w:color w:val="000000"/>
              </w:rPr>
              <w:t xml:space="preserve">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Volkswagen </w:t>
            </w:r>
            <w:r>
              <w:rPr>
                <w:lang w:val="en-US"/>
              </w:rPr>
              <w:t>T</w:t>
            </w:r>
            <w:r w:rsidRPr="00281648">
              <w:t>iguan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Skoda Oktavia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1 453 081,82 (в том числе доход от продажи транспортного средства)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66D95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Гирфатуллина Л.З.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R</w:t>
            </w:r>
            <w:r>
              <w:t>ena</w:t>
            </w:r>
            <w:r>
              <w:rPr>
                <w:lang w:val="en-US"/>
              </w:rPr>
              <w:t>ult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Pr="00281648">
              <w:t xml:space="preserve">andero (индивидуальная)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583 424,66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Машиноместо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ED105B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Fiat </w:t>
            </w:r>
            <w:r>
              <w:rPr>
                <w:lang w:val="en-US"/>
              </w:rPr>
              <w:t>Bravo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699 688,93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Горин В.Н.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43E43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B37B3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Ford</w:t>
            </w:r>
            <w:r w:rsidRPr="00CB37B3">
              <w:t xml:space="preserve"> </w:t>
            </w:r>
            <w:r>
              <w:rPr>
                <w:lang w:val="en-US"/>
              </w:rPr>
              <w:t>Mondeo</w:t>
            </w:r>
            <w:r w:rsidRPr="00281648">
              <w:t xml:space="preserve"> (индивидуальная)</w:t>
            </w:r>
          </w:p>
          <w:p w:rsidR="00032ED6" w:rsidRPr="00281648" w:rsidRDefault="00032ED6" w:rsidP="00CB37B3">
            <w:pPr>
              <w:jc w:val="center"/>
            </w:pPr>
            <w:r w:rsidRPr="00281648">
              <w:t xml:space="preserve">Volkswagen </w:t>
            </w:r>
            <w:r>
              <w:rPr>
                <w:lang w:val="en-US"/>
              </w:rPr>
              <w:t>Golf</w:t>
            </w:r>
            <w:r w:rsidRPr="002D7495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3772000 (в том числе доход от продажи квартиры)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B37B3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75 317,50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19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Гусельников К.Ю.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управления-начальник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Лада KS015L LARGUS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6A62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2953 672,30 (в том числе доход от продажи транспортного средства,</w:t>
            </w:r>
            <w:r w:rsidRPr="007D48B1">
              <w:rPr>
                <w:color w:val="000000"/>
              </w:rPr>
              <w:t xml:space="preserve"> </w:t>
            </w:r>
            <w:r w:rsidRPr="00281648">
              <w:rPr>
                <w:color w:val="000000"/>
              </w:rPr>
              <w:t>продажи квартиры)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6A62C8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</w:t>
            </w:r>
            <w:r w:rsidRPr="00281648">
              <w:rPr>
                <w:color w:val="000000"/>
              </w:rPr>
              <w:t>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  <w:r w:rsidRPr="00281648">
              <w:rPr>
                <w:color w:val="000000"/>
              </w:rPr>
              <w:t>Россия</w:t>
            </w:r>
          </w:p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417 187,70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Давидов Р.К.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7D48B1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7D48B1">
              <w:t xml:space="preserve"> </w:t>
            </w:r>
            <w:r>
              <w:rPr>
                <w:lang w:val="en-US"/>
              </w:rPr>
              <w:t>Fluens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836 400,00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226 134,13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Динисламов М.М.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Дознаватель</w:t>
            </w:r>
            <w:r>
              <w:rPr>
                <w:color w:val="000000"/>
              </w:rPr>
              <w:t xml:space="preserve">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7D48B1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T</w:t>
            </w:r>
            <w:r w:rsidRPr="00281648"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681 577,49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Душкин В.И.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21214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Mitsubishi L200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800 270,00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Водный транспорт Коралл 25-Т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Турист-4 (индивидуальная)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72 315,23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3D1F3A">
        <w:trPr>
          <w:trHeight w:val="13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Зайнуллина Э.Р.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ведущий специалист - эксперт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7950C7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Skoda</w:t>
            </w:r>
            <w:r w:rsidRPr="003A054A">
              <w:t xml:space="preserve"> </w:t>
            </w:r>
            <w:r>
              <w:rPr>
                <w:lang w:val="en-US"/>
              </w:rPr>
              <w:t>Fabia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628 490,74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345276">
        <w:trPr>
          <w:trHeight w:val="6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Ибрагимов А.А.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45276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 xml:space="preserve">Lexus </w:t>
            </w:r>
            <w:r w:rsidRPr="00281648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281648">
              <w:rPr>
                <w:color w:val="000000"/>
              </w:rPr>
              <w:t>927 825,89  (в том числе доход от продажи транспортного средства)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948 057,92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Идрисов Э.М.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AC588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A054A">
            <w:pPr>
              <w:jc w:val="center"/>
            </w:pPr>
            <w:r>
              <w:t>Легковой автомобиль С</w:t>
            </w:r>
            <w:r>
              <w:rPr>
                <w:lang w:val="en-US"/>
              </w:rPr>
              <w:t>itroen</w:t>
            </w:r>
            <w:r w:rsidRPr="003A054A">
              <w:t xml:space="preserve"> </w:t>
            </w:r>
            <w:r>
              <w:rPr>
                <w:lang w:val="en-US"/>
              </w:rPr>
              <w:t>C</w:t>
            </w:r>
            <w:r w:rsidRPr="003A054A">
              <w:t xml:space="preserve"> </w:t>
            </w:r>
            <w:r>
              <w:rPr>
                <w:lang w:val="en-US"/>
              </w:rPr>
              <w:t>Crosser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8572E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1453 698,00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429 408,50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Илалов В.В.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инженер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2110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655 720,00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A054A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Ford </w:t>
            </w:r>
            <w:r>
              <w:rPr>
                <w:lang w:val="en-US"/>
              </w:rPr>
              <w:t>F</w:t>
            </w:r>
            <w:r w:rsidRPr="00281648">
              <w:t>iesta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451 711,00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Исламов Р.Ф.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10BD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</w:t>
            </w: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Honda C-RV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804 208,85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B34CCE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</w:t>
            </w: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285 624,37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Исхаков Р.А.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Mitsubishi ASX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980 555,00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103 968,60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42012A">
        <w:trPr>
          <w:trHeight w:val="32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  <w:r w:rsidRPr="00281648">
              <w:rPr>
                <w:bCs/>
                <w:color w:val="000000"/>
              </w:rPr>
              <w:t>Ишкинин Н.Р.</w:t>
            </w: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  <w:p w:rsidR="00032ED6" w:rsidRPr="00281648" w:rsidRDefault="00032ED6" w:rsidP="00C6303D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  <w:r w:rsidRPr="00281648">
              <w:rPr>
                <w:color w:val="000000"/>
              </w:rPr>
              <w:t>инженер отдела</w:t>
            </w: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Pr="0042012A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</w:t>
            </w:r>
            <w:r w:rsidRPr="00281648">
              <w:rPr>
                <w:color w:val="000000"/>
              </w:rPr>
              <w:t>вартира</w:t>
            </w: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Pr="0042012A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39</w:t>
            </w: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</w:rPr>
            </w:pP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Volkswagen </w:t>
            </w:r>
            <w:r>
              <w:rPr>
                <w:lang w:val="en-US"/>
              </w:rPr>
              <w:t>Golf</w:t>
            </w:r>
            <w:r w:rsidRPr="00AD246E">
              <w:t xml:space="preserve"> </w:t>
            </w:r>
            <w:r w:rsidRPr="00281648">
              <w:t>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ВАЗ 21014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ГАЗ 2705 (индивидуальная)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645 990,00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5F5EC8">
        <w:trPr>
          <w:trHeight w:val="241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Калистратов В.А.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36F51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Fiat</w:t>
            </w:r>
            <w:r w:rsidRPr="0039330D">
              <w:t xml:space="preserve"> </w:t>
            </w:r>
            <w:r>
              <w:rPr>
                <w:lang w:val="en-US"/>
              </w:rPr>
              <w:t>Punto</w:t>
            </w:r>
            <w:r w:rsidRPr="00AD246E">
              <w:t xml:space="preserve"> </w:t>
            </w:r>
            <w:r w:rsidRPr="00281648">
              <w:t>(индивидуальная)</w:t>
            </w:r>
          </w:p>
          <w:p w:rsidR="00032ED6" w:rsidRPr="00281648" w:rsidRDefault="00032ED6" w:rsidP="00336F51">
            <w:pPr>
              <w:jc w:val="center"/>
            </w:pPr>
            <w:r>
              <w:t>УАЗ 374101</w:t>
            </w:r>
            <w:r w:rsidRPr="00281648">
              <w:t xml:space="preserve"> (индивидуальная)</w:t>
            </w:r>
          </w:p>
          <w:p w:rsidR="00032ED6" w:rsidRDefault="00032ED6" w:rsidP="00336F51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571702,60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8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bCs/>
                <w:color w:val="000000"/>
              </w:rPr>
            </w:pPr>
          </w:p>
          <w:p w:rsidR="00032ED6" w:rsidRDefault="00032ED6" w:rsidP="00C6303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Супруг</w:t>
            </w:r>
          </w:p>
          <w:p w:rsidR="00032ED6" w:rsidRPr="00BC73A9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336F5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431343,34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  <w:p w:rsidR="00032ED6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BF2D3F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</w:t>
            </w:r>
            <w:r>
              <w:rPr>
                <w:color w:val="000000"/>
              </w:rPr>
              <w:t>5</w:t>
            </w:r>
            <w:r w:rsidRPr="00281648">
              <w:rPr>
                <w:color w:val="000000"/>
              </w:rPr>
              <w:t xml:space="preserve">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336F5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Канзафаров Д.С.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BC172C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заместитель руководителя </w:t>
            </w:r>
            <w:r>
              <w:rPr>
                <w:color w:val="000000"/>
              </w:rPr>
              <w:t>Г</w:t>
            </w:r>
            <w:r w:rsidRPr="00281648">
              <w:rPr>
                <w:color w:val="000000"/>
              </w:rPr>
              <w:t>лавного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1460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>Легковой автомобиль Ford Focu</w:t>
            </w:r>
            <w:r>
              <w:rPr>
                <w:lang w:val="en-US"/>
              </w:rPr>
              <w:t>s</w:t>
            </w:r>
            <w:r w:rsidRPr="00AD246E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1 162 897,76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582 064,93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Капитоненко С.А.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6071D4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AD246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Peugeot</w:t>
            </w:r>
            <w:r w:rsidRPr="00281648">
              <w:t>-307 СВ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982 242,01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5F5EC8">
        <w:trPr>
          <w:trHeight w:val="55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Картавых П.И.</w:t>
            </w:r>
          </w:p>
          <w:p w:rsidR="00032ED6" w:rsidRDefault="00032ED6" w:rsidP="00C6303D">
            <w:pPr>
              <w:jc w:val="center"/>
              <w:rPr>
                <w:color w:val="000000"/>
              </w:rPr>
            </w:pPr>
          </w:p>
          <w:p w:rsidR="00032ED6" w:rsidRDefault="00032ED6" w:rsidP="00C6303D">
            <w:pPr>
              <w:jc w:val="center"/>
              <w:rPr>
                <w:color w:val="000000"/>
              </w:rPr>
            </w:pPr>
          </w:p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специалист-эксперт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ED4A57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ED4A57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ED4A57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</w:t>
            </w:r>
            <w:r>
              <w:rPr>
                <w:color w:val="000000"/>
              </w:rPr>
              <w:t>4</w:t>
            </w:r>
            <w:r w:rsidRPr="00281648">
              <w:rPr>
                <w:color w:val="000000"/>
              </w:rPr>
              <w:t xml:space="preserve">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A52403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BMW</w:t>
            </w:r>
            <w:r w:rsidRPr="00281648">
              <w:t xml:space="preserve"> </w:t>
            </w:r>
            <w:r>
              <w:t xml:space="preserve">530 </w:t>
            </w:r>
          </w:p>
          <w:p w:rsidR="00032ED6" w:rsidRDefault="00032ED6" w:rsidP="00A52403">
            <w:pPr>
              <w:jc w:val="center"/>
            </w:pPr>
            <w:r w:rsidRPr="00281648">
              <w:t>(индивидуальная)</w:t>
            </w:r>
          </w:p>
          <w:p w:rsidR="00032ED6" w:rsidRDefault="00032ED6" w:rsidP="00A52403">
            <w:pPr>
              <w:jc w:val="center"/>
            </w:pPr>
            <w:r w:rsidRPr="00660D0C">
              <w:t xml:space="preserve"> </w:t>
            </w:r>
            <w:r>
              <w:rPr>
                <w:lang w:val="en-US"/>
              </w:rPr>
              <w:t>BMW</w:t>
            </w:r>
            <w:r w:rsidRPr="00281648">
              <w:t xml:space="preserve"> </w:t>
            </w:r>
            <w:r>
              <w:t>318</w:t>
            </w:r>
          </w:p>
          <w:p w:rsidR="00032ED6" w:rsidRPr="00281648" w:rsidRDefault="00032ED6" w:rsidP="00A52403">
            <w:pPr>
              <w:jc w:val="center"/>
            </w:pPr>
            <w:r w:rsidRPr="00281648">
              <w:t>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2885771,89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(в том числе доход от продажи квартиры)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6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032ED6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  <w:p w:rsidR="00032ED6" w:rsidRPr="00281648" w:rsidRDefault="00032ED6" w:rsidP="005F5EC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A4CFC" w:rsidRDefault="00032ED6" w:rsidP="005F5EC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5F5EC8">
        <w:trPr>
          <w:trHeight w:val="411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5F5EC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7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Кириллов Н.В.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старший инженер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Mitsubishi Lanser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734 170,00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408 960,50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Кошелев С.В.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A0BFE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Легковой автомобиль Volkswagen Passat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A0BFE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1105 662,80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541 742,61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общая 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Кучемханов И.Р.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21074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671 052,00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AD246E">
            <w:pPr>
              <w:jc w:val="center"/>
            </w:pPr>
            <w:r>
              <w:t xml:space="preserve">Легковой автомобиль Volkswagen </w:t>
            </w:r>
            <w:r>
              <w:rPr>
                <w:lang w:val="en-US"/>
              </w:rPr>
              <w:t>Jetta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Латыпов М.Р.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главного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AD246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T</w:t>
            </w:r>
            <w:r w:rsidRPr="00281648"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1 129 471,08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Незавршенное строительство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общая 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524 035,87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общая 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Макаренко Е.В.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старший инженер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Renault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734 170,00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Мансуров Р.Н.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838 229,30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Mitsubishi ASX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475 101,06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Мирзаянов Р.А.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старший инженер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Недостроенный 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333D3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Daewoo</w:t>
            </w:r>
            <w:r w:rsidRPr="008A5817">
              <w:t xml:space="preserve"> </w:t>
            </w:r>
            <w:r>
              <w:rPr>
                <w:lang w:val="en-US"/>
              </w:rPr>
              <w:t>Nexia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730 276,93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8A5817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Hyundai </w:t>
            </w:r>
            <w:r>
              <w:rPr>
                <w:lang w:val="en-US"/>
              </w:rPr>
              <w:t>Getz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277 770,07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Михайлов В.В.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Volkswagen Polo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090FC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1258 937,38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Жилое строение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373 914,18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Мунасипова А.Т.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специалист-эксперт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525 396,22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Муратов М.Ч.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8A5817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Chevrolet </w:t>
            </w:r>
            <w:r>
              <w:rPr>
                <w:lang w:val="en-US"/>
              </w:rPr>
              <w:t>Lasetti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565 722,32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Муслимов Д.В.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8A5817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Chevrolet </w:t>
            </w:r>
            <w:r>
              <w:rPr>
                <w:lang w:val="en-US"/>
              </w:rPr>
              <w:t>Aveo</w:t>
            </w:r>
            <w:r w:rsidRPr="008A5817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878 622,19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F44037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1456 679,87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Мустаев М.А.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T</w:t>
            </w:r>
            <w:r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854084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1177049,13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домик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общая 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Honda Jazz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848 332,21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18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Насретдинов И.З.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0D9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Subaru</w:t>
            </w:r>
            <w:r w:rsidRPr="00280D9E">
              <w:t xml:space="preserve"> </w:t>
            </w:r>
            <w:r>
              <w:rPr>
                <w:lang w:val="en-US"/>
              </w:rPr>
              <w:t>Forester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BC172C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1710500 (в том числе доход от</w:t>
            </w:r>
            <w:r>
              <w:rPr>
                <w:color w:val="000000"/>
              </w:rPr>
              <w:t xml:space="preserve"> продажи транспортного средства</w:t>
            </w:r>
            <w:r w:rsidRPr="00281648">
              <w:rPr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Нафикова Э.А.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ведущий специалист - эксперт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0D9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Opel</w:t>
            </w:r>
            <w:r w:rsidRPr="00280D9E">
              <w:t xml:space="preserve"> </w:t>
            </w:r>
            <w:r>
              <w:rPr>
                <w:lang w:val="en-US"/>
              </w:rPr>
              <w:t>Corsa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460 995,80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Нафиков И.К.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0D9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Nissan</w:t>
            </w:r>
            <w:r w:rsidRPr="003C0BBC">
              <w:t xml:space="preserve"> </w:t>
            </w:r>
            <w:r>
              <w:rPr>
                <w:lang w:val="en-US"/>
              </w:rPr>
              <w:t>Qashcai</w:t>
            </w:r>
            <w:r w:rsidRPr="003C0BBC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281648">
              <w:rPr>
                <w:color w:val="000000"/>
              </w:rPr>
              <w:t>027 593,73  (в том числе доход от продажи транспортного средства)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237 038,91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Николаев И.Г.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0D9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 xml:space="preserve">Renault </w:t>
            </w:r>
            <w:r w:rsidRPr="00281648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BC3F09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1275 003,68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10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0BBC">
            <w:pPr>
              <w:jc w:val="center"/>
            </w:pPr>
            <w:r>
              <w:t xml:space="preserve">Легковой автомобиль </w:t>
            </w:r>
            <w:r w:rsidRPr="00281648">
              <w:t>С</w:t>
            </w:r>
            <w:r>
              <w:rPr>
                <w:lang w:val="en-US"/>
              </w:rPr>
              <w:t>itroen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3 700 795,61  (в том числе доход от продажи квартиры)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5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B746E1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516 666,67  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Никсонова А.М.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0BBC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Fiat </w:t>
            </w:r>
            <w:r>
              <w:rPr>
                <w:lang w:val="en-US"/>
              </w:rPr>
              <w:t>A</w:t>
            </w:r>
            <w:r w:rsidRPr="00281648">
              <w:t>lbea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884 367,70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  <w:r>
              <w:rPr>
                <w:color w:val="00000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единовременная субсидия на приобретение жилого помещения, ипотечный кредит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Пронин А.М.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42279F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1020 174,54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526 375,55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Родионова В.А.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0BBC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T</w:t>
            </w:r>
            <w:r w:rsidRPr="00281648"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547 045,59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0BBC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Hyundai </w:t>
            </w:r>
            <w:r>
              <w:rPr>
                <w:lang w:val="en-US"/>
              </w:rPr>
              <w:t>Gets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975 967,98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Рысаев И.Ф.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инженер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665 655,00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4BB2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Volkswagen </w:t>
            </w:r>
            <w:r>
              <w:rPr>
                <w:lang w:val="en-US"/>
              </w:rPr>
              <w:t>P</w:t>
            </w:r>
            <w:r w:rsidRPr="00281648">
              <w:t>assat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632 388,35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r w:rsidRPr="00281648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Сабитов П.Ю.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0BBC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281648">
              <w:t xml:space="preserve"> Duster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Лодка надувная "Коралл-25Т"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281648">
              <w:rPr>
                <w:color w:val="000000"/>
              </w:rPr>
              <w:t>358 149,38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1/9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Гаражный бокс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Гаражный бокс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8/9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EC6954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Kia </w:t>
            </w:r>
            <w:r>
              <w:rPr>
                <w:lang w:val="en-US"/>
              </w:rPr>
              <w:t>P</w:t>
            </w:r>
            <w:r w:rsidRPr="00281648">
              <w:t>ikanto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305 366,57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Савчук А.И.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3C0BBC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Skoda</w:t>
            </w:r>
            <w:r w:rsidRPr="00243F0E">
              <w:t xml:space="preserve"> </w:t>
            </w:r>
            <w:r w:rsidRPr="00281648">
              <w:t>Romster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871 225,00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726AA0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 </w:t>
            </w:r>
            <w:r>
              <w:rPr>
                <w:lang w:val="en-US"/>
              </w:rPr>
              <w:t>Suzuki</w:t>
            </w:r>
            <w:r w:rsidRPr="004927D6">
              <w:t xml:space="preserve"> </w:t>
            </w:r>
            <w:r w:rsidRPr="00281648">
              <w:t>Jim</w:t>
            </w:r>
            <w:r>
              <w:rPr>
                <w:lang w:val="en-US"/>
              </w:rPr>
              <w:t>m</w:t>
            </w:r>
            <w:r w:rsidRPr="00281648">
              <w:t>y (индивидуальная)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256 411,00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4927D6">
        <w:trPr>
          <w:trHeight w:val="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Саетгареев И.Г.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главного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Honda</w:t>
            </w:r>
            <w:r w:rsidRPr="00243F0E">
              <w:t xml:space="preserve"> </w:t>
            </w:r>
            <w:r>
              <w:rPr>
                <w:lang w:val="en-US"/>
              </w:rPr>
              <w:t>Fit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1 096 038,25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C36874">
        <w:trPr>
          <w:trHeight w:val="99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Салахов Р.Ф.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EC6954" w:rsidRDefault="00032ED6" w:rsidP="00281648">
            <w:pPr>
              <w:jc w:val="center"/>
              <w:rPr>
                <w:color w:val="000000"/>
                <w:lang w:val="en-US"/>
              </w:rPr>
            </w:pPr>
            <w:r w:rsidRPr="00281648">
              <w:rPr>
                <w:color w:val="000000"/>
              </w:rPr>
              <w:t>за</w:t>
            </w:r>
            <w:r>
              <w:rPr>
                <w:color w:val="000000"/>
              </w:rPr>
              <w:t>меститель начальника управления</w:t>
            </w: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281648">
            <w:pPr>
              <w:jc w:val="center"/>
              <w:rPr>
                <w:color w:val="000000"/>
                <w:lang w:val="en-US"/>
              </w:rPr>
            </w:pPr>
          </w:p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36874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1036 407,49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Дача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272 839,14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Салимов Р.С.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Chevrolet</w:t>
            </w:r>
            <w:r w:rsidRPr="00243F0E">
              <w:t xml:space="preserve"> </w:t>
            </w:r>
            <w:r>
              <w:rPr>
                <w:lang w:val="en-US"/>
              </w:rPr>
              <w:t>Niva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939 938,20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Chevrole</w:t>
            </w:r>
            <w:r w:rsidRPr="00243F0E">
              <w:t xml:space="preserve"> </w:t>
            </w:r>
            <w:r>
              <w:rPr>
                <w:lang w:val="en-US"/>
              </w:rPr>
              <w:t>Lasetti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Сапожников Д.А.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ВАЗ-212300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825 253,00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Дачный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43/300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43/300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43/300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EE7B06">
        <w:trPr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Сахарчук С.Н.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21053 (индивидуальная)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281648">
              <w:rPr>
                <w:color w:val="000000"/>
              </w:rPr>
              <w:t>037 378,55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Серов А.В.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281648">
              <w:t xml:space="preserve"> Duster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717 856,20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680 000,00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882A0B">
        <w:trPr>
          <w:trHeight w:val="218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Симонов С.В.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50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Москвич 2141 (индивидуальная)</w:t>
            </w:r>
          </w:p>
          <w:p w:rsidR="00032ED6" w:rsidRPr="00281648" w:rsidRDefault="00032ED6" w:rsidP="00243F0E">
            <w:pPr>
              <w:jc w:val="center"/>
            </w:pPr>
            <w:r w:rsidRPr="00281648">
              <w:t>А</w:t>
            </w:r>
            <w:r>
              <w:rPr>
                <w:lang w:val="en-US"/>
              </w:rPr>
              <w:t>udi</w:t>
            </w:r>
            <w:r w:rsidRPr="00281648">
              <w:t xml:space="preserve"> 100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437 615,05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Скрябин А.А.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1747E3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953 454,19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D34C97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</w:t>
            </w:r>
            <w:r>
              <w:rPr>
                <w:color w:val="000000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378 596,47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Соколов Д.И.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инженер отделения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243F0E">
              <w:t xml:space="preserve"> </w:t>
            </w:r>
            <w:r w:rsidRPr="00281648">
              <w:t>Duster (индивидуальная)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660 569,75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rPr>
                <w:lang w:val="en-US"/>
              </w:rPr>
              <w:t>Skoda</w:t>
            </w:r>
            <w:r w:rsidRPr="00281648">
              <w:t xml:space="preserve"> Yeti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54 157,75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Суюндуков Р.А.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старший инженер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771 839,21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Тазетдинов И.Я.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ВАЗ-2105 (совместная)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ВАЗ-3102 Волга (совместная)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Лада</w:t>
            </w:r>
            <w:r w:rsidRPr="006B0ECC">
              <w:t xml:space="preserve"> </w:t>
            </w:r>
            <w:r>
              <w:rPr>
                <w:lang w:val="en-US"/>
              </w:rPr>
              <w:t>Largus</w:t>
            </w:r>
            <w:r w:rsidRPr="00281648">
              <w:t xml:space="preserve"> RS015L  (совместная)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723 015,88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85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B0ECC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ВАЗ-2105 (совместная)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ВАЗ-3102 Волга (совместная)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Лада RS015L  (совместная)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325 184,64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0D2306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0D23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0D2306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159 189,52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Тихненко А.И.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>Легковой автомобиль Renault</w:t>
            </w:r>
            <w:r w:rsidRPr="00281648">
              <w:t xml:space="preserve"> LOGAN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837 391,06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Тукаев И.Ф.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O</w:t>
            </w:r>
            <w:r w:rsidRPr="00281648">
              <w:t xml:space="preserve">pel </w:t>
            </w:r>
            <w:r>
              <w:rPr>
                <w:lang w:val="en-US"/>
              </w:rPr>
              <w:t>A</w:t>
            </w:r>
            <w:r w:rsidRPr="00281648">
              <w:t>stra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879 095,00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629 681,16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Усманов М.Р.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Тoyota Platz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Hyundai 130 1.4GL MT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802 348,39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431 123,00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Фаизов Т.Ш.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инженер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21140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744 601,55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85 176,67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Файзуллин Р.Ф.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997 235,00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Объект незавешенного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319 970,53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168 623,77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Фаррахов И.Т.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774 390,02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ED105B">
            <w:pPr>
              <w:jc w:val="center"/>
            </w:pPr>
            <w:r>
              <w:t>Легковой автомобиль ВАЗ</w:t>
            </w:r>
            <w:r w:rsidRPr="00281648">
              <w:t xml:space="preserve"> 111740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491 723,59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0D230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Фахрисламова А.З.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674 760,00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Федорова Л.Ф.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841 069,23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Хабипов А.М.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2114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858 590,00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769 803,65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Хрыкин К.П.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2112 (индивидуальная)</w:t>
            </w:r>
          </w:p>
          <w:p w:rsidR="00032ED6" w:rsidRPr="00281648" w:rsidRDefault="00032ED6" w:rsidP="00281648">
            <w:pPr>
              <w:jc w:val="center"/>
            </w:pPr>
            <w:r w:rsidRPr="00281648">
              <w:t>Hyundai Solaris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1 012 569,58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282F51">
        <w:trPr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Хузин М.Ф.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Skoda</w:t>
            </w:r>
            <w:r w:rsidRPr="00243F0E">
              <w:t xml:space="preserve"> </w:t>
            </w:r>
            <w:r>
              <w:rPr>
                <w:lang w:val="en-US"/>
              </w:rPr>
              <w:t>Octavia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951 760,59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Хузяхметов З.З.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D00FEF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 xml:space="preserve">Первый заместитель начальника </w:t>
            </w:r>
            <w:r>
              <w:rPr>
                <w:color w:val="000000"/>
              </w:rPr>
              <w:t>Г</w:t>
            </w:r>
            <w:r w:rsidRPr="00281648">
              <w:rPr>
                <w:color w:val="000000"/>
              </w:rPr>
              <w:t>лавного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Т</w:t>
            </w:r>
            <w:r>
              <w:t xml:space="preserve">oyota </w:t>
            </w:r>
            <w:r>
              <w:rPr>
                <w:lang w:val="en-US"/>
              </w:rPr>
              <w:t>C</w:t>
            </w:r>
            <w:r w:rsidRPr="00281648">
              <w:t>orolla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1 358 782,37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151 132,39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Хуснутдинова Е.В.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73371">
            <w:pPr>
              <w:jc w:val="center"/>
              <w:rPr>
                <w:color w:val="000000"/>
                <w:lang w:val="en-US"/>
              </w:rPr>
            </w:pPr>
            <w:r w:rsidRPr="00273371">
              <w:rPr>
                <w:color w:val="000000"/>
              </w:rPr>
              <w:t>66</w:t>
            </w:r>
            <w:r>
              <w:rPr>
                <w:color w:val="000000"/>
                <w:lang w:val="en-US"/>
              </w:rPr>
              <w:t>,</w:t>
            </w:r>
            <w:r w:rsidRPr="00273371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575 714,93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Шарипов Р.Р.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1 012 230,00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B60FA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</w:p>
        </w:tc>
      </w:tr>
      <w:tr w:rsidR="00032ED6" w:rsidRPr="00281648" w:rsidTr="00924C98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924C98">
            <w:pPr>
              <w:jc w:val="center"/>
            </w:pPr>
            <w:r>
              <w:t xml:space="preserve">Легковой автомобиль Lada </w:t>
            </w:r>
            <w:r w:rsidRPr="00281648">
              <w:t>Granta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178 357,81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86 562,73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Чукавина М.Б.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830 216,12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Щербаков В.В.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начальник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Opel</w:t>
            </w:r>
            <w:r w:rsidRPr="00243F0E">
              <w:t xml:space="preserve"> </w:t>
            </w:r>
            <w:r>
              <w:rPr>
                <w:lang w:val="en-US"/>
              </w:rPr>
              <w:t>Zafira</w:t>
            </w:r>
            <w:r w:rsidRPr="00243F0E">
              <w:t xml:space="preserve"> </w:t>
            </w:r>
            <w:r>
              <w:rPr>
                <w:lang w:val="en-US"/>
              </w:rPr>
              <w:t>Turer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4 050 295  (в том числе доход от продажи транспортного средства, квартиры)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8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Общая долевая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282,68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 w:rsidRPr="00281648">
              <w:t xml:space="preserve">Volkswagen </w:t>
            </w:r>
            <w:r>
              <w:rPr>
                <w:lang w:val="en-US"/>
              </w:rPr>
              <w:t>Golf</w:t>
            </w:r>
            <w:r w:rsidRPr="00243F0E">
              <w:t xml:space="preserve"> </w:t>
            </w:r>
            <w:r w:rsidRPr="00281648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417 535,07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8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43F0E">
            <w:pPr>
              <w:jc w:val="center"/>
            </w:pPr>
            <w:r>
              <w:t xml:space="preserve">Легковой автомобиль </w:t>
            </w:r>
            <w:r w:rsidRPr="00281648">
              <w:t>Volkswagen Т</w:t>
            </w:r>
            <w:r>
              <w:rPr>
                <w:lang w:val="en-US"/>
              </w:rPr>
              <w:t>iguan</w:t>
            </w:r>
            <w:r w:rsidRPr="00281648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Садовый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Дача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Дача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Юртов А.С.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Daewoo Nexia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869 885,00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214 471,25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Юсупова А.М.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главный специалист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>
              <w:t xml:space="preserve">Легковой автомобиль </w:t>
            </w:r>
            <w:r w:rsidRPr="00281648">
              <w:t>ВАЗ 21140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571 194,49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  <w:tr w:rsidR="00032ED6" w:rsidRPr="00281648" w:rsidTr="0071114D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652562" w:rsidRDefault="00032ED6" w:rsidP="00652562">
            <w:pPr>
              <w:pStyle w:val="ListParagraph"/>
              <w:numPr>
                <w:ilvl w:val="0"/>
                <w:numId w:val="7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C6303D">
            <w:pPr>
              <w:jc w:val="center"/>
              <w:rPr>
                <w:bCs/>
                <w:color w:val="000000"/>
              </w:rPr>
            </w:pPr>
            <w:r w:rsidRPr="00281648">
              <w:rPr>
                <w:bCs/>
                <w:color w:val="000000"/>
              </w:rPr>
              <w:t>Юлдашбаев И.Г.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ведущий специалист - эксперт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</w:pPr>
            <w:r w:rsidRPr="0028164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477 469,92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281648" w:rsidRDefault="00032ED6" w:rsidP="00281648">
            <w:pPr>
              <w:jc w:val="center"/>
              <w:rPr>
                <w:color w:val="000000"/>
              </w:rPr>
            </w:pPr>
            <w:r w:rsidRPr="00281648">
              <w:rPr>
                <w:color w:val="000000"/>
              </w:rPr>
              <w:t> </w:t>
            </w:r>
          </w:p>
        </w:tc>
      </w:tr>
    </w:tbl>
    <w:p w:rsidR="00032ED6" w:rsidRPr="00281648" w:rsidRDefault="00032ED6" w:rsidP="00634174">
      <w:pPr>
        <w:jc w:val="center"/>
        <w:rPr>
          <w:b/>
          <w:bCs/>
          <w:color w:val="000000"/>
          <w:lang w:val="en-US"/>
        </w:rPr>
      </w:pPr>
    </w:p>
    <w:p w:rsidR="00032ED6" w:rsidRDefault="00032ED6" w:rsidP="00634174">
      <w:pPr>
        <w:jc w:val="center"/>
        <w:rPr>
          <w:b/>
          <w:bCs/>
          <w:color w:val="000000"/>
          <w:lang w:val="en-US"/>
        </w:rPr>
      </w:pPr>
    </w:p>
    <w:p w:rsidR="00032ED6" w:rsidRDefault="00032ED6" w:rsidP="00634174">
      <w:pPr>
        <w:jc w:val="center"/>
        <w:rPr>
          <w:bCs/>
          <w:color w:val="000000"/>
        </w:rPr>
      </w:pPr>
      <w:r w:rsidRPr="00354564">
        <w:rPr>
          <w:bCs/>
          <w:color w:val="000000"/>
        </w:rPr>
        <w:t>Территориальные подразделения надзорной деятельности</w:t>
      </w:r>
    </w:p>
    <w:p w:rsidR="00032ED6" w:rsidRPr="00354564" w:rsidRDefault="00032ED6" w:rsidP="00634174">
      <w:pPr>
        <w:jc w:val="center"/>
      </w:pPr>
    </w:p>
    <w:tbl>
      <w:tblPr>
        <w:tblW w:w="16018" w:type="dxa"/>
        <w:tblInd w:w="-459" w:type="dxa"/>
        <w:tblLayout w:type="fixed"/>
        <w:tblLook w:val="00A0"/>
      </w:tblPr>
      <w:tblGrid>
        <w:gridCol w:w="567"/>
        <w:gridCol w:w="1701"/>
        <w:gridCol w:w="1134"/>
        <w:gridCol w:w="142"/>
        <w:gridCol w:w="1276"/>
        <w:gridCol w:w="1417"/>
        <w:gridCol w:w="993"/>
        <w:gridCol w:w="992"/>
        <w:gridCol w:w="1276"/>
        <w:gridCol w:w="708"/>
        <w:gridCol w:w="1134"/>
        <w:gridCol w:w="1701"/>
        <w:gridCol w:w="1701"/>
        <w:gridCol w:w="1134"/>
        <w:gridCol w:w="142"/>
      </w:tblGrid>
      <w:tr w:rsidR="00032ED6" w:rsidRPr="00B96941" w:rsidTr="000A47EB">
        <w:trPr>
          <w:gridAfter w:val="1"/>
          <w:wAfter w:w="142" w:type="dxa"/>
          <w:trHeight w:val="12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Абдрахманов Ф.Г.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Suzuki Grand Vitara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автоприцеп КМЗ-828420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(индивидуальная</w:t>
            </w:r>
            <w:r w:rsidRPr="00B96941">
              <w:rPr>
                <w:color w:val="000000"/>
              </w:rPr>
              <w:t>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956 629,83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4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12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Капитальный  гараж (на приусадебном участке)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5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803274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/>
                <w:bCs/>
                <w:color w:val="000000"/>
              </w:rPr>
            </w:pPr>
            <w:r w:rsidRPr="00B96941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/>
                <w:bCs/>
                <w:color w:val="000000"/>
              </w:rPr>
            </w:pPr>
            <w:r w:rsidRPr="00B96941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126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Абдуллин Ф.М.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Che</w:t>
            </w:r>
            <w:r>
              <w:rPr>
                <w:color w:val="000000"/>
                <w:lang w:val="en-US"/>
              </w:rPr>
              <w:t>v</w:t>
            </w:r>
            <w:r w:rsidRPr="00B96941">
              <w:rPr>
                <w:color w:val="000000"/>
              </w:rPr>
              <w:t>role</w:t>
            </w:r>
            <w:r>
              <w:rPr>
                <w:color w:val="000000"/>
                <w:lang w:val="en-US"/>
              </w:rPr>
              <w:t>t</w:t>
            </w:r>
            <w:r w:rsidRPr="00B96941">
              <w:rPr>
                <w:color w:val="000000"/>
              </w:rPr>
              <w:t xml:space="preserve"> Cruse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710 563,01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1689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B96941">
              <w:rPr>
                <w:color w:val="000000"/>
              </w:rPr>
              <w:t>Жилой дом (незавершенное строительство)</w:t>
            </w:r>
          </w:p>
          <w:p w:rsidR="00032ED6" w:rsidRPr="00F9798B" w:rsidRDefault="00032ED6" w:rsidP="000A47E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22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F9798B" w:rsidRDefault="00032ED6" w:rsidP="000A47EB">
            <w:pPr>
              <w:jc w:val="center"/>
              <w:rPr>
                <w:bCs/>
                <w:color w:val="000000"/>
              </w:rPr>
            </w:pPr>
            <w:r w:rsidRPr="00F9798B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F9798B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F9798B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F9798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F9798B" w:rsidRDefault="00032ED6" w:rsidP="000A47EB">
            <w:pPr>
              <w:rPr>
                <w:color w:val="000000"/>
              </w:rPr>
            </w:pPr>
            <w:r w:rsidRPr="00F9798B">
              <w:rPr>
                <w:color w:val="000000"/>
              </w:rPr>
              <w:t>62 084,32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130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9798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F9798B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Абраров Р.Н.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21073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УАЗ 3303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671 605,38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511 203,86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Абубакиров И.И.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Hyundai Elantra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661 951,43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Азнагулов И.С.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Chevrolet</w:t>
            </w:r>
            <w:r w:rsidRPr="000676B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Clan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769 980,00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7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100 469,01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73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Аитов Р.М.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645 075,00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Акчурин А.А.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Chevrole</w:t>
            </w:r>
            <w:r w:rsidRPr="00833F65">
              <w:rPr>
                <w:color w:val="000000"/>
              </w:rPr>
              <w:t xml:space="preserve"> </w:t>
            </w:r>
            <w:r w:rsidRPr="00B96941">
              <w:rPr>
                <w:color w:val="000000"/>
              </w:rPr>
              <w:t xml:space="preserve"> CRUZE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766 002,85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316 389,21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Алеев М.З.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530 422,58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Алексеев В.А.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Hyundai Sanata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823 513,32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Аминев А.А.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ВАЗ-21074 (индивидуальня)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757 026,13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УАЗ-452Д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337 538,14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Альметов В.М.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2112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633 843,33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159 737,21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Апрелкин А.О.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2112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744 450,00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28 780,01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Ардаширов А.А.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897 585,00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108 777,41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Ардаширов И.Х.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02B4D" w:rsidRDefault="00032ED6" w:rsidP="000A4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Honda</w:t>
            </w:r>
            <w:r w:rsidRPr="00B96941">
              <w:rPr>
                <w:color w:val="000000"/>
              </w:rPr>
              <w:t xml:space="preserve"> HR-V (индивидульная)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759 700,00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02B4D" w:rsidRDefault="00032ED6" w:rsidP="000A4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242 954,66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02B4D" w:rsidRDefault="00032ED6" w:rsidP="000A4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5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Ардаширов Р.А.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565 797,50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Nissan</w:t>
            </w:r>
            <w:r w:rsidRPr="00ED4852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Expert</w:t>
            </w:r>
            <w:r w:rsidRPr="00B96941">
              <w:rPr>
                <w:color w:val="000000"/>
              </w:rPr>
              <w:t xml:space="preserve"> (индивидуальна)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Атналина С.С.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индивидуальный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ВАЗ-211440 (индивидуальня)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608 100,00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 xml:space="preserve">oyota </w:t>
            </w:r>
            <w:r>
              <w:rPr>
                <w:color w:val="000000"/>
                <w:lang w:val="en-US"/>
              </w:rPr>
              <w:t>C</w:t>
            </w:r>
            <w:r w:rsidRPr="00B96941">
              <w:rPr>
                <w:color w:val="000000"/>
              </w:rPr>
              <w:t>orolla (индивидуальная)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ВАЗ-2107 (индивидуальня)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359 400,00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Ахмадеев В.А.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2739F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Suzuki</w:t>
            </w:r>
            <w:r w:rsidRPr="00F2739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Grand</w:t>
            </w:r>
            <w:r w:rsidRPr="00F2739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Vitara</w:t>
            </w:r>
          </w:p>
          <w:p w:rsidR="00032ED6" w:rsidRPr="00F2739F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(индивидуальн</w:t>
            </w:r>
            <w:r>
              <w:rPr>
                <w:color w:val="000000"/>
              </w:rPr>
              <w:t>а</w:t>
            </w:r>
            <w:r w:rsidRPr="00B96941">
              <w:rPr>
                <w:color w:val="000000"/>
              </w:rPr>
              <w:t>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680 700,00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 пользовании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2 135 000,00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 пользовании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Ахмадеев Р.М.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11183 (индивидуальн</w:t>
            </w:r>
            <w:r>
              <w:rPr>
                <w:color w:val="000000"/>
              </w:rPr>
              <w:t>а</w:t>
            </w:r>
            <w:r w:rsidRPr="00B96941">
              <w:rPr>
                <w:color w:val="000000"/>
              </w:rPr>
              <w:t>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843 260,52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Ахмадуллин Э.Р.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Chevrolet</w:t>
            </w:r>
            <w:r w:rsidRPr="00003B5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Spark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710 861,29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18,975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254 015,48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Ахтямов М.Р.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B96941">
              <w:rPr>
                <w:color w:val="000000"/>
              </w:rPr>
              <w:t>Жилой дом</w:t>
            </w:r>
          </w:p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</w:p>
          <w:p w:rsidR="00032ED6" w:rsidRPr="00302B4D" w:rsidRDefault="00032ED6" w:rsidP="000A47E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B96941">
              <w:rPr>
                <w:color w:val="000000"/>
              </w:rPr>
              <w:t>130 145,16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</w:t>
            </w:r>
            <w:r w:rsidRPr="00B96941">
              <w:rPr>
                <w:color w:val="000000"/>
              </w:rPr>
              <w:t>herry Tigo (индивидуальна</w:t>
            </w:r>
            <w:r>
              <w:rPr>
                <w:color w:val="000000"/>
              </w:rPr>
              <w:t>я</w:t>
            </w:r>
            <w:r w:rsidRPr="00B96941">
              <w:rPr>
                <w:color w:val="000000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191 104,00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 (незавершенное строительство)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Ахтямов Р.Р.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Skoda</w:t>
            </w:r>
            <w:r w:rsidRPr="00B96941">
              <w:rPr>
                <w:color w:val="000000"/>
              </w:rPr>
              <w:t xml:space="preserve"> Oktavia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1 063 460,00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13 856,66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Багаутдинов А.Ф.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Hyundai Tucson 2/0 GLS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840 080,00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153 176,44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Бажин Ю.А.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833 615,51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Байгускаров Р.Р.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B96941">
              <w:rPr>
                <w:color w:val="000000"/>
              </w:rPr>
              <w:t>Легковой автомобиль ВАЗ 21063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642 830,00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238 252,65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Байдамшин Р.Х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560 185,00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9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Volskwagen</w:t>
            </w:r>
            <w:r w:rsidRPr="00BA408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Tuareg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762 818,06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Байматов Р.Р.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Daewoo</w:t>
            </w:r>
            <w:r w:rsidRPr="00692F96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Nexia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658 518,87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160 854,11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Балахонов О.М.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Сельскохозяйственный транспорт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Трактор ДТ-75Н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800 372,68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ВАЗ-217230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434 078,78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Батталов Р.И.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603 285,00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220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Баязитов Р.А.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Служебное помещение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2003519,16  (в том числе доход от продажи транспортного средства и имущества (квартиры)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Служебное помещение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21183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149 484,05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Служебное помещение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Служебное помещение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Бикбулатов В.Р.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</w:rPr>
              <w:t>Ford Focu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 xml:space="preserve"> </w:t>
            </w:r>
            <w:r w:rsidRPr="00B96941">
              <w:rPr>
                <w:color w:val="000000"/>
              </w:rPr>
              <w:t>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709 650,00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232 356,00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Биктимиров Р.К.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 </w:t>
            </w:r>
            <w:r>
              <w:rPr>
                <w:color w:val="000000"/>
                <w:lang w:val="en-US"/>
              </w:rPr>
              <w:t xml:space="preserve">Peuguot </w:t>
            </w:r>
            <w:r w:rsidRPr="00B96941">
              <w:rPr>
                <w:color w:val="000000"/>
              </w:rPr>
              <w:t>307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761 143,46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Прицеп 722502 (индивидуальная)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33 864,24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Биктубаев С.А.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Kia</w:t>
            </w:r>
            <w:r w:rsidRPr="00367A2C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Rio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625 085,28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165 292,03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Бойков Г.Ю.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Mersedes</w:t>
            </w:r>
            <w:r w:rsidRPr="00A54946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Benz</w:t>
            </w:r>
            <w:r w:rsidRPr="00A54946">
              <w:rPr>
                <w:color w:val="000000"/>
              </w:rPr>
              <w:t xml:space="preserve"> </w:t>
            </w:r>
            <w:r w:rsidRPr="00B96941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816 070,00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150 000,00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Бумин А.В.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ВАЗ-21060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712 141,00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ЛАДА 111730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611 342,65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Бурдиков С.В.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Kia</w:t>
            </w:r>
            <w:r w:rsidRPr="00A54946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Sorento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649 100,00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Вагапов Р.Р.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</w:rPr>
              <w:t>ВАЗ</w:t>
            </w:r>
            <w:r w:rsidRPr="00B96941">
              <w:rPr>
                <w:color w:val="000000"/>
              </w:rPr>
              <w:t xml:space="preserve"> 219010 Лада Гранта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840 346,67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193 442,98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Валеев Т.Ф.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751 477,01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Валиев И.В.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Kia</w:t>
            </w:r>
            <w:r w:rsidRPr="004101C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Serato</w:t>
            </w:r>
            <w:r w:rsidRPr="004101C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Forte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875 412,90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ГАЗ 3302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196 838,65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Валинуров Р.М.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ЛАДА КАЛИНА 111730 (индивидуальня)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769 980,00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22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186 142,80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Василов Д.Р.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2108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595 494,68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ЛАДА 111730 (индивидуальная)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130,00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Вахитов Л.Ф.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694 037,86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82 547,00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Воробьев А.А.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111930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603 285,00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1162 612,20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Габдуллин К.Р.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Chevrolet</w:t>
            </w:r>
            <w:r w:rsidRPr="00D4679B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Niva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669 325,00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2/3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122 289,24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Габитов А.А.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</w:rPr>
              <w:t>ВАЗ</w:t>
            </w:r>
            <w:r>
              <w:rPr>
                <w:color w:val="000000"/>
                <w:lang w:val="en-US"/>
              </w:rPr>
              <w:t xml:space="preserve"> </w:t>
            </w:r>
            <w:r w:rsidRPr="00B96941">
              <w:rPr>
                <w:color w:val="000000"/>
              </w:rPr>
              <w:t>111730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570 782,01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Габитов Р.Р.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rPr>
                <w:color w:val="000000"/>
              </w:rPr>
              <w:t xml:space="preserve">Легковой автомобиль </w:t>
            </w:r>
            <w:r w:rsidRPr="00B96941">
              <w:t>ВАЗ-217030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638 060,00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</w:pPr>
            <w:r w:rsidRPr="00B96941"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Габсаликов И.С.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2014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640 820,00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50 267,80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Гадельшин И.Р.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Daewoo</w:t>
            </w:r>
            <w:r w:rsidRPr="00D62E1B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Nexia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555 400,00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31 919,14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Газизов Д.Г.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B96941">
              <w:rPr>
                <w:color w:val="000000"/>
              </w:rPr>
              <w:t>Легковой автомобиль ВАЗ 21101</w:t>
            </w:r>
          </w:p>
          <w:p w:rsidR="00032ED6" w:rsidRPr="00DF67AE" w:rsidRDefault="00032ED6" w:rsidP="000A4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</w:t>
            </w:r>
            <w:r>
              <w:rPr>
                <w:color w:val="000000"/>
              </w:rPr>
              <w:t>индивидуальная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319 488,06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66 147,38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76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Газизов Р.Ф.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Kia Spectra (индивидуальня)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823 901,30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Хозяйственные постройки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582 449,19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Хозяйственные постройки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Хозяйственные постройки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Хозяйственные постройки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Хозяйственные постройки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Гайсин Р.Р.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723 006,68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</w:rPr>
              <w:t>Cit</w:t>
            </w:r>
            <w:r>
              <w:rPr>
                <w:color w:val="000000"/>
                <w:lang w:val="en-US"/>
              </w:rPr>
              <w:t>r</w:t>
            </w:r>
            <w:r>
              <w:rPr>
                <w:color w:val="000000"/>
              </w:rPr>
              <w:t xml:space="preserve">oen </w:t>
            </w:r>
            <w:r>
              <w:rPr>
                <w:color w:val="000000"/>
                <w:lang w:val="en-US"/>
              </w:rPr>
              <w:t>C</w:t>
            </w:r>
            <w:r w:rsidRPr="00B96941">
              <w:rPr>
                <w:color w:val="000000"/>
              </w:rPr>
              <w:t xml:space="preserve"> 4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95 099,40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Гайсин Э.А.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Kia Rio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Peugeot 307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731 985,00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Галин А.И.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509 266,71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Галлямов Ф.Р.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ВАЗ 21140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748 753,00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Автоприцеп ГРПР 81024 (индивидуальная)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Объект незавершенного строительства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129 736,90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Объект незавершенного строительства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Объект незавершенного строительства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Гарифуллин А.Л.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УАЗ-315148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751 133,22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Сарай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Баня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Уборная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82EFC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 xml:space="preserve">Hyuindai </w:t>
            </w:r>
            <w:r w:rsidRPr="00B96941">
              <w:rPr>
                <w:color w:val="000000"/>
              </w:rPr>
              <w:t>(индивидуальная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357 957,21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138 908,09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Гатауллина Э.Г.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567 245,00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Гафурьянов И.Р.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21065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Renault Logan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558 850,00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Гаязов Д.И.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567 245,00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Гиндуллин И.Р.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21063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643 325,15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Zaz Chance</w:t>
            </w:r>
            <w:r w:rsidRPr="00B96941">
              <w:rPr>
                <w:color w:val="000000"/>
              </w:rPr>
              <w:br/>
              <w:t>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90 866,46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Гимаев Ф.Ф.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B96941">
              <w:rPr>
                <w:color w:val="000000"/>
              </w:rPr>
              <w:t>Легковой автомобиль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Volskwagen</w:t>
            </w:r>
            <w:r w:rsidRPr="00B96941">
              <w:rPr>
                <w:color w:val="000000"/>
              </w:rPr>
              <w:t xml:space="preserve"> Polo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694 640,00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858 210,05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Гончар Е.В.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21213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689 670,00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Toyota</w:t>
            </w:r>
            <w:r w:rsidRPr="0084308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Avensis</w:t>
            </w:r>
            <w:r w:rsidRPr="0084308F">
              <w:rPr>
                <w:color w:val="000000"/>
              </w:rPr>
              <w:t xml:space="preserve"> </w:t>
            </w:r>
            <w:r w:rsidRPr="00B96941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382 820,04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Губайдуллин Р.У.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Volskwagen</w:t>
            </w:r>
            <w:r w:rsidRPr="00B96941">
              <w:rPr>
                <w:color w:val="000000"/>
              </w:rPr>
              <w:t xml:space="preserve"> Polo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816 070,00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247 495,15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246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Гумеров Ф.Ф.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49,8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Лада Калина 111730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Skoda</w:t>
            </w:r>
            <w:r w:rsidRPr="0084308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Fabia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1 723 560,00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231 651,30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Динисламов А.Р.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Volskvagen</w:t>
            </w:r>
            <w:r w:rsidRPr="0089188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Jetta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646 216,69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126 253,12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Динисламов Р.Р.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Volskvagen</w:t>
            </w:r>
            <w:r w:rsidRPr="0089188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Passat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648 942,22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194 167,36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Данилов А.А.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Daewoo</w:t>
            </w:r>
            <w:r w:rsidRPr="00B96941">
              <w:rPr>
                <w:color w:val="000000"/>
              </w:rPr>
              <w:t xml:space="preserve"> Nexia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825 506,29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2105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170 622,48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Дегтярев С.В.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Chevrolet</w:t>
            </w:r>
            <w:r w:rsidRPr="00D5735E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Niva</w:t>
            </w:r>
            <w:r w:rsidRPr="00B96941">
              <w:rPr>
                <w:color w:val="000000"/>
              </w:rPr>
              <w:t xml:space="preserve">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Skoda Octavia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1 053 240  (в том числе доход от продажи транспортного средства)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517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193 832,88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Елпаев А.П.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 (наследство)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  <w:r>
              <w:rPr>
                <w:color w:val="000000"/>
              </w:rPr>
              <w:t>30436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Ford</w:t>
            </w:r>
            <w:r w:rsidRPr="004775E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Mondeo</w:t>
            </w:r>
            <w:r w:rsidRPr="00B96941">
              <w:rPr>
                <w:color w:val="000000"/>
              </w:rPr>
              <w:t xml:space="preserve"> (совместная)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821 224,63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 (наследство)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 (наследство)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 (наследство)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Ford</w:t>
            </w:r>
            <w:r w:rsidRPr="004775E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Mondeo</w:t>
            </w:r>
            <w:r w:rsidRPr="00B96941">
              <w:rPr>
                <w:color w:val="000000"/>
              </w:rPr>
              <w:t xml:space="preserve"> (совместная)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649 486,54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 (наследство)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 (наследство)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Емец В.В.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Доля в праве 1/2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</w:rPr>
              <w:t>Nissan</w:t>
            </w:r>
            <w:r w:rsidRPr="00B9694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Almera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723 480,00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Ергизов Р.Ю.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Chevrolet</w:t>
            </w:r>
            <w:r w:rsidRPr="00F71C95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 xml:space="preserve">lit 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658 760,00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296 182,31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2 500,00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Загидуллин Р.А.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748 868,75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Закиров Д.А.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Mitsubishi Lanser-X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271 440,33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Закирова О.Г.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774 180,00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Ибрагимов Б.Г.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ГАЗ 32213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700 180,00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Ибрагимов И.Ф.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Ford</w:t>
            </w:r>
            <w:r w:rsidRPr="00B6131B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Fuison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687 325,00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155 125,36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 (незавершенное строительство)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Ибрагимов Н.А.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Daewoo</w:t>
            </w:r>
            <w:r w:rsidRPr="00E704C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Matiz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557 063,02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155 000,00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2 000,00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Ибрагимова Э.Р.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GEELY MK-CROSS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GEELY Emgra</w:t>
            </w:r>
            <w:r>
              <w:rPr>
                <w:color w:val="000000"/>
                <w:lang w:val="en-US"/>
              </w:rPr>
              <w:t>nd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600 180,14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Иванов Н.Ю.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3/5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672 780,64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71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Игнатьева Г.И.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1600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Ford</w:t>
            </w:r>
            <w:r w:rsidRPr="002E69DC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Fusion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600 137,50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Имаев И.Н.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ВАЗ 21703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610 460,00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ВАЗ 21110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156 722,92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Имамов Н.Н.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222 388,72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Искужин И.Ф.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</w:rPr>
              <w:t xml:space="preserve">Лаура 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620 120,00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Лада GRANTA 219060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204 177,94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Исламов А.Р.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572 650,00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Жилой дом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100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Исламгалиев Т.И.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Toyota</w:t>
            </w:r>
            <w:r w:rsidRPr="00600BFC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</w:t>
            </w:r>
            <w:r w:rsidRPr="00B96941">
              <w:rPr>
                <w:color w:val="000000"/>
              </w:rPr>
              <w:t>orolla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580 848,25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117 181,32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48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Ишмаков Р.Ф.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628 400,00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Mazda 3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445 019,28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Жилой дом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Карамов Б.Н.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ВАЗ-21144 (индивидуальная)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Kia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Soul</w:t>
            </w:r>
            <w:r w:rsidRPr="00B96941">
              <w:rPr>
                <w:color w:val="000000"/>
              </w:rPr>
              <w:t xml:space="preserve"> 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733 100,83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103 517,00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Карамов М.Н.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Hyundai Getz GLS 1.4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Каримов Р.С.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Toyota</w:t>
            </w:r>
            <w:r w:rsidRPr="00600BFC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</w:t>
            </w:r>
            <w:r w:rsidRPr="00B96941">
              <w:rPr>
                <w:color w:val="000000"/>
              </w:rPr>
              <w:t>orolla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ГАЗ 5314 бортовой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769 980,00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406 926,69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Помещение (нежилое)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A433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A433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Карпов Д.И.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664 220,00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Объект незавершенного строительства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38 892,12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совместная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Кашапов Р.Р.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21060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ВАЗ 21124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Ford Focu</w:t>
            </w:r>
            <w:r>
              <w:rPr>
                <w:color w:val="000000"/>
                <w:lang w:val="en-US"/>
              </w:rPr>
              <w:t>s</w:t>
            </w:r>
            <w:r w:rsidRPr="007701F9">
              <w:rPr>
                <w:color w:val="000000"/>
              </w:rPr>
              <w:t xml:space="preserve"> </w:t>
            </w:r>
            <w:r w:rsidRPr="00B96941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737 018,71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434,03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Кашапов С.Ф.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21144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Прицеп к легковому автомобилю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623 060,17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7 916,57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Кашафутдинов Р.Р.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2110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2106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228 888,14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9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Кореков В.В.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58B0" w:rsidRDefault="00032ED6" w:rsidP="000A47E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Nissan</w:t>
            </w:r>
            <w:r w:rsidRPr="002E0F8E">
              <w:rPr>
                <w:color w:val="000000"/>
              </w:rPr>
              <w:t xml:space="preserve"> </w:t>
            </w:r>
            <w:r w:rsidRPr="00B96941">
              <w:rPr>
                <w:color w:val="000000"/>
              </w:rPr>
              <w:t>Moko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772 877,50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7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3519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MitsubishiASX (индивидуальная)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Кузьмин К.А.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409 467,51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Кунафин В.Ф.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Дознаватель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Opel</w:t>
            </w:r>
            <w:r w:rsidRPr="00FF192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Astra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691 156,00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Курбангалиев Ф.Р.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Инспектор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21134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582 585,00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11183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76 521,80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bCs/>
                <w:color w:val="000000"/>
              </w:rPr>
            </w:pPr>
            <w:r w:rsidRPr="00B96941">
              <w:rPr>
                <w:bCs/>
                <w:color w:val="000000"/>
              </w:rPr>
              <w:t>Куценко С.В.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Легковой автомобиль ВАЗ 21099 (индивидуальная)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Nissan</w:t>
            </w:r>
            <w:r w:rsidRPr="00B9694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Almera</w:t>
            </w:r>
            <w:r w:rsidRPr="00B96941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712 625,18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Супруга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349 638,91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B96941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Несовершеннолетний ребенок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</w:tr>
      <w:tr w:rsidR="00032ED6" w:rsidRPr="00B96941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96941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Доля в праве 1/2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64,8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  <w:r w:rsidRPr="00B96941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96941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долевая, 1/2 доля  совместная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Легковой автомобиль Daewoo Nexia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867 680,00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Гараж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Баня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Баня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Летняя кухня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Летняя кухня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150 000,00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31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долевая, 1/2 доля  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62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62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10 000,00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57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долевая, 1/4 доля  </w:t>
            </w:r>
            <w:r w:rsidRPr="00365F2B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64,5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455818"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C</w:t>
            </w:r>
            <w:r w:rsidRPr="00365F2B">
              <w:rPr>
                <w:color w:val="000000"/>
              </w:rPr>
              <w:t>hevrole</w:t>
            </w:r>
            <w:r>
              <w:rPr>
                <w:color w:val="000000"/>
                <w:lang w:val="en-US"/>
              </w:rPr>
              <w:t>t</w:t>
            </w:r>
            <w:r w:rsidRPr="00365F2B">
              <w:rPr>
                <w:color w:val="000000"/>
              </w:rPr>
              <w:t xml:space="preserve"> Lacetti (индивидуальная)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646 800,00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64,5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466 384,80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8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Начальник отделения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 (объект незавершенного строительства)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111,2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714 449,52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158 712,29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Инспектор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652 741,58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общая долевая, 1/4 доля 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78 192,22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Инспектор отдела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635 707,00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256 818, 47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Дознватель отдела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Дача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Легковой автомобиль Nissan Teana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738 060,00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Дача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Инспектор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626 967,42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Начальник отдела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877 532,90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долевая, 1/3 доля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Жилой дом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Жилой дом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Легковой автомобиль LADA 212140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296 131,36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652562" w:rsidRDefault="00032ED6" w:rsidP="000A47E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62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Начальник отделения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квартира 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совместная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49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Легковой автомобиль Daewoo Nexia (индивидуальная)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759 700,00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общая долевая 1/6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91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Начальник отдела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 xml:space="preserve">индивидуальная 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46,6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Легковой автомобиль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Volkswagen Polo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983 143,96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67 731,60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Инспектор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603 285,00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2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койко-место в жилом помещении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10 733,33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18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Инспектор отделения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Легковой автомобиль Skoda Octavia Tour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687 650,00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17 826,95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365F2B" w:rsidTr="000A47EB">
        <w:trPr>
          <w:gridAfter w:val="1"/>
          <w:wAfter w:w="142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8"/>
              </w:num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365F2B" w:rsidRDefault="00032ED6" w:rsidP="000A47EB">
            <w:pPr>
              <w:jc w:val="center"/>
              <w:rPr>
                <w:color w:val="000000"/>
              </w:rPr>
            </w:pPr>
            <w:r w:rsidRPr="00365F2B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Миниахметов И.М.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1 124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11113 (индивидуальная)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811 315,18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Skoda Octavia (индивидуальная)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4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244 941,96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FF0000"/>
              </w:rPr>
            </w:pPr>
            <w:r w:rsidRPr="0076278C">
              <w:rPr>
                <w:color w:val="FF0000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FF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255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Масягутов Ф.Р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1 503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57,9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Renault Logan</w:t>
            </w:r>
            <w:r>
              <w:rPr>
                <w:color w:val="000000"/>
              </w:rPr>
              <w:t xml:space="preserve"> 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Renault Daster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790 680,00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479 064,16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Муллаянов А.И.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378 623,39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             ВАЗ 2112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16 875,85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Махров В.В.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628 400,00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AD57FD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общая долевая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76278C">
              <w:rPr>
                <w:color w:val="000000"/>
              </w:rPr>
              <w:t>Мавлютова Е.Ш.</w:t>
            </w:r>
          </w:p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</w:p>
          <w:p w:rsidR="00032ED6" w:rsidRPr="00AD57FD" w:rsidRDefault="00032ED6" w:rsidP="000A47E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967 850,00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AD57FD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945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Mazda Demio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76278C">
              <w:rPr>
                <w:color w:val="000000"/>
              </w:rPr>
              <w:t>520 000,00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409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Насибуллин У.Г.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Инспектор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3201BF">
              <w:rPr>
                <w:color w:val="000000"/>
              </w:rPr>
              <w:t>земельный участок</w:t>
            </w:r>
          </w:p>
          <w:p w:rsidR="00032ED6" w:rsidRPr="003A79A5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9F4C85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3201BF">
              <w:rPr>
                <w:color w:val="000000"/>
              </w:rPr>
              <w:t>Россия</w:t>
            </w:r>
          </w:p>
          <w:p w:rsidR="00032ED6" w:rsidRPr="009F4C85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684622</w:t>
            </w:r>
            <w:r>
              <w:rPr>
                <w:color w:val="000000"/>
              </w:rPr>
              <w:t>,</w:t>
            </w:r>
            <w:r w:rsidRPr="003201BF">
              <w:rPr>
                <w:color w:val="000000"/>
              </w:rPr>
              <w:t>01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551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148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458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Нургалиев Р.Х.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41.5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Зем</w:t>
            </w:r>
            <w:r>
              <w:rPr>
                <w:color w:val="000000"/>
              </w:rPr>
              <w:t>ельный участок</w:t>
            </w:r>
            <w:r w:rsidRPr="003201BF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1274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Легковой автомобиль ДЭУ НЭКСИЯ (индивидуальная)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 xml:space="preserve"> автоприцеп ГРПР 8122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790682</w:t>
            </w:r>
            <w:r>
              <w:rPr>
                <w:color w:val="000000"/>
              </w:rPr>
              <w:t>,</w:t>
            </w:r>
            <w:r w:rsidRPr="003201BF"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262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91.1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22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</w:t>
            </w:r>
            <w:r w:rsidRPr="003201BF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261980</w:t>
            </w:r>
            <w:r>
              <w:rPr>
                <w:color w:val="000000"/>
              </w:rPr>
              <w:t>,</w:t>
            </w:r>
            <w:r w:rsidRPr="003201BF"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764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Зем</w:t>
            </w:r>
            <w:r>
              <w:rPr>
                <w:color w:val="000000"/>
              </w:rPr>
              <w:t>ельный участок</w:t>
            </w:r>
            <w:r w:rsidRPr="003201BF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94219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693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</w:t>
            </w:r>
            <w:r w:rsidRPr="003201BF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071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</w:t>
            </w:r>
            <w:r w:rsidRPr="003201BF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013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Нигматуллин В.В.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196DAB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Легковой автомобиль Renault Symbol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(индивидуальная)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1 725</w:t>
            </w:r>
            <w:r>
              <w:rPr>
                <w:color w:val="000000"/>
              </w:rPr>
              <w:t> </w:t>
            </w:r>
            <w:r w:rsidRPr="003201BF">
              <w:rPr>
                <w:color w:val="000000"/>
              </w:rPr>
              <w:t>445</w:t>
            </w:r>
            <w:r>
              <w:rPr>
                <w:color w:val="000000"/>
              </w:rPr>
              <w:t>,</w:t>
            </w:r>
            <w:r w:rsidRPr="003201BF">
              <w:rPr>
                <w:color w:val="000000"/>
              </w:rPr>
              <w:t>.00 (в том числе доход от продажи квартиры)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800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1120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818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73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297910</w:t>
            </w:r>
            <w:r>
              <w:rPr>
                <w:color w:val="000000"/>
              </w:rPr>
              <w:t>,</w:t>
            </w:r>
            <w:r w:rsidRPr="003201BF">
              <w:rPr>
                <w:color w:val="000000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267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369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Полев С.А.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45.5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Легковой автомобиль ВАЗ-211440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774120.00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422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Супруга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45.5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398082.51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426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45.5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91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837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Паскидов С.Н.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заместитель начальника отделения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Легковой автомобиль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ВАЗ-2111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(индивидуальная)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824730.29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444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830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земельный участок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3201BF">
              <w:rPr>
                <w:color w:val="000000"/>
              </w:rPr>
              <w:t>ндивидуальная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1369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711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Супруга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1/5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159955.57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213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888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635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Перевышин С.Н.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3201BF">
              <w:rPr>
                <w:color w:val="000000"/>
              </w:rPr>
              <w:t>нспектор</w:t>
            </w:r>
            <w:r>
              <w:rPr>
                <w:color w:val="000000"/>
              </w:rPr>
              <w:t xml:space="preserve"> отделения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</w:t>
            </w:r>
            <w:r>
              <w:rPr>
                <w:color w:val="000000"/>
              </w:rPr>
              <w:t>4</w:t>
            </w:r>
            <w:r w:rsidRPr="003201BF">
              <w:rPr>
                <w:color w:val="000000"/>
              </w:rPr>
              <w:t xml:space="preserve">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Легковой автомобиль Chevrolet Lacetti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63116</w:t>
            </w: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217"/>
        </w:trPr>
        <w:tc>
          <w:tcPr>
            <w:tcW w:w="56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Супруга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Долевая, 1/</w:t>
            </w:r>
            <w:r>
              <w:rPr>
                <w:color w:val="000000"/>
              </w:rPr>
              <w:t>4</w:t>
            </w:r>
            <w:r w:rsidRPr="003201BF">
              <w:rPr>
                <w:color w:val="000000"/>
              </w:rPr>
              <w:t xml:space="preserve">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Россия</w:t>
            </w:r>
          </w:p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7772.67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20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3201BF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3201BF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Рамазанов Д.Г.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долевая 1/4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127FB5" w:rsidRDefault="00032ED6" w:rsidP="000A4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Ssang Yong Actyon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705 800,65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38 097,53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Раскопин П.А.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долевая,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Shoda Octavia (индивидуальна</w:t>
            </w:r>
            <w:r>
              <w:rPr>
                <w:color w:val="000000"/>
              </w:rPr>
              <w:t>я</w:t>
            </w:r>
            <w:r w:rsidRPr="0076278C"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590 123,71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Ртищев А.С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577 654,05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Рыжиков Е.В.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720 600,00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146 582,00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26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Саттаров И.М.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старший дознаватель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   ВАЗ-21140 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957315">
              <w:rPr>
                <w:color w:val="000000"/>
              </w:rPr>
              <w:t>Fiat Albea (индивидуальная)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671 220,88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Стяжкин Д.В.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957315" w:rsidRDefault="00032ED6" w:rsidP="000A47EB">
            <w:pPr>
              <w:jc w:val="center"/>
              <w:rPr>
                <w:color w:val="000000"/>
              </w:rPr>
            </w:pPr>
            <w:r w:rsidRPr="00957315">
              <w:rPr>
                <w:color w:val="000000"/>
              </w:rPr>
              <w:t>Легковой автомобиль Лада Granta 219060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610 460,00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общая долевая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384E7D" w:rsidRDefault="00032ED6" w:rsidP="00384E7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127FB5" w:rsidRDefault="00032ED6" w:rsidP="000A4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193 632,69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Смирнов В.Г.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3 241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Лада 21214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780 055,00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55 850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184 694,53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Садиков М.Р.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ED6" w:rsidRPr="003F583B" w:rsidRDefault="00032ED6" w:rsidP="000A47EB">
            <w:pPr>
              <w:jc w:val="center"/>
            </w:pPr>
            <w:r w:rsidRPr="003F583B">
              <w:t>квартира</w:t>
            </w:r>
          </w:p>
          <w:p w:rsidR="00032ED6" w:rsidRPr="003F583B" w:rsidRDefault="00032ED6" w:rsidP="000A47EB">
            <w:pPr>
              <w:tabs>
                <w:tab w:val="left" w:pos="301"/>
                <w:tab w:val="center" w:pos="1332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ED6" w:rsidRPr="003F583B" w:rsidRDefault="00032ED6" w:rsidP="000A47EB">
            <w:pPr>
              <w:jc w:val="center"/>
            </w:pPr>
            <w:r w:rsidRPr="003F583B"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ED6" w:rsidRPr="003F583B" w:rsidRDefault="00032ED6" w:rsidP="000A47EB">
            <w:pPr>
              <w:jc w:val="center"/>
            </w:pPr>
            <w:r w:rsidRPr="003F583B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Mitsubishi Carisma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712 337,42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ED6" w:rsidRPr="003F583B" w:rsidRDefault="00032ED6" w:rsidP="000A47EB">
            <w:pPr>
              <w:jc w:val="center"/>
            </w:pPr>
            <w:r w:rsidRPr="003F583B">
              <w:t>квартира</w:t>
            </w:r>
          </w:p>
          <w:p w:rsidR="00032ED6" w:rsidRPr="003F583B" w:rsidRDefault="00032ED6" w:rsidP="000A47EB">
            <w:pPr>
              <w:tabs>
                <w:tab w:val="left" w:pos="301"/>
                <w:tab w:val="center" w:pos="1332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ED6" w:rsidRPr="003F583B" w:rsidRDefault="00032ED6" w:rsidP="000A47EB">
            <w:pPr>
              <w:jc w:val="center"/>
            </w:pPr>
            <w:r w:rsidRPr="003F583B"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2ED6" w:rsidRPr="003F583B" w:rsidRDefault="00032ED6" w:rsidP="000A47EB">
            <w:pPr>
              <w:jc w:val="center"/>
            </w:pPr>
            <w:r w:rsidRPr="003F583B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84 028,40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Селезнев П.В.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общая долевая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586 094,00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032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Сагаутдинов А.Р.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2 295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85,7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</w:t>
            </w:r>
            <w:r>
              <w:rPr>
                <w:color w:val="000000"/>
              </w:rPr>
              <w:t xml:space="preserve"> </w:t>
            </w:r>
            <w:r w:rsidRPr="0076278C">
              <w:rPr>
                <w:color w:val="000000"/>
              </w:rPr>
              <w:t>21140-26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654 895,00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Садиков Р.Р.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ВАЗ-21101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925 680,00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21102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131 295,44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246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Султангалиев Р.Р.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ВАЗ-21140 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ВАЗ-21140 (индивидуальная)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697 999,75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Саетгалиев И.А.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Reno Megan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847 066,00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111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T</w:t>
            </w:r>
            <w:r>
              <w:rPr>
                <w:color w:val="000000"/>
                <w:lang w:val="en-US"/>
              </w:rPr>
              <w:t>o</w:t>
            </w:r>
            <w:r w:rsidRPr="0076278C">
              <w:rPr>
                <w:color w:val="000000"/>
              </w:rPr>
              <w:t>yota RAV 4 (индивидуальная)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Супруга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346 063,42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Теплых И.С.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УАЗ 31512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541600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260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111130 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ВАЗ 111130 (индивидуальная)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80 699,65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 Тухватшина А.М.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T</w:t>
            </w:r>
            <w:r>
              <w:rPr>
                <w:color w:val="000000"/>
              </w:rPr>
              <w:t>о</w:t>
            </w:r>
            <w:r w:rsidRPr="0076278C">
              <w:rPr>
                <w:color w:val="000000"/>
              </w:rPr>
              <w:t>yota Camry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571 439,47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T</w:t>
            </w:r>
            <w:r>
              <w:rPr>
                <w:color w:val="000000"/>
              </w:rPr>
              <w:t>о</w:t>
            </w:r>
            <w:r w:rsidRPr="0076278C">
              <w:rPr>
                <w:color w:val="000000"/>
              </w:rPr>
              <w:t>yota Corol</w:t>
            </w:r>
            <w:r>
              <w:rPr>
                <w:color w:val="000000"/>
                <w:lang w:val="en-US"/>
              </w:rPr>
              <w:t>l</w:t>
            </w:r>
            <w:r w:rsidRPr="0076278C">
              <w:rPr>
                <w:color w:val="000000"/>
              </w:rPr>
              <w:t>a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491 840,32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11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Турайзянов А.Г.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Легковой автомобиль С</w:t>
            </w:r>
            <w:r w:rsidRPr="0076278C">
              <w:rPr>
                <w:color w:val="000000"/>
              </w:rPr>
              <w:t xml:space="preserve">itroen C </w:t>
            </w:r>
            <w:r>
              <w:rPr>
                <w:color w:val="000000"/>
              </w:rPr>
              <w:t>С</w:t>
            </w:r>
            <w:r w:rsidRPr="0076278C">
              <w:rPr>
                <w:color w:val="000000"/>
              </w:rPr>
              <w:t>rosser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939 440,00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312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Тухбатуллин Р.Г.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 Дол</w:t>
            </w:r>
            <w:r>
              <w:rPr>
                <w:color w:val="000000"/>
              </w:rPr>
              <w:t>е</w:t>
            </w:r>
            <w:r w:rsidRPr="0076278C">
              <w:rPr>
                <w:color w:val="000000"/>
              </w:rPr>
              <w:t>вая</w:t>
            </w:r>
            <w:r>
              <w:rPr>
                <w:color w:val="000000"/>
              </w:rPr>
              <w:t>,</w:t>
            </w:r>
            <w:r w:rsidRPr="0076278C">
              <w:rPr>
                <w:color w:val="000000"/>
              </w:rPr>
              <w:t xml:space="preserve"> 1/2 доля в праве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Daewoo</w:t>
            </w:r>
            <w:r w:rsidRPr="0076278C">
              <w:rPr>
                <w:color w:val="000000"/>
              </w:rPr>
              <w:t xml:space="preserve"> Nexia 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Автоприцеп КМЗ-82842</w:t>
            </w:r>
            <w:r>
              <w:rPr>
                <w:color w:val="000000"/>
              </w:rPr>
              <w:t>0 АТ 9898 02 RUS (индивидуальная</w:t>
            </w:r>
            <w:r w:rsidRPr="0076278C"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659 150,00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Супруга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Долевая</w:t>
            </w:r>
            <w:r>
              <w:rPr>
                <w:color w:val="000000"/>
              </w:rPr>
              <w:t>,</w:t>
            </w:r>
            <w:r w:rsidRPr="0076278C">
              <w:rPr>
                <w:color w:val="000000"/>
              </w:rPr>
              <w:t xml:space="preserve">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453 371,87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Тагиров Д.В.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29 325.00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7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Ульмасова </w:t>
            </w:r>
            <w:r w:rsidRPr="0076278C">
              <w:rPr>
                <w:color w:val="000000"/>
              </w:rPr>
              <w:t>А.Ю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40,037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611 878,79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Фаткуллин А.С.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Suzuki CX-4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724 664,51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Долевая</w:t>
            </w:r>
            <w:r>
              <w:rPr>
                <w:color w:val="000000"/>
              </w:rPr>
              <w:t>,</w:t>
            </w:r>
            <w:r w:rsidRPr="0076278C">
              <w:rPr>
                <w:color w:val="000000"/>
              </w:rPr>
              <w:t xml:space="preserve"> 3/10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1 301,50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73 971,56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Фролов В.Г.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610 463,38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13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</w:t>
            </w:r>
            <w:r>
              <w:rPr>
                <w:color w:val="000000"/>
                <w:lang w:val="en-US"/>
              </w:rPr>
              <w:t>a</w:t>
            </w:r>
            <w:r w:rsidRPr="0076278C">
              <w:rPr>
                <w:color w:val="000000"/>
              </w:rPr>
              <w:t>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2123, Chevrolet Niva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268 323,84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78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Файзуллин Р.Р.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Легковой автомобиль KIA </w:t>
            </w:r>
            <w:r>
              <w:rPr>
                <w:color w:val="000000"/>
              </w:rPr>
              <w:t>Ceed</w:t>
            </w:r>
            <w:r w:rsidRPr="0076278C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718 753,00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158 064,51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Файзрахманов Э.З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568 650,00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384E7D" w:rsidRDefault="00032ED6" w:rsidP="00384E7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Mitsubishi ASX 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Kia Picanto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823 598,58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2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Фарвазетдинов И.А.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общая долевая 1/4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217230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677 539,17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90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Файзуллин Ф.Ф.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Легковой автомобиль Chevrolet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</w:rPr>
              <w:t xml:space="preserve">lan </w:t>
            </w:r>
            <w:r w:rsidRPr="0076278C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771 625,40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Фомин Ю.Г.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Skoda Octavia Т</w:t>
            </w:r>
            <w:r>
              <w:rPr>
                <w:color w:val="000000"/>
                <w:lang w:val="en-US"/>
              </w:rPr>
              <w:t>our</w:t>
            </w:r>
            <w:r w:rsidRPr="0076278C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683 460,00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Daewoo</w:t>
            </w:r>
            <w:r w:rsidRPr="0076278C">
              <w:rPr>
                <w:color w:val="000000"/>
              </w:rPr>
              <w:t xml:space="preserve"> Mati</w:t>
            </w:r>
            <w:r>
              <w:rPr>
                <w:color w:val="000000"/>
                <w:lang w:val="en-US"/>
              </w:rPr>
              <w:t>z</w:t>
            </w:r>
            <w:r w:rsidRPr="0076278C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67 728,36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Фаттахов М.С.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AE7534" w:rsidRDefault="00032ED6" w:rsidP="000A47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Mitsubish Lancer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603 285,00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Pr="0076278C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27 905,11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Pr="0076278C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Pr="0076278C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Хусаинов А.Р.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171AA3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21101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574 896,16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Хажиев Д.А.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общая долевая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52,8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 Toyota Corolla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788 232,25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52,8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273 757,34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Хамидуллин И.Р.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H</w:t>
            </w:r>
            <w:r>
              <w:rPr>
                <w:color w:val="000000"/>
                <w:lang w:val="en-US"/>
              </w:rPr>
              <w:t>yi</w:t>
            </w:r>
            <w:r w:rsidRPr="0076278C">
              <w:rPr>
                <w:color w:val="000000"/>
              </w:rPr>
              <w:t>nda</w:t>
            </w:r>
            <w:r>
              <w:rPr>
                <w:color w:val="000000"/>
                <w:lang w:val="en-US"/>
              </w:rPr>
              <w:t>i</w:t>
            </w:r>
            <w:r w:rsidRPr="0076278C">
              <w:rPr>
                <w:color w:val="000000"/>
              </w:rPr>
              <w:t xml:space="preserve"> A</w:t>
            </w:r>
            <w:r>
              <w:rPr>
                <w:color w:val="000000"/>
                <w:lang w:val="en-US"/>
              </w:rPr>
              <w:t>cce</w:t>
            </w:r>
            <w:r w:rsidRPr="0076278C">
              <w:rPr>
                <w:color w:val="000000"/>
              </w:rPr>
              <w:t>nt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556 010,88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255 459,58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Хисамов Б.Х.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217230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763 347,90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56 628,43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Ханнанов Т.Р.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комната в общежитии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ВАЗ-21120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558 850,00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комната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Хабибуллин А.Д.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Daewoo</w:t>
            </w:r>
            <w:r w:rsidRPr="0076278C">
              <w:rPr>
                <w:color w:val="000000"/>
              </w:rPr>
              <w:t xml:space="preserve"> Nexia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587 400,72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534.10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Хабибов Р.Р.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Nissan Xtrail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885 327,20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T</w:t>
            </w:r>
            <w:r>
              <w:rPr>
                <w:color w:val="000000"/>
              </w:rPr>
              <w:t>о</w:t>
            </w:r>
            <w:r w:rsidRPr="0076278C">
              <w:rPr>
                <w:color w:val="000000"/>
              </w:rPr>
              <w:t>yota Probox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4561DB" w:rsidRDefault="00032ED6" w:rsidP="000A47EB">
            <w:pPr>
              <w:jc w:val="center"/>
              <w:rPr>
                <w:color w:val="000000"/>
              </w:rPr>
            </w:pPr>
            <w:r w:rsidRPr="004561DB">
              <w:rPr>
                <w:color w:val="000000"/>
              </w:rPr>
              <w:t>25</w:t>
            </w:r>
            <w:r>
              <w:rPr>
                <w:color w:val="000000"/>
                <w:lang w:val="en-US"/>
              </w:rPr>
              <w:t>,</w:t>
            </w:r>
            <w:r w:rsidRPr="004561DB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Хисматуллин Р.М.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Cher</w:t>
            </w:r>
            <w:r>
              <w:rPr>
                <w:color w:val="000000"/>
                <w:lang w:val="en-US"/>
              </w:rPr>
              <w:t>y</w:t>
            </w:r>
            <w:r w:rsidRPr="0076278C">
              <w:rPr>
                <w:color w:val="000000"/>
              </w:rPr>
              <w:t xml:space="preserve"> M-11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612 252,13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81 814,24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Хабибутдинов И.Г.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общая долевая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ВАЗ-21150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638 475,00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общая долевая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318 732,47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CF6013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CF6013">
              <w:rPr>
                <w:color w:val="000000"/>
              </w:rPr>
              <w:t>46</w:t>
            </w:r>
            <w:r>
              <w:rPr>
                <w:color w:val="000000"/>
                <w:lang w:val="en-US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CF6013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CF6013">
              <w:rPr>
                <w:color w:val="000000"/>
              </w:rPr>
              <w:t>46</w:t>
            </w:r>
            <w:r>
              <w:rPr>
                <w:color w:val="000000"/>
                <w:lang w:val="en-US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Хабибуллин Р.Р.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236 514,92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Хайбуллин Р.Г.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939 811,93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58 657,57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Хамитов И.Х.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ИЖ 2126-030 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Volkswagen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765 346,44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Легковой автомобиль Chevrolet </w:t>
            </w:r>
            <w:r>
              <w:rPr>
                <w:color w:val="000000"/>
                <w:lang w:val="en-US"/>
              </w:rPr>
              <w:t>Lasetti</w:t>
            </w:r>
            <w:r w:rsidRPr="00CF6013">
              <w:rPr>
                <w:color w:val="000000"/>
              </w:rPr>
              <w:t xml:space="preserve"> </w:t>
            </w:r>
            <w:r w:rsidRPr="0076278C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245 303,33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Ханнанов З.З.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комната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583 768,03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59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Хасанов Б.Р.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211440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825 818.71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275 935,65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Хусаинов Р.Ш.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Chevrolet Aveo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738 060,00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4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Хамадуллин Р.Р.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21093 (индивидуальная)</w:t>
            </w:r>
          </w:p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ВАЗ </w:t>
            </w:r>
            <w:r w:rsidRPr="0076278C">
              <w:rPr>
                <w:color w:val="000000"/>
              </w:rPr>
              <w:t>2192010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739 180,00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1 051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231 842,81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2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Хабибуллин А.Б.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 отделения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ВАЗ 21124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577 999,81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402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Чернов В.В.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D83EA0" w:rsidRDefault="00032ED6" w:rsidP="000A47EB">
            <w:pPr>
              <w:jc w:val="center"/>
              <w:rPr>
                <w:color w:val="000000"/>
                <w:lang w:val="en-US"/>
              </w:rPr>
            </w:pPr>
            <w:r w:rsidRPr="0076278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Lada Granta  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637 090,16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249 475?81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159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Черномыр</w:t>
            </w:r>
            <w:r>
              <w:rPr>
                <w:color w:val="000000"/>
              </w:rPr>
              <w:t>д</w:t>
            </w:r>
            <w:r w:rsidRPr="0076278C">
              <w:rPr>
                <w:color w:val="000000"/>
              </w:rPr>
              <w:t>ин Е.А.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земля под многоквартирным домом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141/23237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0,00061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Ssang</w:t>
            </w:r>
            <w:r w:rsidRPr="0076571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Y</w:t>
            </w:r>
            <w:r w:rsidRPr="0076278C">
              <w:rPr>
                <w:color w:val="000000"/>
              </w:rPr>
              <w:t>ong Actyon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997 890,00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земля под многоквартирным домом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0,00061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Легковой автомобиль Fiat Panda (индивидуальная)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406 180,09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земля под многоквартирным домом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0,00061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4 327,00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195,7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rPr>
                <w:color w:val="000000"/>
              </w:rPr>
            </w:pPr>
          </w:p>
        </w:tc>
      </w:tr>
      <w:tr w:rsidR="00032ED6" w:rsidRPr="0076278C" w:rsidTr="000A47EB">
        <w:trPr>
          <w:trHeight w:val="1605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Шарафутдинов А.А.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инспектор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общая долевая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61,3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Лег</w:t>
            </w:r>
            <w:r>
              <w:rPr>
                <w:color w:val="000000"/>
              </w:rPr>
              <w:t xml:space="preserve">ковой автомобиль Skoda Octavia </w:t>
            </w:r>
            <w:r w:rsidRPr="0076278C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425 883,44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Шакиров А.З.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старший дознаватель</w:t>
            </w:r>
            <w:r>
              <w:rPr>
                <w:color w:val="000000"/>
              </w:rPr>
              <w:t xml:space="preserve">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  <w:r w:rsidRPr="0076278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Легковой автомобиль </w:t>
            </w:r>
            <w:r>
              <w:rPr>
                <w:color w:val="000000"/>
                <w:lang w:val="en-US"/>
              </w:rPr>
              <w:t>Renault</w:t>
            </w:r>
            <w:r w:rsidRPr="001443B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Logan</w:t>
            </w:r>
            <w:r w:rsidRPr="000D2306">
              <w:rPr>
                <w:color w:val="000000"/>
              </w:rPr>
              <w:t xml:space="preserve">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  <w:r>
              <w:rPr>
                <w:color w:val="000000"/>
              </w:rPr>
              <w:t>692944,84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 </w:t>
            </w:r>
          </w:p>
        </w:tc>
      </w:tr>
      <w:tr w:rsidR="00032ED6" w:rsidRPr="0076278C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>
              <w:rPr>
                <w:color w:val="000000"/>
                <w:lang w:val="en-US"/>
              </w:rPr>
              <w:t>4</w:t>
            </w:r>
            <w:r w:rsidRPr="000D2306">
              <w:rPr>
                <w:color w:val="00000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7C1B9E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235930,50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76278C" w:rsidTr="000A47EB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  <w:r w:rsidRPr="0076278C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76278C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Шайхутдинов А.В.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KIA Alentra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704 407,33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25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Швецов С.А.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начальник 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11 000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KIA PUO (индивидуальная)</w:t>
            </w:r>
          </w:p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ВАЗ 21093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921 179,86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412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198 283,94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1/2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12 600,00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30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Шакирьянов Р.Р.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1 515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ВАЗ 21103 (индивидуальная)</w:t>
            </w:r>
          </w:p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Toyuta Probox (индивидуальная)</w:t>
            </w:r>
          </w:p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Nissan X-Trail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856 341,96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257 259,40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Шарипов В.Ф.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заместитель начальника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комната в общежитии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Mazda 6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855 902,50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Шалагин Р.П.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795 510,00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1/6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Kia Piсanto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33 656,13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Шайбакова В.Н.</w:t>
            </w: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Default="00032ED6" w:rsidP="000A47EB">
            <w:pPr>
              <w:jc w:val="center"/>
              <w:rPr>
                <w:color w:val="000000"/>
              </w:rPr>
            </w:pPr>
          </w:p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И.о. начальника отделения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25,96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ВАЗ 11183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638 874,68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 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 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 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 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Шайнуров Д.Х.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231 440,33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6 210,18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Щетинкин К.В.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инспектор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590 123,72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Юсупов Р.Ж.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1 189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комната в общежитии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Skoda Octavia  (индивидуальная)</w:t>
            </w:r>
          </w:p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Daewoo</w:t>
            </w:r>
            <w:r w:rsidRPr="000D2306">
              <w:rPr>
                <w:color w:val="000000"/>
              </w:rPr>
              <w:t xml:space="preserve"> Nexia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598 450,00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комната в общежитии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комната в общежитии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</w:t>
            </w:r>
            <w:r>
              <w:rPr>
                <w:color w:val="000000"/>
              </w:rPr>
              <w:t>,</w:t>
            </w:r>
            <w:r w:rsidRPr="000D2306">
              <w:rPr>
                <w:color w:val="000000"/>
              </w:rPr>
              <w:t xml:space="preserve">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комната в общежитии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Юмагужин А.С.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дознаватель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1 495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KIA Sid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592 590,00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1 446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общая долевая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235 040,91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149.9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Юлчурин У.Ю.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начальник отделения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1 491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Легковой </w:t>
            </w:r>
            <w:r>
              <w:rPr>
                <w:color w:val="000000"/>
              </w:rPr>
              <w:t>автомобиль H</w:t>
            </w:r>
            <w:r>
              <w:rPr>
                <w:color w:val="000000"/>
                <w:lang w:val="en-US"/>
              </w:rPr>
              <w:t>y</w:t>
            </w:r>
            <w:r>
              <w:rPr>
                <w:color w:val="000000"/>
              </w:rPr>
              <w:t>unda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A</w:t>
            </w:r>
            <w:r>
              <w:rPr>
                <w:color w:val="000000"/>
                <w:lang w:val="en-US"/>
              </w:rPr>
              <w:t>cc</w:t>
            </w:r>
            <w:r w:rsidRPr="000D2306">
              <w:rPr>
                <w:color w:val="000000"/>
              </w:rPr>
              <w:t>ent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720 600,00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194 097,78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Юнусов В.Ф.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Great</w:t>
            </w:r>
            <w:r>
              <w:rPr>
                <w:color w:val="000000"/>
              </w:rPr>
              <w:t xml:space="preserve"> </w:t>
            </w:r>
            <w:r w:rsidRPr="000D2306">
              <w:rPr>
                <w:color w:val="000000"/>
              </w:rPr>
              <w:t>Wall</w:t>
            </w:r>
            <w:r>
              <w:rPr>
                <w:color w:val="000000"/>
              </w:rPr>
              <w:t xml:space="preserve"> </w:t>
            </w:r>
            <w:r w:rsidRPr="000D2306">
              <w:rPr>
                <w:color w:val="000000"/>
              </w:rPr>
              <w:t>Hover</w:t>
            </w:r>
            <w:r>
              <w:rPr>
                <w:color w:val="000000"/>
              </w:rPr>
              <w:t xml:space="preserve"> </w:t>
            </w:r>
            <w:r w:rsidRPr="000D2306">
              <w:rPr>
                <w:color w:val="000000"/>
              </w:rPr>
              <w:t>3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D2306">
              <w:rPr>
                <w:color w:val="000000"/>
              </w:rPr>
              <w:t>087 680,00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Прицеп </w:t>
            </w:r>
            <w:r>
              <w:rPr>
                <w:color w:val="000000"/>
              </w:rPr>
              <w:t>«Курган»</w:t>
            </w:r>
          </w:p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246 000,00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Яруков И.О.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инспектор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комната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Nissan Tiida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222 759,69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Яри</w:t>
            </w:r>
            <w:r w:rsidRPr="000D2306">
              <w:rPr>
                <w:color w:val="000000"/>
              </w:rPr>
              <w:t>ев Р.У.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начальник отдела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Легковой автомобиль ВАЗ 21214 (индивидуальная)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879 669,68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260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Лег</w:t>
            </w:r>
            <w:r>
              <w:rPr>
                <w:color w:val="000000"/>
              </w:rPr>
              <w:t>к</w:t>
            </w:r>
            <w:r w:rsidRPr="000D2306">
              <w:rPr>
                <w:color w:val="000000"/>
              </w:rPr>
              <w:t>овой автомобиль Skoda Oktavia (индивидуальная)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70 265,03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комната в общежитии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гаражи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  <w:tr w:rsidR="00032ED6" w:rsidRPr="000D2306" w:rsidTr="000A47E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32ED6" w:rsidRPr="00B238E1" w:rsidRDefault="00032ED6" w:rsidP="000A47EB">
            <w:pPr>
              <w:pStyle w:val="ListParagraph"/>
              <w:numPr>
                <w:ilvl w:val="0"/>
                <w:numId w:val="10"/>
              </w:num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32ED6" w:rsidRPr="000D2306" w:rsidRDefault="00032ED6" w:rsidP="000A47EB">
            <w:pPr>
              <w:jc w:val="center"/>
              <w:rPr>
                <w:color w:val="000000"/>
              </w:rPr>
            </w:pPr>
            <w:r w:rsidRPr="000D2306">
              <w:rPr>
                <w:color w:val="000000"/>
              </w:rPr>
              <w:t> </w:t>
            </w:r>
          </w:p>
        </w:tc>
      </w:tr>
    </w:tbl>
    <w:p w:rsidR="00032ED6" w:rsidRDefault="00032ED6" w:rsidP="00AC40DE">
      <w:pPr>
        <w:jc w:val="center"/>
      </w:pPr>
    </w:p>
    <w:p w:rsidR="00032ED6" w:rsidRDefault="00032ED6" w:rsidP="00AC40DE">
      <w:pPr>
        <w:jc w:val="center"/>
      </w:pPr>
      <w:r>
        <w:t>Территориальные подразделения федеральной противопожарной службы по Республике Башкортостан</w:t>
      </w:r>
    </w:p>
    <w:p w:rsidR="00032ED6" w:rsidRDefault="00032ED6"/>
    <w:tbl>
      <w:tblPr>
        <w:tblW w:w="16018" w:type="dxa"/>
        <w:tblInd w:w="-459" w:type="dxa"/>
        <w:tblLayout w:type="fixed"/>
        <w:tblLook w:val="00A0"/>
      </w:tblPr>
      <w:tblGrid>
        <w:gridCol w:w="567"/>
        <w:gridCol w:w="1701"/>
        <w:gridCol w:w="1134"/>
        <w:gridCol w:w="1418"/>
        <w:gridCol w:w="1417"/>
        <w:gridCol w:w="993"/>
        <w:gridCol w:w="992"/>
        <w:gridCol w:w="1276"/>
        <w:gridCol w:w="708"/>
        <w:gridCol w:w="1134"/>
        <w:gridCol w:w="1701"/>
        <w:gridCol w:w="1418"/>
        <w:gridCol w:w="1559"/>
      </w:tblGrid>
      <w:tr w:rsidR="00032ED6" w:rsidRPr="00AC40DE" w:rsidTr="002F2BBC">
        <w:trPr>
          <w:trHeight w:val="126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Абдрахманов Р.Р.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учебного пункта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477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Daewoo Nexia (индивидуальная)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692 777,25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Абдуллин Р.М.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1</w:t>
            </w:r>
            <w:r w:rsidRPr="00AC40DE">
              <w:t>372 106,01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300 000,00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934933">
        <w:trPr>
          <w:trHeight w:val="68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Абзалов В.Р.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934933">
            <w:pPr>
              <w:jc w:val="center"/>
            </w:pPr>
            <w:r w:rsidRPr="00AC40DE">
              <w:t xml:space="preserve">Легковой автомобиль Volkswagen </w:t>
            </w:r>
            <w:r>
              <w:rPr>
                <w:lang w:val="en-US"/>
              </w:rPr>
              <w:t>Jetta</w:t>
            </w:r>
            <w:r w:rsidRPr="00934933"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647 980,00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621 391,47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Аксенов О.В.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Honda C-RV (индивидуальная)</w:t>
            </w:r>
          </w:p>
          <w:p w:rsidR="00032ED6" w:rsidRPr="00AC40DE" w:rsidRDefault="00032ED6" w:rsidP="00AC40DE">
            <w:pPr>
              <w:jc w:val="center"/>
            </w:pPr>
            <w:r>
              <w:t xml:space="preserve">Автоприцеп </w:t>
            </w:r>
            <w:r w:rsidRPr="00AC40DE">
              <w:t xml:space="preserve"> </w:t>
            </w:r>
            <w:r>
              <w:t>«</w:t>
            </w:r>
            <w:r w:rsidRPr="00AC40DE">
              <w:t>Курган</w:t>
            </w:r>
            <w:r>
              <w:t>»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790 820,49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9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Honda C-RV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701 221,35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5F5EC8">
        <w:trPr>
          <w:trHeight w:val="12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Алибаев Р.А.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ВАЗ 21310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690 345,00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5F5EC8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Daewoo Matiz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305 305,54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Амиров А.Ю.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464A7C">
            <w:pPr>
              <w:jc w:val="center"/>
            </w:pPr>
            <w:r w:rsidRPr="00AC40DE">
              <w:t xml:space="preserve">Легковой автомобиль   </w:t>
            </w:r>
            <w:r>
              <w:rPr>
                <w:lang w:val="en-US"/>
              </w:rPr>
              <w:t>Chevrolet</w:t>
            </w:r>
            <w:r w:rsidRPr="00464A7C">
              <w:t xml:space="preserve"> </w:t>
            </w:r>
            <w:r>
              <w:rPr>
                <w:lang w:val="en-US"/>
              </w:rPr>
              <w:t>Lanos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660 978,80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51 629,63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  <w:p w:rsidR="00032ED6" w:rsidRPr="00AC40DE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0B0A8B">
        <w:trPr>
          <w:trHeight w:val="7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430E6C" w:rsidRDefault="00032ED6" w:rsidP="00AC40DE">
            <w:pPr>
              <w:jc w:val="center"/>
            </w:pPr>
            <w:r>
              <w:t>Алексеев Д.Л.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комната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A5CB0">
            <w:pPr>
              <w:jc w:val="center"/>
            </w:pPr>
            <w:r w:rsidRPr="00AC40DE">
              <w:t xml:space="preserve">Легковой автомобиль   </w:t>
            </w:r>
            <w:r>
              <w:rPr>
                <w:lang w:val="en-US"/>
              </w:rPr>
              <w:t>Toyota</w:t>
            </w:r>
            <w:r w:rsidRPr="00A329AB">
              <w:t xml:space="preserve"> </w:t>
            </w:r>
            <w:r>
              <w:rPr>
                <w:lang w:val="en-US"/>
              </w:rPr>
              <w:t>Corolla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329AB" w:rsidRDefault="00032ED6" w:rsidP="00AC40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749839</w:t>
            </w:r>
            <w:r>
              <w:t>,</w:t>
            </w:r>
            <w:r>
              <w:rPr>
                <w:lang w:val="en-US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0B0A8B">
        <w:trPr>
          <w:trHeight w:val="1168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B0A8B">
            <w:pPr>
              <w:jc w:val="center"/>
            </w:pPr>
            <w:r w:rsidRPr="00AC40DE">
              <w:t>Несовершеннолетний ребенок</w:t>
            </w:r>
          </w:p>
          <w:p w:rsidR="00032ED6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</w:p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B60FA0">
            <w:pPr>
              <w:jc w:val="center"/>
            </w:pPr>
            <w: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B60FA0">
            <w:pPr>
              <w:jc w:val="center"/>
            </w:pPr>
            <w: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B60FA0">
            <w:pPr>
              <w:jc w:val="center"/>
            </w:pPr>
            <w:r>
              <w:t>Россия</w:t>
            </w:r>
          </w:p>
          <w:p w:rsidR="00032ED6" w:rsidRPr="00AC40DE" w:rsidRDefault="00032ED6" w:rsidP="00B60FA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A5CB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A466D5">
        <w:trPr>
          <w:trHeight w:val="11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  <w:r>
              <w:t>Алексеев Ю.И.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специализированной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B60FA0">
            <w:pPr>
              <w:jc w:val="center"/>
            </w:pPr>
            <w: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B60FA0">
            <w:pPr>
              <w:jc w:val="center"/>
            </w:pPr>
            <w:r>
              <w:t>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F2F91">
            <w:pPr>
              <w:jc w:val="center"/>
            </w:pPr>
            <w:r w:rsidRPr="00AC40DE">
              <w:t xml:space="preserve">Легковой автомобиль   </w:t>
            </w:r>
            <w:r>
              <w:rPr>
                <w:lang w:val="en-US"/>
              </w:rPr>
              <w:t>Land</w:t>
            </w:r>
            <w:r w:rsidRPr="00992A92">
              <w:t xml:space="preserve"> </w:t>
            </w:r>
            <w:r>
              <w:rPr>
                <w:lang w:val="en-US"/>
              </w:rPr>
              <w:t>Rover</w:t>
            </w:r>
            <w:r w:rsidRPr="00AC40DE">
              <w:t xml:space="preserve">  (индивидуаль 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A7B3A" w:rsidRDefault="00032ED6" w:rsidP="00AC40DE">
            <w:pPr>
              <w:jc w:val="center"/>
            </w:pPr>
            <w:r>
              <w:t>995891,69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A466D5">
        <w:trPr>
          <w:trHeight w:val="533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B60FA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B60FA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992A92">
            <w:pPr>
              <w:jc w:val="center"/>
            </w:pPr>
            <w:r w:rsidRPr="00AC40DE">
              <w:t xml:space="preserve">Легковой автомобиль   </w:t>
            </w:r>
            <w:r>
              <w:rPr>
                <w:lang w:val="en-US"/>
              </w:rPr>
              <w:t>BMW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  <w:r>
              <w:t>312 000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Артемов А.С.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Subaru Outback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1 891 657,56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573 710,08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75 125,00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464A7C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Асманов Р.Р.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заместитель начальника службы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Nissan X-Trail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921 301,61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14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Ахмадеев Р.М.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отряда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2/3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Лада 217030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ED1402">
            <w:pPr>
              <w:jc w:val="center"/>
            </w:pPr>
            <w:r w:rsidRPr="00AC40DE">
              <w:t>1011 489,02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01024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ED140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010249">
        <w:trPr>
          <w:trHeight w:val="15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2/3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16F8C">
            <w:pPr>
              <w:jc w:val="center"/>
            </w:pPr>
            <w:r w:rsidRPr="00AC40DE">
              <w:t xml:space="preserve">Легковой автомобиль    Skoda Oktavia </w:t>
            </w:r>
            <w:r>
              <w:rPr>
                <w:lang w:val="en-US"/>
              </w:rPr>
              <w:t>Tour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312 000,00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010249">
        <w:trPr>
          <w:trHeight w:val="6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010249">
        <w:trPr>
          <w:trHeight w:val="6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5 200,00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010249">
        <w:trPr>
          <w:trHeight w:val="6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010249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4/5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E57A9E">
        <w:trPr>
          <w:trHeight w:val="9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Багданов Р.М.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ED1402">
            <w:pPr>
              <w:jc w:val="center"/>
            </w:pPr>
            <w:r w:rsidRPr="00AC40DE">
              <w:t xml:space="preserve">Легковой автомобиль    </w:t>
            </w:r>
            <w:r>
              <w:rPr>
                <w:lang w:val="en-US"/>
              </w:rPr>
              <w:t>Opel</w:t>
            </w:r>
            <w:r w:rsidRPr="00C16F8C">
              <w:t xml:space="preserve"> </w:t>
            </w:r>
            <w:r>
              <w:rPr>
                <w:lang w:val="en-US"/>
              </w:rPr>
              <w:t>Corsa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741 100,61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Skoda Oktavia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239 602,02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A6D80">
        <w:trPr>
          <w:trHeight w:val="122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Байбурдин Е.А.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48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 Audi A6  (индивидуальная)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Volkswagen Bora  (индивидуальная)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ВАЗ-2107 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614 725,00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943C0">
        <w:trPr>
          <w:trHeight w:val="9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Белоглазов И.Б.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Nissan Qashqai  (индивидуальная)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920 658,33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161 290,47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Белоногов В.С.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877F97">
            <w:pPr>
              <w:jc w:val="center"/>
            </w:pPr>
            <w:r w:rsidRPr="00AC40DE">
              <w:t>Легковой автомобиль    Chevrolet Niva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975 099,56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312 162,50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Бочков А.В.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Peugeot 3008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1 157 329,00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210 763,00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Булявичус Е.В.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12/144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Citroen C4 Picasso  (индивидуальная)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815 751,55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209 231,41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B60FA0">
        <w:trPr>
          <w:trHeight w:val="49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Бурлака А.П.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  <w:r>
              <w:t>начальник пожарной части</w:t>
            </w:r>
          </w:p>
          <w:p w:rsidR="00032ED6" w:rsidRDefault="00032ED6" w:rsidP="00AC40DE">
            <w:pPr>
              <w:jc w:val="center"/>
            </w:pPr>
          </w:p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з</w:t>
            </w:r>
            <w:r w:rsidRPr="00AC40DE">
              <w:t>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1BBE">
            <w:pPr>
              <w:jc w:val="center"/>
            </w:pPr>
            <w:r w:rsidRPr="00AC40DE">
              <w:t xml:space="preserve">Легковой автомобиль   </w:t>
            </w:r>
            <w:r>
              <w:rPr>
                <w:lang w:val="en-US"/>
              </w:rPr>
              <w:t>Chevrolet</w:t>
            </w:r>
            <w:r w:rsidRPr="000A1BBE">
              <w:t xml:space="preserve"> </w:t>
            </w:r>
            <w:r>
              <w:rPr>
                <w:lang w:val="en-US"/>
              </w:rPr>
              <w:t>Niva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AF2665">
        <w:trPr>
          <w:trHeight w:val="10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FA0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AF2665">
        <w:trPr>
          <w:trHeight w:val="569"/>
        </w:trPr>
        <w:tc>
          <w:tcPr>
            <w:tcW w:w="56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  <w: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AC40DE">
            <w:pPr>
              <w:jc w:val="center"/>
            </w:pPr>
          </w:p>
          <w:p w:rsidR="00032ED6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1BB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576312,36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Вавилов В.В.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Subaru Outback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902 712,50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1BBE">
            <w:pPr>
              <w:jc w:val="center"/>
            </w:pPr>
            <w:r w:rsidRPr="00AC40DE">
              <w:t xml:space="preserve">Легковой автомобиль       </w:t>
            </w:r>
            <w:r>
              <w:rPr>
                <w:lang w:val="en-US"/>
              </w:rPr>
              <w:t>Kia</w:t>
            </w:r>
            <w:r w:rsidRPr="007E0FF0">
              <w:t xml:space="preserve"> </w:t>
            </w:r>
            <w:r>
              <w:rPr>
                <w:lang w:val="en-US"/>
              </w:rPr>
              <w:t>Cerato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423 562,34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Валеев Р.А.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750 362,50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 ВАЗ-21114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268 520,18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Валиева А.М.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центра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4 077 559,83 (в том числе доход от продажи квартиры)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Валиев Р.Ш.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963 381,42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2F2BB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71B1D">
            <w:pPr>
              <w:jc w:val="center"/>
            </w:pPr>
            <w:r w:rsidRPr="00AC40DE">
              <w:t xml:space="preserve">Легковой автомобиль     </w:t>
            </w:r>
            <w:r>
              <w:rPr>
                <w:lang w:val="en-US"/>
              </w:rPr>
              <w:t>Suzuki</w:t>
            </w:r>
            <w:r w:rsidRPr="00571B1D">
              <w:t xml:space="preserve"> </w:t>
            </w:r>
            <w:r>
              <w:rPr>
                <w:lang w:val="en-US"/>
              </w:rPr>
              <w:t>Grand</w:t>
            </w:r>
            <w:r w:rsidRPr="00571B1D">
              <w:t xml:space="preserve"> </w:t>
            </w:r>
            <w:r>
              <w:rPr>
                <w:lang w:val="en-US"/>
              </w:rPr>
              <w:t>Vitara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84 264,22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Васильченко С.В.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 ВАЗ-21102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878 538,63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 Reno Logan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268 403,01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Васильев А.В.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 Лада Granta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879 852,92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98 107,82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Васяев И.А.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Nissan Qashqai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810 085,00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B76D83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165 320,94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Габдуллин И.Ф.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Subaru Forester 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1</w:t>
            </w:r>
            <w:r w:rsidRPr="00AC40DE">
              <w:t>339 797,58 (в том числе доход от продажи транспортного средства)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658 897,28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8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Гайнанов М.М.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71B1D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T</w:t>
            </w:r>
            <w:r w:rsidRPr="00AC40DE">
              <w:t xml:space="preserve">oyota </w:t>
            </w:r>
            <w:r>
              <w:rPr>
                <w:lang w:val="en-US"/>
              </w:rPr>
              <w:t>C</w:t>
            </w:r>
            <w:r w:rsidRPr="00AC40DE">
              <w:t>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836 385,38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42,6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Тoyota-RAV4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387 923,30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Гайнуллин О.А.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Peugeot 206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754 720,00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240 667,40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Галков В.В.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ЛАДА 111790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Гареев А.Ф.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Citroen C3 Picasso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761 102,25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Гибаев И.Э.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Chevrolet Niva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801 123,62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Гончарук Е.В.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    Kia Sportage  (индивидуальная)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Мототранспортное средство    Y</w:t>
            </w:r>
            <w:r>
              <w:t>ama</w:t>
            </w:r>
            <w:r>
              <w:rPr>
                <w:lang w:val="en-US"/>
              </w:rPr>
              <w:t>h</w:t>
            </w:r>
            <w:r w:rsidRPr="00AC40DE">
              <w:t>a ФЗ6    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933 018,91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13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12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B21C8">
            <w:pPr>
              <w:jc w:val="center"/>
            </w:pPr>
            <w:r w:rsidRPr="00AC40DE">
              <w:t>Легковой автомобиль Hyundai Ма</w:t>
            </w:r>
            <w:r>
              <w:rPr>
                <w:lang w:val="en-US"/>
              </w:rPr>
              <w:t>trix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591 004,85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Горин Р.Н.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Volkswagen Tiguan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719 645,00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Горохов А.Г.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B4459" w:rsidRDefault="00032ED6" w:rsidP="00FE5F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Ford Focus (индивидуальная)</w:t>
            </w:r>
          </w:p>
          <w:p w:rsidR="00032ED6" w:rsidRPr="00AC40DE" w:rsidRDefault="00032ED6" w:rsidP="005B21C8">
            <w:pPr>
              <w:jc w:val="center"/>
            </w:pPr>
            <w:r w:rsidRPr="00AC40DE">
              <w:t xml:space="preserve">Тoyota </w:t>
            </w:r>
            <w:r>
              <w:rPr>
                <w:lang w:val="en-US"/>
              </w:rPr>
              <w:t>Surf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771 703,57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B21C8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B4459" w:rsidRDefault="00032ED6" w:rsidP="00FE5F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58 683,37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B4459" w:rsidRDefault="00032ED6" w:rsidP="00FE5F1A">
            <w:pPr>
              <w:jc w:val="center"/>
              <w:rPr>
                <w:lang w:val="en-US"/>
              </w:rPr>
            </w:pPr>
            <w:r w:rsidRPr="00AC40DE">
              <w:t>4</w:t>
            </w: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B4459" w:rsidRDefault="00032ED6" w:rsidP="00FE5F1A">
            <w:pPr>
              <w:jc w:val="center"/>
              <w:rPr>
                <w:lang w:val="en-US"/>
              </w:rPr>
            </w:pPr>
            <w:r w:rsidRPr="00AC40DE">
              <w:t>4</w:t>
            </w: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32ED6" w:rsidRPr="00AC40DE" w:rsidRDefault="00032ED6" w:rsidP="00AC40DE">
            <w:pPr>
              <w:jc w:val="center"/>
            </w:pPr>
            <w:r w:rsidRPr="00AC40DE">
              <w:t>Дмитриева Е.А.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главный бухгалтер отряда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B4459" w:rsidRDefault="00032ED6" w:rsidP="00AB4459">
            <w:pPr>
              <w:jc w:val="center"/>
              <w:rPr>
                <w:lang w:val="en-US"/>
              </w:rPr>
            </w:pPr>
            <w:r w:rsidRPr="00AC40DE">
              <w:t>4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769367,19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B76D83">
        <w:trPr>
          <w:trHeight w:val="157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032ED6" w:rsidRPr="00AC40DE" w:rsidRDefault="00032ED6" w:rsidP="00AC40DE">
            <w:pPr>
              <w:jc w:val="center"/>
            </w:pPr>
            <w:r w:rsidRPr="00AC40DE"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Toyota RAV 4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1262054 (в том числе доход от продажи транспортного средства)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Даукаев В.С.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FE5F1A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Opel</w:t>
            </w:r>
            <w:r w:rsidRPr="00FE5F1A">
              <w:t xml:space="preserve"> </w:t>
            </w:r>
            <w:r>
              <w:rPr>
                <w:lang w:val="en-US"/>
              </w:rPr>
              <w:t>Astra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799226,85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Егошин Ф.Н.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заместитель начальника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958787,72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FE5F1A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Ефремов В.В.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индивидуальная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FE5F1A">
            <w:pPr>
              <w:jc w:val="center"/>
              <w:rPr>
                <w:lang w:val="en-US"/>
              </w:rPr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Hyuindai Accent</w:t>
            </w:r>
          </w:p>
          <w:p w:rsidR="00032ED6" w:rsidRPr="00AC40DE" w:rsidRDefault="00032ED6" w:rsidP="00FE5F1A">
            <w:pPr>
              <w:jc w:val="center"/>
            </w:pPr>
            <w:r>
              <w:rPr>
                <w:lang w:val="en-US"/>
              </w:rPr>
              <w:t>Hyuindai Tucsan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824649,54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FE5F1A">
            <w:pPr>
              <w:jc w:val="center"/>
            </w:pPr>
            <w:r>
              <w:t>г</w:t>
            </w:r>
            <w:r w:rsidRPr="00AC40DE">
              <w:t>аражный</w:t>
            </w:r>
            <w:r>
              <w:rPr>
                <w:lang w:val="en-US"/>
              </w:rPr>
              <w:t xml:space="preserve"> </w:t>
            </w:r>
            <w:r w:rsidRPr="00AC40DE">
              <w:t>бокс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207432,89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2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Еникеев М.В.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54FA3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Chevrolet</w:t>
            </w:r>
            <w:r w:rsidRPr="00554FA3">
              <w:t xml:space="preserve"> </w:t>
            </w:r>
            <w:r>
              <w:rPr>
                <w:lang w:val="en-US"/>
              </w:rPr>
              <w:t>Niva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780153,46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39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61/1000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554FA3" w:rsidRDefault="00032ED6" w:rsidP="002F2BBC">
            <w:pPr>
              <w:jc w:val="center"/>
            </w:pPr>
            <w:r>
              <w:t>66</w:t>
            </w:r>
            <w:r>
              <w:rPr>
                <w:lang w:val="en-US"/>
              </w:rPr>
              <w:t>,</w:t>
            </w:r>
            <w:r w:rsidRPr="00554FA3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266766,73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554FA3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Закирова О.М.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54FA3">
            <w:pPr>
              <w:jc w:val="center"/>
            </w:pPr>
            <w:r w:rsidRPr="00AC40DE">
              <w:t>начальник отдела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272839,14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554FA3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54FA3">
            <w:pPr>
              <w:jc w:val="center"/>
            </w:pPr>
            <w:r w:rsidRPr="00AC40DE">
              <w:t>1036407,49 (в том числе выплаты по решению мирово</w:t>
            </w:r>
            <w:r>
              <w:t>й</w:t>
            </w:r>
            <w:r w:rsidRPr="00AC40DE">
              <w:t xml:space="preserve"> суд</w:t>
            </w:r>
            <w:r>
              <w:t>ьи</w:t>
            </w:r>
            <w:r w:rsidRPr="00AC40DE"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554FA3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Ишмакова Э.Ф.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Автоприцеп </w:t>
            </w:r>
            <w:r>
              <w:t>«</w:t>
            </w:r>
            <w:r w:rsidRPr="00AC40DE">
              <w:t>Пчелка</w:t>
            </w:r>
            <w:r>
              <w:t>»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768141,42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84B19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Mitsubishi</w:t>
            </w:r>
            <w:r w:rsidRPr="00AC40DE">
              <w:t xml:space="preserve"> ASX (индивидуальная)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Автомобиль грузовой ГАЗ-3302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1011944,55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1703C3">
            <w:pPr>
              <w:jc w:val="center"/>
            </w:pPr>
            <w:r w:rsidRPr="00AC40DE">
              <w:t xml:space="preserve">35,00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Иванова Г.Ш.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главный бухгалтер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1703C3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S</w:t>
            </w:r>
            <w:r>
              <w:t xml:space="preserve">koda </w:t>
            </w:r>
            <w:r>
              <w:rPr>
                <w:lang w:val="en-US"/>
              </w:rPr>
              <w:t>O</w:t>
            </w:r>
            <w:r w:rsidRPr="00AC40DE">
              <w:t>ktavia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885680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гараж-бокс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Карцев М.М.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725153,04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9034F" w:rsidRDefault="00032ED6" w:rsidP="002F2BBC">
            <w:pPr>
              <w:jc w:val="center"/>
            </w:pPr>
            <w: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9034F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Князев А.А.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673010,01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Кузьмин О.А.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60C32">
            <w:pPr>
              <w:jc w:val="center"/>
            </w:pPr>
            <w:r w:rsidRPr="00AC40DE">
              <w:t>Легковой автомобиль</w:t>
            </w:r>
            <w:r w:rsidRPr="00B3670C">
              <w:t xml:space="preserve"> </w:t>
            </w:r>
            <w:r>
              <w:rPr>
                <w:lang w:val="en-US"/>
              </w:rPr>
              <w:t>Hyindai</w:t>
            </w:r>
            <w:r w:rsidRPr="00B3670C">
              <w:t xml:space="preserve"> </w:t>
            </w:r>
            <w:r>
              <w:rPr>
                <w:lang w:val="en-US"/>
              </w:rPr>
              <w:t>Solaris</w:t>
            </w:r>
            <w:r w:rsidRPr="00AC40DE">
              <w:t xml:space="preserve">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880568,12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1/6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3670C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99258,96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B3670C">
        <w:trPr>
          <w:trHeight w:val="26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Кенжегалеев Б.М.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3670C" w:rsidRDefault="00032ED6" w:rsidP="002F2BBC">
            <w:pPr>
              <w:jc w:val="center"/>
              <w:rPr>
                <w:lang w:val="en-US"/>
              </w:rPr>
            </w:pPr>
            <w:r w:rsidRPr="00B3670C">
              <w:t>49</w:t>
            </w:r>
            <w:r>
              <w:rPr>
                <w:lang w:val="en-US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934933">
            <w:pPr>
              <w:jc w:val="center"/>
            </w:pPr>
            <w:r w:rsidRPr="00AC40DE">
              <w:t xml:space="preserve">Легковой автомобиль Skoda </w:t>
            </w:r>
            <w:r>
              <w:rPr>
                <w:lang w:val="en-US"/>
              </w:rPr>
              <w:t>Octavia</w:t>
            </w:r>
            <w:r w:rsidRPr="00934933"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855337,38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408845,94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1/3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Каримов Р.С.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692B8F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Volskwagen</w:t>
            </w:r>
            <w:r w:rsidRPr="005B07D0">
              <w:t xml:space="preserve"> </w:t>
            </w:r>
            <w:r>
              <w:rPr>
                <w:lang w:val="en-US"/>
              </w:rPr>
              <w:t>Jetta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890571,56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1/7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B07D0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Chevrolet</w:t>
            </w:r>
            <w:r w:rsidRPr="005B07D0">
              <w:t xml:space="preserve"> </w:t>
            </w:r>
            <w:r>
              <w:rPr>
                <w:lang w:val="en-US"/>
              </w:rPr>
              <w:t>Clan</w:t>
            </w:r>
            <w:r w:rsidRPr="00AC40DE">
              <w:t xml:space="preserve"> J200 (индивидуальная)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Карпов Б.Е.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B07D0">
            <w:pPr>
              <w:jc w:val="center"/>
            </w:pPr>
            <w:r w:rsidRPr="00AC40DE">
              <w:t xml:space="preserve">заместитель начальника центра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989505,2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5B07D0" w:rsidRDefault="00032ED6" w:rsidP="005B07D0">
            <w:pPr>
              <w:jc w:val="center"/>
              <w:rPr>
                <w:lang w:val="en-US"/>
              </w:rPr>
            </w:pPr>
            <w:r w:rsidRPr="00AC40DE">
              <w:t>к</w:t>
            </w:r>
            <w:r>
              <w:t>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5B07D0" w:rsidRDefault="00032ED6" w:rsidP="002F2BBC">
            <w:pPr>
              <w:jc w:val="center"/>
              <w:rPr>
                <w:lang w:val="en-US"/>
              </w:rPr>
            </w:pPr>
            <w:r w:rsidRPr="005B07D0">
              <w:t>16</w:t>
            </w:r>
            <w:r>
              <w:rPr>
                <w:lang w:val="en-US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Кинзябулатова Е.В.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финансовой группы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700E43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Hyindai</w:t>
            </w:r>
            <w:r w:rsidRPr="00AC40DE">
              <w:t xml:space="preserve"> Getz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12F1F">
            <w:pPr>
              <w:jc w:val="center"/>
            </w:pPr>
            <w:r w:rsidRPr="00AC40DE">
              <w:t>667873,27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4B778B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Skoda</w:t>
            </w:r>
            <w:r w:rsidRPr="00700E43">
              <w:t xml:space="preserve"> </w:t>
            </w:r>
            <w:r>
              <w:rPr>
                <w:lang w:val="en-US"/>
              </w:rPr>
              <w:t>Octavia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469740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E47E39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Крючков А.А.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7277A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Hyindai</w:t>
            </w:r>
            <w:r w:rsidRPr="00DA5E42">
              <w:t xml:space="preserve"> </w:t>
            </w:r>
            <w:r>
              <w:rPr>
                <w:lang w:val="en-US"/>
              </w:rPr>
              <w:t>Solaris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968863,71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323024,9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Кутлуева С.В.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индивидуальное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16AE6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Chevrolet</w:t>
            </w:r>
            <w:r w:rsidRPr="00934933">
              <w:t xml:space="preserve"> </w:t>
            </w:r>
            <w:r>
              <w:rPr>
                <w:lang w:val="en-US"/>
              </w:rPr>
              <w:t>Lasetti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792210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Крупчинов Д.П.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объект незавершенного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07CAD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Kia</w:t>
            </w:r>
            <w:r w:rsidRPr="00507CAD">
              <w:t xml:space="preserve"> </w:t>
            </w:r>
            <w:r>
              <w:rPr>
                <w:lang w:val="en-US"/>
              </w:rPr>
              <w:t>Sorento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695625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07CAD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Mitsubishi</w:t>
            </w:r>
            <w:r w:rsidRPr="00507CAD">
              <w:t xml:space="preserve"> </w:t>
            </w:r>
            <w:r>
              <w:rPr>
                <w:lang w:val="en-US"/>
              </w:rPr>
              <w:t>Lancer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Лубышев А.Ф.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764065,25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Лопатин И.Ю.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00434">
            <w:pPr>
              <w:jc w:val="center"/>
            </w:pPr>
            <w:r>
              <w:t xml:space="preserve">заместитель начальника специализированной </w:t>
            </w:r>
            <w:r w:rsidRPr="00AC40DE">
              <w:t>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07CAD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2C3770">
              <w:t xml:space="preserve"> </w:t>
            </w:r>
            <w:r>
              <w:rPr>
                <w:lang w:val="en-US"/>
              </w:rPr>
              <w:t>Logan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864274,36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2C3770" w:rsidRDefault="00032ED6" w:rsidP="00AC40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273358,31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2C3770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C3770">
            <w:pPr>
              <w:jc w:val="center"/>
            </w:pPr>
            <w:r>
              <w:rPr>
                <w:lang w:val="en-US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Мансуров А.Ф.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842906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Toyota</w:t>
            </w:r>
            <w:r w:rsidRPr="00842906">
              <w:t xml:space="preserve"> </w:t>
            </w:r>
            <w:r>
              <w:rPr>
                <w:lang w:val="en-US"/>
              </w:rPr>
              <w:t>Camry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809235,5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Матигуллин Т.Р.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842906">
            <w:pPr>
              <w:jc w:val="center"/>
            </w:pPr>
            <w:r w:rsidRPr="00AC40DE">
              <w:t xml:space="preserve">Легковые автомобили </w:t>
            </w:r>
            <w:r>
              <w:rPr>
                <w:lang w:val="en-US"/>
              </w:rPr>
              <w:t>Ford</w:t>
            </w:r>
            <w:r w:rsidRPr="00842906">
              <w:t xml:space="preserve"> </w:t>
            </w:r>
            <w:r>
              <w:rPr>
                <w:lang w:val="en-US"/>
              </w:rPr>
              <w:t>Focus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747310,9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Макаримов М.Р.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842906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842906">
              <w:t xml:space="preserve"> </w:t>
            </w:r>
            <w:r>
              <w:rPr>
                <w:lang w:val="en-US"/>
              </w:rPr>
              <w:t>Sandero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743675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269114,88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Мигранов С.Н.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Лада Калина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1523165,68 </w:t>
            </w:r>
            <w:r w:rsidRPr="00842906">
              <w:t>(в том числе единовременная субсидия на приобретение жилого помещения)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360171,67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Мансуров Р.А.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5C5C13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Chevrolet</w:t>
            </w:r>
            <w:r w:rsidRPr="00842906">
              <w:t xml:space="preserve"> </w:t>
            </w:r>
            <w:r>
              <w:rPr>
                <w:lang w:val="en-US"/>
              </w:rPr>
              <w:t>Lasetti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907847,2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361680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1117602,25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>
            <w:r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61680">
            <w:pPr>
              <w:jc w:val="center"/>
            </w:pPr>
            <w:r w:rsidRPr="00AC40DE">
              <w:t xml:space="preserve">гараж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Мансуров И.В.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 21010 (индивидуальный)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710280,62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7854FB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Volskvagen</w:t>
            </w:r>
            <w:r w:rsidRPr="00361680">
              <w:t xml:space="preserve"> </w:t>
            </w:r>
            <w:r>
              <w:rPr>
                <w:lang w:val="en-US"/>
              </w:rPr>
              <w:t>Jetta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536187,49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 </w:t>
            </w:r>
            <w:r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7854FB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57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Муратова Ф.М.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11590E" w:rsidRDefault="00032ED6" w:rsidP="00AC40DE">
            <w:pPr>
              <w:jc w:val="center"/>
              <w:rPr>
                <w:lang w:val="en-US"/>
              </w:rPr>
            </w:pPr>
            <w:r>
              <w:t>Начальник отделения</w:t>
            </w:r>
            <w:r w:rsidRPr="00AC40DE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11590E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Ford</w:t>
            </w:r>
            <w:r w:rsidRPr="007854FB">
              <w:t xml:space="preserve"> </w:t>
            </w:r>
            <w:r>
              <w:rPr>
                <w:lang w:val="en-US"/>
              </w:rPr>
              <w:t>Fusion</w:t>
            </w:r>
            <w:r w:rsidRPr="007854FB"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860885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260845,17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Махмутов Р.У.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11590E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Toyota</w:t>
            </w:r>
            <w:r w:rsidRPr="0011590E">
              <w:t xml:space="preserve"> </w:t>
            </w:r>
            <w:r>
              <w:rPr>
                <w:lang w:val="en-US"/>
              </w:rPr>
              <w:t>Corolla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959607,98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Муслимов Д.Т.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343B6">
            <w:pPr>
              <w:jc w:val="center"/>
            </w:pPr>
            <w:r w:rsidRPr="00AC40DE">
              <w:t>Легковой автомобиль Ssang</w:t>
            </w:r>
            <w:r w:rsidRPr="00C343B6">
              <w:t xml:space="preserve"> </w:t>
            </w:r>
            <w:r>
              <w:rPr>
                <w:lang w:val="en-US"/>
              </w:rPr>
              <w:t>Y</w:t>
            </w:r>
            <w:r w:rsidRPr="00AC40DE">
              <w:t>ong Actyon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936632,98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429339,21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Мамыкин А.В.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 долевая, 5/6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C343B6" w:rsidRDefault="00032ED6" w:rsidP="002F2BBC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 Приора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343B6">
            <w:pPr>
              <w:jc w:val="center"/>
            </w:pPr>
            <w:r w:rsidRPr="00AC40DE">
              <w:t xml:space="preserve">697194,93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торговое помещение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343B6">
            <w:pPr>
              <w:jc w:val="center"/>
            </w:pPr>
            <w:r w:rsidRPr="00AC40DE"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ГАЗ 3110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241553,27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C343B6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Моляренко И.В.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  <w:r w:rsidRPr="00AC40DE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343B6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Daewoo</w:t>
            </w:r>
            <w:r w:rsidRPr="00C343B6">
              <w:t xml:space="preserve"> </w:t>
            </w:r>
            <w:r>
              <w:rPr>
                <w:lang w:val="en-US"/>
              </w:rPr>
              <w:t>Matiz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720884,67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объект незавершенного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8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общая долевая, 1/2 доля в праве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C343B6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Misubishi</w:t>
            </w:r>
            <w:r w:rsidRPr="00C343B6">
              <w:t xml:space="preserve"> </w:t>
            </w:r>
            <w:r>
              <w:rPr>
                <w:lang w:val="en-US"/>
              </w:rPr>
              <w:t>Lancer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12F1F">
            <w:pPr>
              <w:jc w:val="center"/>
            </w:pPr>
            <w:r w:rsidRPr="00AC40DE">
              <w:t xml:space="preserve">1146213,1 (в том числе доход </w:t>
            </w:r>
            <w:r>
              <w:t xml:space="preserve">от </w:t>
            </w:r>
            <w:r w:rsidRPr="00AC40DE">
              <w:t>продажи доли квартиры)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32ED6" w:rsidRPr="00AC40DE" w:rsidRDefault="00032ED6" w:rsidP="00AC40DE">
            <w:pPr>
              <w:jc w:val="center"/>
            </w:pPr>
            <w:r w:rsidRPr="00AC40DE">
              <w:t>Насртдинов Р.Г.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центра</w:t>
            </w:r>
            <w:r w:rsidRPr="00AC40DE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 2101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689632,91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Недошивин Д.Н.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</w:t>
            </w:r>
            <w:r>
              <w:t xml:space="preserve"> отряда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Chevrolet Aveo (индивидуальная)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869790,54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18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Насыров Р.Ф.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Default="00032ED6" w:rsidP="00064667">
            <w:pPr>
              <w:jc w:val="center"/>
            </w:pPr>
            <w:r w:rsidRPr="00AC40DE">
              <w:t xml:space="preserve">Легковой автомобиль ВАЗ 2114 (индивидуальная) ВАЗ 2114 (индивидуальная) </w:t>
            </w:r>
          </w:p>
          <w:p w:rsidR="00032ED6" w:rsidRPr="00AC40DE" w:rsidRDefault="00032ED6" w:rsidP="00064667">
            <w:pPr>
              <w:jc w:val="center"/>
            </w:pPr>
            <w:r>
              <w:t>А</w:t>
            </w:r>
            <w:r w:rsidRPr="00AC40DE">
              <w:t xml:space="preserve">втомобиль </w:t>
            </w:r>
            <w:r>
              <w:t>г</w:t>
            </w:r>
            <w:r w:rsidRPr="00AC40DE">
              <w:t xml:space="preserve">рузовой ЗИЛ 433360 (индивидуальная)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752618,63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5635,33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Нугманов В.Р.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811526,4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84231A">
            <w:pPr>
              <w:jc w:val="center"/>
            </w:pPr>
            <w: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198841,3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84231A" w:rsidRDefault="00032ED6" w:rsidP="002F2BBC">
            <w:pPr>
              <w:jc w:val="center"/>
              <w:rPr>
                <w:lang w:val="en-US"/>
              </w:rPr>
            </w:pPr>
            <w:r w:rsidRPr="0084231A">
              <w:t>58</w:t>
            </w:r>
            <w: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Олиниченко К.А.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84231A" w:rsidRDefault="00032ED6" w:rsidP="00AC40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Toyota Avensis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724692,1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 долевая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84231A" w:rsidRDefault="00032ED6" w:rsidP="00AC40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380676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 xml:space="preserve">квартира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84231A" w:rsidRDefault="00032ED6" w:rsidP="002F2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Пи</w:t>
            </w:r>
            <w:r w:rsidRPr="00AC40DE">
              <w:t>нашин Д.А.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Зеиельный участок под ИЖС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Nissan Qashqa</w:t>
            </w:r>
            <w:r>
              <w:rPr>
                <w:lang w:val="en-US"/>
              </w:rPr>
              <w:t>i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698345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 21061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148261,42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3679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7B1214">
        <w:trPr>
          <w:trHeight w:val="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Посашков А.В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1069924,7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Volkswagen Touran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615294,57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Плотников А.П.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Chevrolet Niva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978100,83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Первицкий О.М.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Subaru Forester XT</w:t>
            </w:r>
            <w:r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1497933,56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 под ИЖС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Subaru Imresa XV</w:t>
            </w:r>
            <w:r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1203830,5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Первицкая Г.Р.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Subaru Imresa XV(индивидуальная)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1203830,5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Subaru Forester XT</w:t>
            </w:r>
            <w:r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1497933,56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Папушин В.В.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2F2BBC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794867,5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Петров Ю.В.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Volkswagen Passat</w:t>
            </w:r>
            <w:r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692847,84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824219,69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Решетников Е.А.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</w:t>
            </w:r>
            <w:r>
              <w:t xml:space="preserve">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земельный</w:t>
            </w:r>
            <w:r w:rsidRPr="00AC40DE">
              <w:t xml:space="preserve">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Opel Vectra C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679030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Рахимов Д.Д.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</w:t>
            </w:r>
            <w:r>
              <w:t>ь</w:t>
            </w:r>
            <w:r w:rsidRPr="00AC40DE">
              <w:t>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Chevrolet Niva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610020,16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279194,21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954E46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Румянцев Д.В.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центра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Saturn Vue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844870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954E46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954E4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954E4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954E4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321694,8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общая,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Сайфуллин Н.Ш.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Daewoo Nexia 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815655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Салов О.В.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Skoda Octavia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795592,27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Здание механической мастреской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Здание огнеупорного цеха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C237DF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</w:t>
            </w:r>
            <w:r>
              <w:rPr>
                <w:lang w:val="en-US"/>
              </w:rPr>
              <w:t xml:space="preserve"> </w:t>
            </w:r>
            <w:r w:rsidRPr="00AC40DE">
              <w:t>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Старков А.Н.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 21213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1263659,13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118612,72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сын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Сорокин Д.Г.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Toyota Corolla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843470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229561,56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Суворов А.Ю.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Mitsubishi Outlander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1290615,47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SsangYong Kyron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1189173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Сунагатуллин Т.Р.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 в общежитии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Автоприцеп к легковому автомобилю (индивмдуальная)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816437,5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Мотороллер ТМ 35403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Сарапулов М.Ю.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отделения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Ford Focus II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686929,56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Сибгатуллин М.Р.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2/3 доли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Новый Nissan X-Trail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880290,42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1-5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3095323,36 </w:t>
            </w:r>
            <w:r>
              <w:t>(</w:t>
            </w:r>
            <w:r w:rsidRPr="00AC40DE">
              <w:t xml:space="preserve">в том числе </w:t>
            </w:r>
            <w:r>
              <w:t xml:space="preserve">доход </w:t>
            </w:r>
            <w:r w:rsidRPr="00AC40DE">
              <w:t>от продажи квартиры</w:t>
            </w:r>
            <w: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1/3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1/5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Симонов С.А.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912360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Skoda Fabia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239985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E32102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Тазиев А.М.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командир корабля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Жилой дом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ВАЗ-21124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838 747,99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Терегулов Т.Р.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УАЗ 31512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717 958,49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3A46BB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Тимашев А.Н.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E32102">
            <w:pPr>
              <w:jc w:val="center"/>
            </w:pPr>
            <w:r w:rsidRPr="00AC40DE">
              <w:t xml:space="preserve">Легковой автомобиль Hyundai </w:t>
            </w:r>
            <w:r>
              <w:rPr>
                <w:lang w:val="en-US"/>
              </w:rPr>
              <w:t>Elantra</w:t>
            </w:r>
            <w:r w:rsidRPr="00E32102">
              <w:t xml:space="preserve"> </w:t>
            </w:r>
            <w:r w:rsidRPr="00AC40DE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761 377,50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3A46BB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2F2BB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314 873,36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5D375A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Трегубов С.М.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отделения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76D83">
            <w:pPr>
              <w:jc w:val="center"/>
            </w:pPr>
            <w:r w:rsidRPr="00AC40DE">
              <w:t xml:space="preserve">Легковой автомобиль  </w:t>
            </w:r>
            <w:r>
              <w:rPr>
                <w:lang w:val="en-US"/>
              </w:rPr>
              <w:t>Toyota</w:t>
            </w:r>
            <w:r w:rsidRPr="00B76D83">
              <w:t xml:space="preserve"> </w:t>
            </w:r>
            <w:r>
              <w:rPr>
                <w:lang w:val="en-US"/>
              </w:rPr>
              <w:t>Hailux</w:t>
            </w:r>
            <w:r w:rsidRPr="00B76D83">
              <w:t xml:space="preserve"> </w:t>
            </w:r>
            <w:r>
              <w:rPr>
                <w:lang w:val="en-US"/>
              </w:rPr>
              <w:t>Surf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775 083,87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5D375A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Мототранспортное средство ИЖ 6.114.20 (индивидуальная)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Daewoo Matiz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206 714,09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Фаткуллин Р.Ф.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Жилой дом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76D83">
            <w:pPr>
              <w:jc w:val="center"/>
            </w:pPr>
            <w:r w:rsidRPr="00AC40DE">
              <w:t xml:space="preserve">Легковой автомобиль </w:t>
            </w:r>
            <w:r>
              <w:rPr>
                <w:lang w:val="en-US"/>
              </w:rPr>
              <w:t>T</w:t>
            </w:r>
            <w:r w:rsidRPr="00AC40DE">
              <w:t xml:space="preserve">oyota </w:t>
            </w:r>
            <w:r>
              <w:rPr>
                <w:lang w:val="en-US"/>
              </w:rPr>
              <w:t>C</w:t>
            </w:r>
            <w:r w:rsidRPr="00AC40DE">
              <w:t>orolla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1</w:t>
            </w:r>
            <w:r w:rsidRPr="00AC40DE">
              <w:t>010 484,04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Фаткуллин М.Б.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792 873,62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Хамадияров И.Х.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ВАЗ-21074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742 425,55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605 500,22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Хамзин И.Х.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Жилой дом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Kia Sportage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939 515,37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 xml:space="preserve">Жилой дом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126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Хайсаров М.Ш.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 Nissan Patrol 3.0 delegance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B76D83">
              <w:t>1</w:t>
            </w:r>
            <w:r w:rsidRPr="00AC40DE">
              <w:t>782 718,23  (в том числе доход от продажи продажи квартиры)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1/2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312F1F" w:rsidRDefault="00032ED6" w:rsidP="00B76D83">
            <w:pPr>
              <w:jc w:val="center"/>
            </w:pPr>
            <w:r>
              <w:t>Легковой автомобиль  Kia S</w:t>
            </w:r>
            <w:r>
              <w:rPr>
                <w:lang w:val="en-US"/>
              </w:rPr>
              <w:t>oul</w:t>
            </w:r>
          </w:p>
          <w:p w:rsidR="00032ED6" w:rsidRPr="00AC40DE" w:rsidRDefault="00032ED6" w:rsidP="00B76D83">
            <w:pPr>
              <w:jc w:val="center"/>
            </w:pP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389 537,48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Харламов А.В.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B76D83" w:rsidRDefault="00032ED6" w:rsidP="00B76D83">
            <w:pPr>
              <w:jc w:val="center"/>
            </w:pPr>
            <w:r w:rsidRPr="00AC40DE">
              <w:t xml:space="preserve">Легковой автомобиль  </w:t>
            </w:r>
            <w:r>
              <w:rPr>
                <w:lang w:val="en-US"/>
              </w:rPr>
              <w:t>Ssang</w:t>
            </w:r>
            <w:r w:rsidRPr="00B76D83">
              <w:t xml:space="preserve"> </w:t>
            </w:r>
            <w:r>
              <w:rPr>
                <w:lang w:val="en-US"/>
              </w:rPr>
              <w:t>Yong</w:t>
            </w:r>
            <w:r w:rsidRPr="00AC40DE">
              <w:t xml:space="preserve"> Actyon</w:t>
            </w:r>
          </w:p>
          <w:p w:rsidR="00032ED6" w:rsidRPr="00AC40DE" w:rsidRDefault="00032ED6" w:rsidP="00B76D83">
            <w:pPr>
              <w:jc w:val="center"/>
            </w:pPr>
            <w:r w:rsidRPr="00AC40DE">
              <w:t>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645 043,37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55 229,86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Хисаев Ф.Ф.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отдела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ВАЗ-21074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783 005,00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349 803,99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Хисамов Р.Р.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ВАЗ-21104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768 769,60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совместная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487 035,54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Шагизиганов У.Я.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Гараж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ВАЗ-21074 (индивидуальная)</w:t>
            </w:r>
          </w:p>
          <w:p w:rsidR="00032ED6" w:rsidRPr="00B76D83" w:rsidRDefault="00032ED6" w:rsidP="00AC40DE">
            <w:pPr>
              <w:jc w:val="center"/>
            </w:pPr>
            <w:r>
              <w:rPr>
                <w:lang w:val="en-US"/>
              </w:rPr>
              <w:t>Ssang</w:t>
            </w:r>
            <w:r w:rsidRPr="00B76D83">
              <w:t xml:space="preserve"> </w:t>
            </w:r>
            <w:r>
              <w:rPr>
                <w:lang w:val="en-US"/>
              </w:rPr>
              <w:t>Yong</w:t>
            </w:r>
            <w:r w:rsidRPr="00AC40DE">
              <w:t xml:space="preserve"> Actyon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(индивидуальная)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902 202,48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2F2BBC">
        <w:trPr>
          <w:trHeight w:val="9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707 485,88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комната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B76D83">
        <w:trPr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Шакиров Р.А.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пожарной части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LADA 111730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106 697,34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0C1133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Шахманов Ф.Ф.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Начальник пожарной части</w:t>
            </w:r>
          </w:p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 w:rsidRPr="00AC40DE">
              <w:t>Россия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B76D83">
            <w:pPr>
              <w:jc w:val="center"/>
            </w:pPr>
            <w:r w:rsidRPr="00AC40DE">
              <w:t xml:space="preserve">Легковой автомобиль    </w:t>
            </w:r>
            <w:r>
              <w:rPr>
                <w:lang w:val="en-US"/>
              </w:rPr>
              <w:t>Renault</w:t>
            </w:r>
            <w:r w:rsidRPr="00B76D83">
              <w:t xml:space="preserve"> </w:t>
            </w:r>
            <w:r>
              <w:rPr>
                <w:lang w:val="en-US"/>
              </w:rPr>
              <w:t>Megan</w:t>
            </w:r>
            <w:r w:rsidRPr="00AC40DE">
              <w:t xml:space="preserve">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2264635,03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в том числе с продажи квартиры, земельного участка</w:t>
            </w:r>
          </w:p>
        </w:tc>
      </w:tr>
      <w:tr w:rsidR="00032ED6" w:rsidRPr="00AC40DE" w:rsidTr="000C1133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Автоприцеп "Курган"   (индивидуальная)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115 200,00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0A47EB">
            <w:pPr>
              <w:jc w:val="center"/>
            </w:pPr>
            <w: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94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Шаяхметов Д.Н.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Заместитель начальника отряда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индивидуальная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Легковой автомобиль Geely Emgrand (индивидуальная)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790 055,00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Супруга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квартира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97 709,83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несовершеннолетний ребенок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  <w:tr w:rsidR="00032ED6" w:rsidRPr="00AC40DE" w:rsidTr="00660D0C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384E7D">
            <w:pPr>
              <w:pStyle w:val="ListParagraph"/>
              <w:numPr>
                <w:ilvl w:val="0"/>
                <w:numId w:val="12"/>
              </w:num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2ED6" w:rsidRPr="00AC40DE" w:rsidRDefault="00032ED6" w:rsidP="00AC40DE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Жилой дом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долевая, 1/4 доля в праве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ED6" w:rsidRPr="00AC40DE" w:rsidRDefault="00032ED6" w:rsidP="00AC40DE">
            <w:pPr>
              <w:jc w:val="center"/>
            </w:pPr>
            <w:r w:rsidRPr="00AC40DE">
              <w:t> </w:t>
            </w:r>
          </w:p>
        </w:tc>
      </w:tr>
    </w:tbl>
    <w:p w:rsidR="00032ED6" w:rsidRDefault="00032ED6"/>
    <w:p w:rsidR="00032ED6" w:rsidRDefault="00032ED6"/>
    <w:p w:rsidR="00032ED6" w:rsidRPr="0066793F" w:rsidRDefault="00032ED6"/>
    <w:p w:rsidR="00032ED6" w:rsidRDefault="00032ED6"/>
    <w:p w:rsidR="00032ED6" w:rsidRDefault="00032ED6"/>
    <w:sectPr w:rsidR="00032ED6" w:rsidSect="00766D95">
      <w:headerReference w:type="default" r:id="rId7"/>
      <w:pgSz w:w="16838" w:h="11906" w:orient="landscape" w:code="9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ED6" w:rsidRDefault="00032ED6" w:rsidP="00B37DEB">
      <w:r>
        <w:separator/>
      </w:r>
    </w:p>
  </w:endnote>
  <w:endnote w:type="continuationSeparator" w:id="1">
    <w:p w:rsidR="00032ED6" w:rsidRDefault="00032ED6" w:rsidP="00B3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ED6" w:rsidRDefault="00032ED6" w:rsidP="00B37DEB">
      <w:r>
        <w:separator/>
      </w:r>
    </w:p>
  </w:footnote>
  <w:footnote w:type="continuationSeparator" w:id="1">
    <w:p w:rsidR="00032ED6" w:rsidRDefault="00032ED6" w:rsidP="00B37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ED6" w:rsidRDefault="00032ED6">
    <w:pPr>
      <w:pStyle w:val="Header"/>
      <w:jc w:val="center"/>
    </w:pPr>
    <w:fldSimple w:instr=" PAGE   \* MERGEFORMAT ">
      <w:r>
        <w:rPr>
          <w:noProof/>
        </w:rPr>
        <w:t>11</w:t>
      </w:r>
    </w:fldSimple>
  </w:p>
  <w:p w:rsidR="00032ED6" w:rsidRDefault="00032E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1B86"/>
    <w:multiLevelType w:val="hybridMultilevel"/>
    <w:tmpl w:val="1F5096E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880023D"/>
    <w:multiLevelType w:val="hybridMultilevel"/>
    <w:tmpl w:val="2EB671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2F06419"/>
    <w:multiLevelType w:val="hybridMultilevel"/>
    <w:tmpl w:val="B562F764"/>
    <w:lvl w:ilvl="0" w:tplc="572EDE3C">
      <w:start w:val="27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F7154A"/>
    <w:multiLevelType w:val="hybridMultilevel"/>
    <w:tmpl w:val="B732A9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F4C0FA9"/>
    <w:multiLevelType w:val="hybridMultilevel"/>
    <w:tmpl w:val="47E6D3A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4241774F"/>
    <w:multiLevelType w:val="hybridMultilevel"/>
    <w:tmpl w:val="5468A1D2"/>
    <w:lvl w:ilvl="0" w:tplc="950EA8D4">
      <w:start w:val="9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AE91C1B"/>
    <w:multiLevelType w:val="hybridMultilevel"/>
    <w:tmpl w:val="096603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4DBE24CE"/>
    <w:multiLevelType w:val="hybridMultilevel"/>
    <w:tmpl w:val="5106D57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BB703B"/>
    <w:multiLevelType w:val="hybridMultilevel"/>
    <w:tmpl w:val="7BCA5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1BE7264"/>
    <w:multiLevelType w:val="hybridMultilevel"/>
    <w:tmpl w:val="18D2936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5ED05A0"/>
    <w:multiLevelType w:val="hybridMultilevel"/>
    <w:tmpl w:val="EB5CE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100B65"/>
    <w:multiLevelType w:val="hybridMultilevel"/>
    <w:tmpl w:val="B0BA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11"/>
  </w:num>
  <w:num w:numId="7">
    <w:abstractNumId w:val="9"/>
  </w:num>
  <w:num w:numId="8">
    <w:abstractNumId w:val="6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174"/>
    <w:rsid w:val="00000434"/>
    <w:rsid w:val="00000E48"/>
    <w:rsid w:val="00003304"/>
    <w:rsid w:val="00003B5F"/>
    <w:rsid w:val="00010249"/>
    <w:rsid w:val="000125EF"/>
    <w:rsid w:val="0001623B"/>
    <w:rsid w:val="000168E5"/>
    <w:rsid w:val="000303BF"/>
    <w:rsid w:val="00032ED6"/>
    <w:rsid w:val="000371A4"/>
    <w:rsid w:val="00055E79"/>
    <w:rsid w:val="00057618"/>
    <w:rsid w:val="00057620"/>
    <w:rsid w:val="0006152E"/>
    <w:rsid w:val="00064667"/>
    <w:rsid w:val="000676B1"/>
    <w:rsid w:val="000804C2"/>
    <w:rsid w:val="00082EB5"/>
    <w:rsid w:val="000858E9"/>
    <w:rsid w:val="00090FCD"/>
    <w:rsid w:val="00097192"/>
    <w:rsid w:val="000A1BBE"/>
    <w:rsid w:val="000A2781"/>
    <w:rsid w:val="000A47EB"/>
    <w:rsid w:val="000B0A8B"/>
    <w:rsid w:val="000C1133"/>
    <w:rsid w:val="000D2306"/>
    <w:rsid w:val="000E2510"/>
    <w:rsid w:val="000E5C70"/>
    <w:rsid w:val="000E6100"/>
    <w:rsid w:val="000F41F2"/>
    <w:rsid w:val="00102B45"/>
    <w:rsid w:val="0011590E"/>
    <w:rsid w:val="001160B9"/>
    <w:rsid w:val="00121A12"/>
    <w:rsid w:val="00123C02"/>
    <w:rsid w:val="00127FB5"/>
    <w:rsid w:val="001443B4"/>
    <w:rsid w:val="00157BFE"/>
    <w:rsid w:val="001703C3"/>
    <w:rsid w:val="00171AA3"/>
    <w:rsid w:val="001747E3"/>
    <w:rsid w:val="001837C3"/>
    <w:rsid w:val="00187977"/>
    <w:rsid w:val="00196DAB"/>
    <w:rsid w:val="001A7CBE"/>
    <w:rsid w:val="001B5CAF"/>
    <w:rsid w:val="001C5C73"/>
    <w:rsid w:val="001E6914"/>
    <w:rsid w:val="001F41BC"/>
    <w:rsid w:val="00207B5A"/>
    <w:rsid w:val="00231E73"/>
    <w:rsid w:val="00243F0E"/>
    <w:rsid w:val="002615D1"/>
    <w:rsid w:val="002650F7"/>
    <w:rsid w:val="00273371"/>
    <w:rsid w:val="00280021"/>
    <w:rsid w:val="00280D9E"/>
    <w:rsid w:val="00281648"/>
    <w:rsid w:val="00282F51"/>
    <w:rsid w:val="0028441C"/>
    <w:rsid w:val="00284B19"/>
    <w:rsid w:val="002853B5"/>
    <w:rsid w:val="002929FB"/>
    <w:rsid w:val="002943C0"/>
    <w:rsid w:val="002A0BFE"/>
    <w:rsid w:val="002A4CFC"/>
    <w:rsid w:val="002A5CB0"/>
    <w:rsid w:val="002A6D80"/>
    <w:rsid w:val="002C3770"/>
    <w:rsid w:val="002C569E"/>
    <w:rsid w:val="002D2E37"/>
    <w:rsid w:val="002D62E8"/>
    <w:rsid w:val="002D7495"/>
    <w:rsid w:val="002E0F8E"/>
    <w:rsid w:val="002E69DC"/>
    <w:rsid w:val="002F0579"/>
    <w:rsid w:val="002F2BBC"/>
    <w:rsid w:val="003019B6"/>
    <w:rsid w:val="00302B4D"/>
    <w:rsid w:val="003057A0"/>
    <w:rsid w:val="00306966"/>
    <w:rsid w:val="00307EF4"/>
    <w:rsid w:val="00312F1F"/>
    <w:rsid w:val="0031761B"/>
    <w:rsid w:val="003201BF"/>
    <w:rsid w:val="00322A72"/>
    <w:rsid w:val="003233BC"/>
    <w:rsid w:val="003258B0"/>
    <w:rsid w:val="003333D3"/>
    <w:rsid w:val="00334176"/>
    <w:rsid w:val="00336816"/>
    <w:rsid w:val="00336F51"/>
    <w:rsid w:val="00340612"/>
    <w:rsid w:val="00345276"/>
    <w:rsid w:val="00346FCA"/>
    <w:rsid w:val="00354564"/>
    <w:rsid w:val="00355944"/>
    <w:rsid w:val="00361680"/>
    <w:rsid w:val="00365F2B"/>
    <w:rsid w:val="00367A2C"/>
    <w:rsid w:val="00370803"/>
    <w:rsid w:val="0038338F"/>
    <w:rsid w:val="00384E7D"/>
    <w:rsid w:val="0038562E"/>
    <w:rsid w:val="00391197"/>
    <w:rsid w:val="0039330D"/>
    <w:rsid w:val="003A054A"/>
    <w:rsid w:val="003A0D68"/>
    <w:rsid w:val="003A46BB"/>
    <w:rsid w:val="003A79A5"/>
    <w:rsid w:val="003A7B3A"/>
    <w:rsid w:val="003B440B"/>
    <w:rsid w:val="003B79C5"/>
    <w:rsid w:val="003B7AA5"/>
    <w:rsid w:val="003C06FE"/>
    <w:rsid w:val="003C0BBC"/>
    <w:rsid w:val="003C4BB2"/>
    <w:rsid w:val="003D1164"/>
    <w:rsid w:val="003D1F3A"/>
    <w:rsid w:val="003D2FAB"/>
    <w:rsid w:val="003D76A7"/>
    <w:rsid w:val="003E1058"/>
    <w:rsid w:val="003F583B"/>
    <w:rsid w:val="00400DE6"/>
    <w:rsid w:val="00402B48"/>
    <w:rsid w:val="004061D9"/>
    <w:rsid w:val="004101C4"/>
    <w:rsid w:val="0042012A"/>
    <w:rsid w:val="0042279F"/>
    <w:rsid w:val="00430E6C"/>
    <w:rsid w:val="004322D4"/>
    <w:rsid w:val="00432C1B"/>
    <w:rsid w:val="00436D1C"/>
    <w:rsid w:val="00444833"/>
    <w:rsid w:val="00453091"/>
    <w:rsid w:val="00455818"/>
    <w:rsid w:val="004561DB"/>
    <w:rsid w:val="0045709F"/>
    <w:rsid w:val="00462903"/>
    <w:rsid w:val="00464A7C"/>
    <w:rsid w:val="004775E7"/>
    <w:rsid w:val="00485040"/>
    <w:rsid w:val="004927D6"/>
    <w:rsid w:val="00493CBF"/>
    <w:rsid w:val="004976EA"/>
    <w:rsid w:val="004B778B"/>
    <w:rsid w:val="004C354D"/>
    <w:rsid w:val="004D4303"/>
    <w:rsid w:val="004F3E9C"/>
    <w:rsid w:val="004F5274"/>
    <w:rsid w:val="00502434"/>
    <w:rsid w:val="0050743A"/>
    <w:rsid w:val="00507CAD"/>
    <w:rsid w:val="00510BD8"/>
    <w:rsid w:val="00511A14"/>
    <w:rsid w:val="00514167"/>
    <w:rsid w:val="005403CB"/>
    <w:rsid w:val="00543E43"/>
    <w:rsid w:val="00547DA6"/>
    <w:rsid w:val="00550281"/>
    <w:rsid w:val="00554FA3"/>
    <w:rsid w:val="00571B1D"/>
    <w:rsid w:val="00582A74"/>
    <w:rsid w:val="00593E44"/>
    <w:rsid w:val="005A25FB"/>
    <w:rsid w:val="005A5793"/>
    <w:rsid w:val="005A6EB2"/>
    <w:rsid w:val="005B07D0"/>
    <w:rsid w:val="005B21C8"/>
    <w:rsid w:val="005B6DE3"/>
    <w:rsid w:val="005C262C"/>
    <w:rsid w:val="005C4291"/>
    <w:rsid w:val="005C5C13"/>
    <w:rsid w:val="005D03B4"/>
    <w:rsid w:val="005D375A"/>
    <w:rsid w:val="005D52D7"/>
    <w:rsid w:val="005D57BA"/>
    <w:rsid w:val="005F40A5"/>
    <w:rsid w:val="005F5EC8"/>
    <w:rsid w:val="005F69C5"/>
    <w:rsid w:val="00600BFC"/>
    <w:rsid w:val="006030EA"/>
    <w:rsid w:val="006071D4"/>
    <w:rsid w:val="006152AE"/>
    <w:rsid w:val="00620181"/>
    <w:rsid w:val="00634174"/>
    <w:rsid w:val="006365E7"/>
    <w:rsid w:val="006457CF"/>
    <w:rsid w:val="00652562"/>
    <w:rsid w:val="00655985"/>
    <w:rsid w:val="006572F8"/>
    <w:rsid w:val="00660CEC"/>
    <w:rsid w:val="00660D0C"/>
    <w:rsid w:val="0066793F"/>
    <w:rsid w:val="00680988"/>
    <w:rsid w:val="00681D09"/>
    <w:rsid w:val="00682365"/>
    <w:rsid w:val="00690056"/>
    <w:rsid w:val="00692B8F"/>
    <w:rsid w:val="00692F96"/>
    <w:rsid w:val="0069370F"/>
    <w:rsid w:val="00695811"/>
    <w:rsid w:val="006958F1"/>
    <w:rsid w:val="006A45D0"/>
    <w:rsid w:val="006A62C8"/>
    <w:rsid w:val="006A64FF"/>
    <w:rsid w:val="006B0ECC"/>
    <w:rsid w:val="006B3661"/>
    <w:rsid w:val="006C0408"/>
    <w:rsid w:val="006C70A9"/>
    <w:rsid w:val="006E0B76"/>
    <w:rsid w:val="006F1ADA"/>
    <w:rsid w:val="00700E43"/>
    <w:rsid w:val="00707A80"/>
    <w:rsid w:val="0071114D"/>
    <w:rsid w:val="0071764A"/>
    <w:rsid w:val="00726AA0"/>
    <w:rsid w:val="00727D5C"/>
    <w:rsid w:val="00731B1A"/>
    <w:rsid w:val="00732098"/>
    <w:rsid w:val="00755530"/>
    <w:rsid w:val="00755AC9"/>
    <w:rsid w:val="0076183E"/>
    <w:rsid w:val="0076278C"/>
    <w:rsid w:val="00763E32"/>
    <w:rsid w:val="00765718"/>
    <w:rsid w:val="00766D95"/>
    <w:rsid w:val="007701F9"/>
    <w:rsid w:val="007854FB"/>
    <w:rsid w:val="007950C7"/>
    <w:rsid w:val="007959B5"/>
    <w:rsid w:val="00797B5A"/>
    <w:rsid w:val="007A37E8"/>
    <w:rsid w:val="007A7CFA"/>
    <w:rsid w:val="007B1214"/>
    <w:rsid w:val="007B5538"/>
    <w:rsid w:val="007C1A12"/>
    <w:rsid w:val="007C1B9E"/>
    <w:rsid w:val="007C3AF8"/>
    <w:rsid w:val="007C435F"/>
    <w:rsid w:val="007D48B1"/>
    <w:rsid w:val="007E0FF0"/>
    <w:rsid w:val="007E734E"/>
    <w:rsid w:val="007F2363"/>
    <w:rsid w:val="008020F1"/>
    <w:rsid w:val="00803274"/>
    <w:rsid w:val="0082073D"/>
    <w:rsid w:val="00823CDC"/>
    <w:rsid w:val="00823D4C"/>
    <w:rsid w:val="00833F65"/>
    <w:rsid w:val="00835FE8"/>
    <w:rsid w:val="00841FF4"/>
    <w:rsid w:val="0084231A"/>
    <w:rsid w:val="00842906"/>
    <w:rsid w:val="0084308F"/>
    <w:rsid w:val="00843D25"/>
    <w:rsid w:val="00846B33"/>
    <w:rsid w:val="008505FE"/>
    <w:rsid w:val="00854084"/>
    <w:rsid w:val="00856BC0"/>
    <w:rsid w:val="008572E8"/>
    <w:rsid w:val="00877F97"/>
    <w:rsid w:val="00882A0B"/>
    <w:rsid w:val="0088539D"/>
    <w:rsid w:val="0088778A"/>
    <w:rsid w:val="00887E7E"/>
    <w:rsid w:val="0089188D"/>
    <w:rsid w:val="008A5817"/>
    <w:rsid w:val="008B4F33"/>
    <w:rsid w:val="008C73B7"/>
    <w:rsid w:val="008C742E"/>
    <w:rsid w:val="008D3C19"/>
    <w:rsid w:val="008D64E9"/>
    <w:rsid w:val="008F5817"/>
    <w:rsid w:val="0090533F"/>
    <w:rsid w:val="009138B8"/>
    <w:rsid w:val="009168A7"/>
    <w:rsid w:val="00924A2C"/>
    <w:rsid w:val="00924C98"/>
    <w:rsid w:val="009255DC"/>
    <w:rsid w:val="009346E3"/>
    <w:rsid w:val="00934933"/>
    <w:rsid w:val="00936501"/>
    <w:rsid w:val="00952367"/>
    <w:rsid w:val="00954E46"/>
    <w:rsid w:val="00957315"/>
    <w:rsid w:val="00960ACC"/>
    <w:rsid w:val="00976B64"/>
    <w:rsid w:val="00991083"/>
    <w:rsid w:val="009913E9"/>
    <w:rsid w:val="00992A92"/>
    <w:rsid w:val="009A7492"/>
    <w:rsid w:val="009B0594"/>
    <w:rsid w:val="009C1F1F"/>
    <w:rsid w:val="009E2DC0"/>
    <w:rsid w:val="009E66A2"/>
    <w:rsid w:val="009F02E2"/>
    <w:rsid w:val="009F099E"/>
    <w:rsid w:val="009F4C85"/>
    <w:rsid w:val="009F531B"/>
    <w:rsid w:val="00A013AC"/>
    <w:rsid w:val="00A02244"/>
    <w:rsid w:val="00A04232"/>
    <w:rsid w:val="00A06FAC"/>
    <w:rsid w:val="00A129B3"/>
    <w:rsid w:val="00A24DE4"/>
    <w:rsid w:val="00A31373"/>
    <w:rsid w:val="00A329AB"/>
    <w:rsid w:val="00A44EAA"/>
    <w:rsid w:val="00A466D5"/>
    <w:rsid w:val="00A51967"/>
    <w:rsid w:val="00A52403"/>
    <w:rsid w:val="00A54946"/>
    <w:rsid w:val="00A60984"/>
    <w:rsid w:val="00A7511F"/>
    <w:rsid w:val="00A820C4"/>
    <w:rsid w:val="00A82EFC"/>
    <w:rsid w:val="00A9034F"/>
    <w:rsid w:val="00A93103"/>
    <w:rsid w:val="00A935DA"/>
    <w:rsid w:val="00A970AF"/>
    <w:rsid w:val="00A97BBC"/>
    <w:rsid w:val="00AA0E35"/>
    <w:rsid w:val="00AA322C"/>
    <w:rsid w:val="00AB1736"/>
    <w:rsid w:val="00AB4459"/>
    <w:rsid w:val="00AC40DE"/>
    <w:rsid w:val="00AC588D"/>
    <w:rsid w:val="00AC7C13"/>
    <w:rsid w:val="00AC7D68"/>
    <w:rsid w:val="00AC7FAD"/>
    <w:rsid w:val="00AD246E"/>
    <w:rsid w:val="00AD33BF"/>
    <w:rsid w:val="00AD3675"/>
    <w:rsid w:val="00AD57FD"/>
    <w:rsid w:val="00AE20DD"/>
    <w:rsid w:val="00AE4B80"/>
    <w:rsid w:val="00AE7534"/>
    <w:rsid w:val="00AE7CBA"/>
    <w:rsid w:val="00AF2665"/>
    <w:rsid w:val="00B1798E"/>
    <w:rsid w:val="00B21602"/>
    <w:rsid w:val="00B23735"/>
    <w:rsid w:val="00B238E1"/>
    <w:rsid w:val="00B258E6"/>
    <w:rsid w:val="00B2799B"/>
    <w:rsid w:val="00B34CCE"/>
    <w:rsid w:val="00B3670C"/>
    <w:rsid w:val="00B37DEB"/>
    <w:rsid w:val="00B476DC"/>
    <w:rsid w:val="00B51A2A"/>
    <w:rsid w:val="00B55267"/>
    <w:rsid w:val="00B60C32"/>
    <w:rsid w:val="00B60FA0"/>
    <w:rsid w:val="00B6131B"/>
    <w:rsid w:val="00B7277A"/>
    <w:rsid w:val="00B746E1"/>
    <w:rsid w:val="00B76D83"/>
    <w:rsid w:val="00B81095"/>
    <w:rsid w:val="00B85D6C"/>
    <w:rsid w:val="00B92F3F"/>
    <w:rsid w:val="00B96941"/>
    <w:rsid w:val="00BA060E"/>
    <w:rsid w:val="00BA061D"/>
    <w:rsid w:val="00BA123F"/>
    <w:rsid w:val="00BA408E"/>
    <w:rsid w:val="00BA71E6"/>
    <w:rsid w:val="00BB1D6A"/>
    <w:rsid w:val="00BB7CEE"/>
    <w:rsid w:val="00BC0E2D"/>
    <w:rsid w:val="00BC172C"/>
    <w:rsid w:val="00BC3F09"/>
    <w:rsid w:val="00BC71A0"/>
    <w:rsid w:val="00BC73A9"/>
    <w:rsid w:val="00BF2523"/>
    <w:rsid w:val="00BF2D3F"/>
    <w:rsid w:val="00BF73AE"/>
    <w:rsid w:val="00C024EA"/>
    <w:rsid w:val="00C054CD"/>
    <w:rsid w:val="00C05B8E"/>
    <w:rsid w:val="00C12145"/>
    <w:rsid w:val="00C15DC4"/>
    <w:rsid w:val="00C16AE6"/>
    <w:rsid w:val="00C16F8C"/>
    <w:rsid w:val="00C2166A"/>
    <w:rsid w:val="00C237DF"/>
    <w:rsid w:val="00C24BA9"/>
    <w:rsid w:val="00C343B6"/>
    <w:rsid w:val="00C3611B"/>
    <w:rsid w:val="00C36874"/>
    <w:rsid w:val="00C37347"/>
    <w:rsid w:val="00C50064"/>
    <w:rsid w:val="00C60E71"/>
    <w:rsid w:val="00C6303D"/>
    <w:rsid w:val="00C64F57"/>
    <w:rsid w:val="00C777A1"/>
    <w:rsid w:val="00C8441A"/>
    <w:rsid w:val="00C90EDA"/>
    <w:rsid w:val="00CA63D0"/>
    <w:rsid w:val="00CB37B3"/>
    <w:rsid w:val="00CD0C67"/>
    <w:rsid w:val="00CD4B05"/>
    <w:rsid w:val="00CF20B4"/>
    <w:rsid w:val="00CF2F91"/>
    <w:rsid w:val="00CF6013"/>
    <w:rsid w:val="00D00FEF"/>
    <w:rsid w:val="00D13AB1"/>
    <w:rsid w:val="00D15D25"/>
    <w:rsid w:val="00D25DA6"/>
    <w:rsid w:val="00D34C97"/>
    <w:rsid w:val="00D374DE"/>
    <w:rsid w:val="00D37B81"/>
    <w:rsid w:val="00D46369"/>
    <w:rsid w:val="00D4679B"/>
    <w:rsid w:val="00D5735E"/>
    <w:rsid w:val="00D6056B"/>
    <w:rsid w:val="00D62E1B"/>
    <w:rsid w:val="00D80DEC"/>
    <w:rsid w:val="00D83EA0"/>
    <w:rsid w:val="00DA0037"/>
    <w:rsid w:val="00DA5E42"/>
    <w:rsid w:val="00DB0C83"/>
    <w:rsid w:val="00DC56BF"/>
    <w:rsid w:val="00DD54CA"/>
    <w:rsid w:val="00DE19E1"/>
    <w:rsid w:val="00DE3714"/>
    <w:rsid w:val="00DF30B2"/>
    <w:rsid w:val="00DF67AE"/>
    <w:rsid w:val="00DF6D1E"/>
    <w:rsid w:val="00E06D8B"/>
    <w:rsid w:val="00E32102"/>
    <w:rsid w:val="00E333B6"/>
    <w:rsid w:val="00E42034"/>
    <w:rsid w:val="00E420DB"/>
    <w:rsid w:val="00E47E39"/>
    <w:rsid w:val="00E57A9E"/>
    <w:rsid w:val="00E704C8"/>
    <w:rsid w:val="00E710A5"/>
    <w:rsid w:val="00E728B5"/>
    <w:rsid w:val="00E738DB"/>
    <w:rsid w:val="00E83578"/>
    <w:rsid w:val="00E866E5"/>
    <w:rsid w:val="00E96B52"/>
    <w:rsid w:val="00EB0BE3"/>
    <w:rsid w:val="00EB10CF"/>
    <w:rsid w:val="00EB4BC2"/>
    <w:rsid w:val="00EB69BE"/>
    <w:rsid w:val="00EC035E"/>
    <w:rsid w:val="00EC1027"/>
    <w:rsid w:val="00EC6954"/>
    <w:rsid w:val="00ED0164"/>
    <w:rsid w:val="00ED105B"/>
    <w:rsid w:val="00ED1402"/>
    <w:rsid w:val="00ED3B72"/>
    <w:rsid w:val="00ED4852"/>
    <w:rsid w:val="00ED4A57"/>
    <w:rsid w:val="00ED6A8C"/>
    <w:rsid w:val="00EE7B06"/>
    <w:rsid w:val="00EF3340"/>
    <w:rsid w:val="00F11752"/>
    <w:rsid w:val="00F12B1B"/>
    <w:rsid w:val="00F2739F"/>
    <w:rsid w:val="00F328E2"/>
    <w:rsid w:val="00F33E3F"/>
    <w:rsid w:val="00F34EC2"/>
    <w:rsid w:val="00F406EC"/>
    <w:rsid w:val="00F44037"/>
    <w:rsid w:val="00F4440D"/>
    <w:rsid w:val="00F563F4"/>
    <w:rsid w:val="00F71C95"/>
    <w:rsid w:val="00F9798B"/>
    <w:rsid w:val="00FA4336"/>
    <w:rsid w:val="00FA655E"/>
    <w:rsid w:val="00FA7AF9"/>
    <w:rsid w:val="00FB29C5"/>
    <w:rsid w:val="00FB4C99"/>
    <w:rsid w:val="00FB7C9B"/>
    <w:rsid w:val="00FC2046"/>
    <w:rsid w:val="00FE5F1A"/>
    <w:rsid w:val="00FF0DEE"/>
    <w:rsid w:val="00FF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D1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80988"/>
    <w:pPr>
      <w:ind w:left="720"/>
      <w:contextualSpacing/>
    </w:pPr>
  </w:style>
  <w:style w:type="paragraph" w:customStyle="1" w:styleId="xl65">
    <w:name w:val="xl65"/>
    <w:basedOn w:val="Normal"/>
    <w:uiPriority w:val="99"/>
    <w:rsid w:val="00AB1736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Normal"/>
    <w:uiPriority w:val="99"/>
    <w:rsid w:val="00AB173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Normal"/>
    <w:uiPriority w:val="99"/>
    <w:rsid w:val="00AB173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Normal"/>
    <w:uiPriority w:val="99"/>
    <w:rsid w:val="00AB173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"/>
    <w:uiPriority w:val="99"/>
    <w:rsid w:val="00AB173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Normal"/>
    <w:uiPriority w:val="99"/>
    <w:rsid w:val="00AB17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Normal"/>
    <w:uiPriority w:val="99"/>
    <w:rsid w:val="00AB173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Normal"/>
    <w:uiPriority w:val="99"/>
    <w:rsid w:val="00AB173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3">
    <w:name w:val="xl83"/>
    <w:basedOn w:val="Normal"/>
    <w:uiPriority w:val="99"/>
    <w:rsid w:val="00AB173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Normal"/>
    <w:uiPriority w:val="99"/>
    <w:rsid w:val="00AB173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Normal"/>
    <w:uiPriority w:val="99"/>
    <w:rsid w:val="00AB173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Normal"/>
    <w:uiPriority w:val="99"/>
    <w:rsid w:val="00AB1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Normal"/>
    <w:uiPriority w:val="99"/>
    <w:rsid w:val="00AB1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Normal"/>
    <w:uiPriority w:val="99"/>
    <w:rsid w:val="00AB173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Normal"/>
    <w:uiPriority w:val="99"/>
    <w:rsid w:val="00AB1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Normal"/>
    <w:uiPriority w:val="99"/>
    <w:rsid w:val="00AB173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Normal"/>
    <w:uiPriority w:val="99"/>
    <w:rsid w:val="00AB173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Normal"/>
    <w:uiPriority w:val="99"/>
    <w:rsid w:val="00AB173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Normal"/>
    <w:uiPriority w:val="99"/>
    <w:rsid w:val="00AB173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0">
    <w:name w:val="xl100"/>
    <w:basedOn w:val="Normal"/>
    <w:uiPriority w:val="99"/>
    <w:rsid w:val="00AB173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1">
    <w:name w:val="xl101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Normal"/>
    <w:uiPriority w:val="99"/>
    <w:rsid w:val="00AB173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Normal"/>
    <w:uiPriority w:val="99"/>
    <w:rsid w:val="00AB173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Normal"/>
    <w:uiPriority w:val="99"/>
    <w:rsid w:val="00AB173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Normal"/>
    <w:uiPriority w:val="99"/>
    <w:rsid w:val="00AB173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6">
    <w:name w:val="xl106"/>
    <w:basedOn w:val="Normal"/>
    <w:uiPriority w:val="99"/>
    <w:rsid w:val="00AB1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7">
    <w:name w:val="xl107"/>
    <w:basedOn w:val="Normal"/>
    <w:uiPriority w:val="99"/>
    <w:rsid w:val="00AB173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8">
    <w:name w:val="xl108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9">
    <w:name w:val="xl109"/>
    <w:basedOn w:val="Normal"/>
    <w:uiPriority w:val="99"/>
    <w:rsid w:val="00AB173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0">
    <w:name w:val="xl110"/>
    <w:basedOn w:val="Normal"/>
    <w:uiPriority w:val="99"/>
    <w:rsid w:val="00AB17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Normal"/>
    <w:uiPriority w:val="99"/>
    <w:rsid w:val="00AB17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Normal"/>
    <w:uiPriority w:val="99"/>
    <w:rsid w:val="00AB173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Normal"/>
    <w:uiPriority w:val="99"/>
    <w:rsid w:val="00AB1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Normal"/>
    <w:uiPriority w:val="99"/>
    <w:rsid w:val="00AB1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Normal"/>
    <w:uiPriority w:val="99"/>
    <w:rsid w:val="00AB173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"/>
    <w:uiPriority w:val="99"/>
    <w:rsid w:val="00AB173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EndnoteText">
    <w:name w:val="endnote text"/>
    <w:basedOn w:val="Normal"/>
    <w:link w:val="EndnoteTextChar"/>
    <w:uiPriority w:val="99"/>
    <w:rsid w:val="00B37DE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37DEB"/>
    <w:rPr>
      <w:rFonts w:cs="Times New Roman"/>
    </w:rPr>
  </w:style>
  <w:style w:type="character" w:styleId="EndnoteReference">
    <w:name w:val="endnote reference"/>
    <w:basedOn w:val="DefaultParagraphFont"/>
    <w:uiPriority w:val="99"/>
    <w:rsid w:val="00B37DEB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AC40D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C40DE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AC40DE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Normal"/>
    <w:uiPriority w:val="99"/>
    <w:rsid w:val="00AC40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Header">
    <w:name w:val="header"/>
    <w:basedOn w:val="Normal"/>
    <w:link w:val="HeaderChar"/>
    <w:uiPriority w:val="99"/>
    <w:rsid w:val="00766D9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6D9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6D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66D95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71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1259</TotalTime>
  <Pages>154</Pages>
  <Words>19675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Якупов Нияз Рафисович</dc:creator>
  <cp:keywords/>
  <dc:description/>
  <cp:lastModifiedBy>sharipov</cp:lastModifiedBy>
  <cp:revision>432</cp:revision>
  <dcterms:created xsi:type="dcterms:W3CDTF">2014-04-25T10:00:00Z</dcterms:created>
  <dcterms:modified xsi:type="dcterms:W3CDTF">2014-05-27T08:43:00Z</dcterms:modified>
</cp:coreProperties>
</file>