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519" w:rsidRPr="006829C9" w:rsidRDefault="00F03519" w:rsidP="005F5111">
      <w:pPr>
        <w:pStyle w:val="NoSpacing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829C9">
        <w:rPr>
          <w:rFonts w:ascii="Times New Roman" w:hAnsi="Times New Roman" w:cs="Times New Roman"/>
          <w:b/>
          <w:bCs/>
          <w:sz w:val="20"/>
          <w:szCs w:val="20"/>
        </w:rPr>
        <w:t>СВЕДЕНИЯ</w:t>
      </w:r>
    </w:p>
    <w:p w:rsidR="00F03519" w:rsidRDefault="00F03519" w:rsidP="005F5111">
      <w:pPr>
        <w:pStyle w:val="NoSpacing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829C9">
        <w:rPr>
          <w:rFonts w:ascii="Times New Roman" w:hAnsi="Times New Roman" w:cs="Times New Roman"/>
          <w:b/>
          <w:bCs/>
          <w:sz w:val="20"/>
          <w:szCs w:val="20"/>
        </w:rPr>
        <w:t xml:space="preserve">о доходах, об имуществе и обязательствах имущественного характера муниципальных служащих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Администрации </w:t>
      </w:r>
    </w:p>
    <w:p w:rsidR="00F03519" w:rsidRDefault="00F03519" w:rsidP="005F5111">
      <w:pPr>
        <w:pStyle w:val="NoSpacing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и руководителей муниципальных учреждений муниципального образования Ямальский район, а также </w:t>
      </w:r>
      <w:r w:rsidRPr="006829C9">
        <w:rPr>
          <w:rFonts w:ascii="Times New Roman" w:hAnsi="Times New Roman" w:cs="Times New Roman"/>
          <w:b/>
          <w:bCs/>
          <w:sz w:val="20"/>
          <w:szCs w:val="20"/>
        </w:rPr>
        <w:t xml:space="preserve">членов их семей </w:t>
      </w:r>
    </w:p>
    <w:p w:rsidR="00F03519" w:rsidRPr="006829C9" w:rsidRDefault="00F03519" w:rsidP="005F5111">
      <w:pPr>
        <w:pStyle w:val="NoSpacing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829C9">
        <w:rPr>
          <w:rFonts w:ascii="Times New Roman" w:hAnsi="Times New Roman" w:cs="Times New Roman"/>
          <w:b/>
          <w:bCs/>
          <w:sz w:val="20"/>
          <w:szCs w:val="20"/>
        </w:rPr>
        <w:t>(период с 01 января 201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6829C9">
        <w:rPr>
          <w:rFonts w:ascii="Times New Roman" w:hAnsi="Times New Roman" w:cs="Times New Roman"/>
          <w:b/>
          <w:bCs/>
          <w:sz w:val="20"/>
          <w:szCs w:val="20"/>
        </w:rPr>
        <w:t xml:space="preserve"> года по 31 декабря 201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6829C9">
        <w:rPr>
          <w:rFonts w:ascii="Times New Roman" w:hAnsi="Times New Roman" w:cs="Times New Roman"/>
          <w:b/>
          <w:bCs/>
          <w:sz w:val="20"/>
          <w:szCs w:val="20"/>
        </w:rPr>
        <w:t xml:space="preserve"> года)</w:t>
      </w:r>
    </w:p>
    <w:p w:rsidR="00F03519" w:rsidRPr="00FC4806" w:rsidRDefault="00F03519" w:rsidP="005F5111">
      <w:pPr>
        <w:pStyle w:val="NoSpacing"/>
        <w:jc w:val="center"/>
        <w:rPr>
          <w:rFonts w:ascii="Times New Roman" w:hAnsi="Times New Roman" w:cs="Times New Roman"/>
          <w:sz w:val="20"/>
          <w:szCs w:val="20"/>
        </w:rPr>
      </w:pPr>
    </w:p>
    <w:p w:rsidR="00F03519" w:rsidRPr="006829C9" w:rsidRDefault="00F03519" w:rsidP="000C1391">
      <w:pPr>
        <w:pStyle w:val="NoSpacing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Муниципальные служащие</w:t>
      </w:r>
    </w:p>
    <w:p w:rsidR="00F03519" w:rsidRPr="00FC4806" w:rsidRDefault="00F03519" w:rsidP="000C1391">
      <w:pPr>
        <w:pStyle w:val="NoSpacing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626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3"/>
        <w:gridCol w:w="1631"/>
        <w:gridCol w:w="2057"/>
        <w:gridCol w:w="1430"/>
        <w:gridCol w:w="1375"/>
        <w:gridCol w:w="1216"/>
        <w:gridCol w:w="1556"/>
        <w:gridCol w:w="1179"/>
        <w:gridCol w:w="1196"/>
        <w:gridCol w:w="1418"/>
        <w:gridCol w:w="1217"/>
        <w:gridCol w:w="1381"/>
      </w:tblGrid>
      <w:tr w:rsidR="00F03519" w:rsidRPr="004C2B00">
        <w:tc>
          <w:tcPr>
            <w:tcW w:w="613" w:type="dxa"/>
            <w:vMerge w:val="restart"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631" w:type="dxa"/>
            <w:vMerge w:val="restart"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Ф.И.О. (член семьи)</w:t>
            </w:r>
          </w:p>
        </w:tc>
        <w:tc>
          <w:tcPr>
            <w:tcW w:w="2057" w:type="dxa"/>
            <w:vMerge w:val="restart"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Замещаемая должность</w:t>
            </w:r>
          </w:p>
        </w:tc>
        <w:tc>
          <w:tcPr>
            <w:tcW w:w="1430" w:type="dxa"/>
            <w:vMerge w:val="restart"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6522" w:type="dxa"/>
            <w:gridSpan w:val="5"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016" w:type="dxa"/>
            <w:gridSpan w:val="3"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F03519" w:rsidRPr="004C2B00">
        <w:trPr>
          <w:trHeight w:val="248"/>
        </w:trPr>
        <w:tc>
          <w:tcPr>
            <w:tcW w:w="613" w:type="dxa"/>
            <w:vMerge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7" w:type="dxa"/>
            <w:vMerge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vMerge w:val="restart"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1216" w:type="dxa"/>
            <w:vMerge w:val="restart"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556" w:type="dxa"/>
            <w:vMerge w:val="restart"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375" w:type="dxa"/>
            <w:gridSpan w:val="2"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418" w:type="dxa"/>
            <w:vMerge w:val="restart"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1217" w:type="dxa"/>
            <w:vMerge w:val="restart"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381" w:type="dxa"/>
            <w:vMerge w:val="restart"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F03519" w:rsidRPr="004C2B00">
        <w:trPr>
          <w:trHeight w:val="247"/>
        </w:trPr>
        <w:tc>
          <w:tcPr>
            <w:tcW w:w="613" w:type="dxa"/>
            <w:vMerge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7" w:type="dxa"/>
            <w:vMerge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vMerge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vMerge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1196" w:type="dxa"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марка</w:t>
            </w:r>
          </w:p>
        </w:tc>
        <w:tc>
          <w:tcPr>
            <w:tcW w:w="1418" w:type="dxa"/>
            <w:vMerge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519" w:rsidRPr="004C2B00">
        <w:tc>
          <w:tcPr>
            <w:tcW w:w="613" w:type="dxa"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1" w:type="dxa"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57" w:type="dxa"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30" w:type="dxa"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75" w:type="dxa"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16" w:type="dxa"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6" w:type="dxa"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79" w:type="dxa"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96" w:type="dxa"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17" w:type="dxa"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81" w:type="dxa"/>
          </w:tcPr>
          <w:p w:rsidR="00F03519" w:rsidRPr="004C2B00" w:rsidRDefault="00F03519" w:rsidP="004D1EEB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F03519" w:rsidRPr="004C2B00">
        <w:trPr>
          <w:trHeight w:val="546"/>
        </w:trPr>
        <w:tc>
          <w:tcPr>
            <w:tcW w:w="613" w:type="dxa"/>
          </w:tcPr>
          <w:p w:rsidR="00F03519" w:rsidRPr="004C2B00" w:rsidRDefault="00F03519" w:rsidP="004D1EEB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31" w:type="dxa"/>
          </w:tcPr>
          <w:p w:rsidR="00F03519" w:rsidRPr="004C2B00" w:rsidRDefault="00F03519" w:rsidP="004D1EEB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Климова Мария Владимировна</w:t>
            </w:r>
          </w:p>
        </w:tc>
        <w:tc>
          <w:tcPr>
            <w:tcW w:w="2057" w:type="dxa"/>
          </w:tcPr>
          <w:p w:rsidR="00F03519" w:rsidRPr="004C2B00" w:rsidRDefault="00F03519" w:rsidP="00D561DA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организационно-правовой деятельности управления по развитию физкультуры и спорта</w:t>
            </w:r>
          </w:p>
        </w:tc>
        <w:tc>
          <w:tcPr>
            <w:tcW w:w="1430" w:type="dxa"/>
          </w:tcPr>
          <w:p w:rsidR="00F03519" w:rsidRPr="004C2B00" w:rsidRDefault="00F03519" w:rsidP="004D1EEB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978147,53</w:t>
            </w:r>
          </w:p>
        </w:tc>
        <w:tc>
          <w:tcPr>
            <w:tcW w:w="1375" w:type="dxa"/>
          </w:tcPr>
          <w:p w:rsidR="00F03519" w:rsidRPr="004C2B00" w:rsidRDefault="00F03519" w:rsidP="00FD0A70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квартира </w:t>
            </w:r>
          </w:p>
        </w:tc>
        <w:tc>
          <w:tcPr>
            <w:tcW w:w="1216" w:type="dxa"/>
          </w:tcPr>
          <w:p w:rsidR="00F03519" w:rsidRPr="004C2B00" w:rsidRDefault="00F03519" w:rsidP="00FD0A70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26,7</w:t>
            </w:r>
          </w:p>
        </w:tc>
        <w:tc>
          <w:tcPr>
            <w:tcW w:w="1556" w:type="dxa"/>
          </w:tcPr>
          <w:p w:rsidR="00F03519" w:rsidRPr="004C2B00" w:rsidRDefault="00F03519" w:rsidP="00FD0A70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79" w:type="dxa"/>
          </w:tcPr>
          <w:p w:rsidR="00F03519" w:rsidRPr="004C2B00" w:rsidRDefault="00F03519" w:rsidP="004D1EEB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:rsidR="00F03519" w:rsidRPr="004C2B00" w:rsidRDefault="00F03519" w:rsidP="004D1EEB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F03519" w:rsidRPr="004C2B00" w:rsidRDefault="00F03519" w:rsidP="004D1EEB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F03519" w:rsidRPr="004C2B00" w:rsidRDefault="00F03519" w:rsidP="004D1EEB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F03519" w:rsidRPr="004C2B00" w:rsidRDefault="00F03519" w:rsidP="004D1EEB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03519" w:rsidRDefault="00F03519" w:rsidP="00665547">
      <w:pPr>
        <w:pStyle w:val="NoSpacing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F03519" w:rsidRPr="00200D5D" w:rsidRDefault="00F03519" w:rsidP="00665547">
      <w:pPr>
        <w:pStyle w:val="NoSpacing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00D5D">
        <w:rPr>
          <w:rFonts w:ascii="Times New Roman" w:hAnsi="Times New Roman" w:cs="Times New Roman"/>
          <w:b/>
          <w:bCs/>
          <w:sz w:val="20"/>
          <w:szCs w:val="20"/>
        </w:rPr>
        <w:t xml:space="preserve">Руководители муниципальных учреждений </w:t>
      </w:r>
    </w:p>
    <w:p w:rsidR="00F03519" w:rsidRPr="00FC4806" w:rsidRDefault="00F03519" w:rsidP="00665547">
      <w:pPr>
        <w:pStyle w:val="NoSpacing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60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3"/>
        <w:gridCol w:w="1631"/>
        <w:gridCol w:w="2057"/>
        <w:gridCol w:w="1430"/>
        <w:gridCol w:w="1375"/>
        <w:gridCol w:w="1216"/>
        <w:gridCol w:w="1556"/>
        <w:gridCol w:w="1179"/>
        <w:gridCol w:w="1196"/>
        <w:gridCol w:w="1165"/>
        <w:gridCol w:w="1217"/>
        <w:gridCol w:w="1381"/>
      </w:tblGrid>
      <w:tr w:rsidR="00F03519" w:rsidRPr="004C2B00">
        <w:tc>
          <w:tcPr>
            <w:tcW w:w="613" w:type="dxa"/>
            <w:vMerge w:val="restart"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631" w:type="dxa"/>
            <w:vMerge w:val="restart"/>
          </w:tcPr>
          <w:p w:rsidR="00F03519" w:rsidRPr="004C2B00" w:rsidRDefault="00F03519" w:rsidP="001B433E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Ф.И.О. (член семьи)</w:t>
            </w:r>
          </w:p>
        </w:tc>
        <w:tc>
          <w:tcPr>
            <w:tcW w:w="2057" w:type="dxa"/>
            <w:vMerge w:val="restart"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Замещаемая должность</w:t>
            </w:r>
          </w:p>
        </w:tc>
        <w:tc>
          <w:tcPr>
            <w:tcW w:w="1430" w:type="dxa"/>
            <w:vMerge w:val="restart"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6522" w:type="dxa"/>
            <w:gridSpan w:val="5"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63" w:type="dxa"/>
            <w:gridSpan w:val="3"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F03519" w:rsidRPr="004C2B00">
        <w:trPr>
          <w:trHeight w:val="248"/>
        </w:trPr>
        <w:tc>
          <w:tcPr>
            <w:tcW w:w="613" w:type="dxa"/>
            <w:vMerge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7" w:type="dxa"/>
            <w:vMerge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vMerge w:val="restart"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1216" w:type="dxa"/>
            <w:vMerge w:val="restart"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556" w:type="dxa"/>
            <w:vMerge w:val="restart"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375" w:type="dxa"/>
            <w:gridSpan w:val="2"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165" w:type="dxa"/>
            <w:vMerge w:val="restart"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1217" w:type="dxa"/>
            <w:vMerge w:val="restart"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381" w:type="dxa"/>
            <w:vMerge w:val="restart"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F03519" w:rsidRPr="004C2B00">
        <w:trPr>
          <w:trHeight w:val="247"/>
        </w:trPr>
        <w:tc>
          <w:tcPr>
            <w:tcW w:w="613" w:type="dxa"/>
            <w:vMerge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  <w:vMerge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7" w:type="dxa"/>
            <w:vMerge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  <w:vMerge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  <w:vMerge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</w:tc>
        <w:tc>
          <w:tcPr>
            <w:tcW w:w="1196" w:type="dxa"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марка</w:t>
            </w:r>
          </w:p>
        </w:tc>
        <w:tc>
          <w:tcPr>
            <w:tcW w:w="1165" w:type="dxa"/>
            <w:vMerge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  <w:vMerge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519" w:rsidRPr="004C2B00">
        <w:tc>
          <w:tcPr>
            <w:tcW w:w="613" w:type="dxa"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1" w:type="dxa"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57" w:type="dxa"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30" w:type="dxa"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75" w:type="dxa"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16" w:type="dxa"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6" w:type="dxa"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79" w:type="dxa"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96" w:type="dxa"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65" w:type="dxa"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17" w:type="dxa"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81" w:type="dxa"/>
          </w:tcPr>
          <w:p w:rsidR="00F03519" w:rsidRPr="004C2B00" w:rsidRDefault="00F03519" w:rsidP="00F1553F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2B0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F03519" w:rsidRPr="004C2B00">
        <w:trPr>
          <w:trHeight w:val="70"/>
        </w:trPr>
        <w:tc>
          <w:tcPr>
            <w:tcW w:w="613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31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Ульянов Дмитрий Александрович</w:t>
            </w:r>
          </w:p>
        </w:tc>
        <w:tc>
          <w:tcPr>
            <w:tcW w:w="2057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МУ «СОЦ «Арктика»</w:t>
            </w:r>
          </w:p>
        </w:tc>
        <w:tc>
          <w:tcPr>
            <w:tcW w:w="1430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602580,23</w:t>
            </w:r>
          </w:p>
        </w:tc>
        <w:tc>
          <w:tcPr>
            <w:tcW w:w="1375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</w:tcPr>
          <w:p w:rsidR="00F03519" w:rsidRPr="004C2B00" w:rsidRDefault="00F03519" w:rsidP="00F35D03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17" w:type="dxa"/>
          </w:tcPr>
          <w:p w:rsidR="00F03519" w:rsidRPr="004C2B00" w:rsidRDefault="00F03519" w:rsidP="00F35D03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70,4</w:t>
            </w:r>
          </w:p>
        </w:tc>
        <w:tc>
          <w:tcPr>
            <w:tcW w:w="1381" w:type="dxa"/>
          </w:tcPr>
          <w:p w:rsidR="00F03519" w:rsidRPr="004C2B00" w:rsidRDefault="00F03519" w:rsidP="00F35D03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F03519" w:rsidRPr="004C2B00">
        <w:trPr>
          <w:trHeight w:val="70"/>
        </w:trPr>
        <w:tc>
          <w:tcPr>
            <w:tcW w:w="613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057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</w:tcPr>
          <w:p w:rsidR="00F03519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49960,24</w:t>
            </w:r>
          </w:p>
        </w:tc>
        <w:tc>
          <w:tcPr>
            <w:tcW w:w="1375" w:type="dxa"/>
          </w:tcPr>
          <w:p w:rsidR="00F03519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</w:tcPr>
          <w:p w:rsidR="00F03519" w:rsidRPr="004C2B00" w:rsidRDefault="00F03519" w:rsidP="001B433E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17" w:type="dxa"/>
          </w:tcPr>
          <w:p w:rsidR="00F03519" w:rsidRPr="004C2B00" w:rsidRDefault="00F03519" w:rsidP="001B433E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70,4</w:t>
            </w:r>
          </w:p>
        </w:tc>
        <w:tc>
          <w:tcPr>
            <w:tcW w:w="1381" w:type="dxa"/>
          </w:tcPr>
          <w:p w:rsidR="00F03519" w:rsidRPr="004C2B00" w:rsidRDefault="00F03519" w:rsidP="001B433E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F03519" w:rsidRPr="004C2B00">
        <w:trPr>
          <w:trHeight w:val="70"/>
        </w:trPr>
        <w:tc>
          <w:tcPr>
            <w:tcW w:w="613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2057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</w:tcPr>
          <w:p w:rsidR="00F03519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</w:tcPr>
          <w:p w:rsidR="00F03519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</w:tcPr>
          <w:p w:rsidR="00F03519" w:rsidRPr="004C2B00" w:rsidRDefault="00F03519" w:rsidP="001B433E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17" w:type="dxa"/>
          </w:tcPr>
          <w:p w:rsidR="00F03519" w:rsidRPr="004C2B00" w:rsidRDefault="00F03519" w:rsidP="001B433E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70,4</w:t>
            </w:r>
          </w:p>
        </w:tc>
        <w:tc>
          <w:tcPr>
            <w:tcW w:w="1381" w:type="dxa"/>
          </w:tcPr>
          <w:p w:rsidR="00F03519" w:rsidRPr="004C2B00" w:rsidRDefault="00F03519" w:rsidP="001B433E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F03519" w:rsidRPr="004C2B00">
        <w:trPr>
          <w:trHeight w:val="70"/>
        </w:trPr>
        <w:tc>
          <w:tcPr>
            <w:tcW w:w="613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1631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Зимина Инга Анатольевна</w:t>
            </w:r>
          </w:p>
        </w:tc>
        <w:tc>
          <w:tcPr>
            <w:tcW w:w="2057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МБОУ ДОД «Детско-юношеская спортивная школа «Лидер»</w:t>
            </w:r>
          </w:p>
        </w:tc>
        <w:tc>
          <w:tcPr>
            <w:tcW w:w="1430" w:type="dxa"/>
          </w:tcPr>
          <w:p w:rsidR="00F03519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699919,74</w:t>
            </w:r>
          </w:p>
        </w:tc>
        <w:tc>
          <w:tcPr>
            <w:tcW w:w="1375" w:type="dxa"/>
          </w:tcPr>
          <w:p w:rsidR="00F03519" w:rsidRPr="004C2B00" w:rsidRDefault="00F03519" w:rsidP="001B433E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 квартира</w:t>
            </w:r>
          </w:p>
        </w:tc>
        <w:tc>
          <w:tcPr>
            <w:tcW w:w="1216" w:type="dxa"/>
          </w:tcPr>
          <w:p w:rsidR="00F03519" w:rsidRPr="004C2B00" w:rsidRDefault="00F03519" w:rsidP="001B433E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87,7</w:t>
            </w:r>
          </w:p>
        </w:tc>
        <w:tc>
          <w:tcPr>
            <w:tcW w:w="1556" w:type="dxa"/>
          </w:tcPr>
          <w:p w:rsidR="00F03519" w:rsidRPr="004C2B00" w:rsidRDefault="00F03519" w:rsidP="001B433E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79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1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3519" w:rsidRPr="004C2B00">
        <w:trPr>
          <w:trHeight w:val="70"/>
        </w:trPr>
        <w:tc>
          <w:tcPr>
            <w:tcW w:w="613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1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2057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0" w:type="dxa"/>
          </w:tcPr>
          <w:p w:rsidR="00F03519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</w:tcPr>
          <w:p w:rsidR="00F03519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6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9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:rsidR="00F03519" w:rsidRPr="004C2B00" w:rsidRDefault="00F03519" w:rsidP="00F1553F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</w:tcPr>
          <w:p w:rsidR="00F03519" w:rsidRPr="004C2B00" w:rsidRDefault="00F03519" w:rsidP="001B433E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17" w:type="dxa"/>
          </w:tcPr>
          <w:p w:rsidR="00F03519" w:rsidRPr="004C2B00" w:rsidRDefault="00F03519" w:rsidP="001B433E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87,7</w:t>
            </w:r>
          </w:p>
        </w:tc>
        <w:tc>
          <w:tcPr>
            <w:tcW w:w="1381" w:type="dxa"/>
          </w:tcPr>
          <w:p w:rsidR="00F03519" w:rsidRPr="004C2B00" w:rsidRDefault="00F03519" w:rsidP="001B433E">
            <w:pPr>
              <w:pStyle w:val="NoSpacing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</w:tbl>
    <w:p w:rsidR="00F03519" w:rsidRDefault="00F03519" w:rsidP="000C1391">
      <w:pPr>
        <w:pStyle w:val="NoSpacing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F03519" w:rsidRPr="00FC4806" w:rsidRDefault="00F03519" w:rsidP="001D6989">
      <w:pPr>
        <w:pStyle w:val="NoSpacing"/>
        <w:jc w:val="center"/>
        <w:rPr>
          <w:rFonts w:ascii="Times New Roman" w:hAnsi="Times New Roman" w:cs="Times New Roman"/>
          <w:sz w:val="20"/>
          <w:szCs w:val="20"/>
        </w:rPr>
      </w:pPr>
    </w:p>
    <w:sectPr w:rsidR="00F03519" w:rsidRPr="00FC4806" w:rsidSect="005C3EC5">
      <w:pgSz w:w="16838" w:h="11906" w:orient="landscape"/>
      <w:pgMar w:top="899" w:right="253" w:bottom="1079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5111"/>
    <w:rsid w:val="00012D8B"/>
    <w:rsid w:val="00020C67"/>
    <w:rsid w:val="000238A4"/>
    <w:rsid w:val="00032C9F"/>
    <w:rsid w:val="0003316C"/>
    <w:rsid w:val="000343A1"/>
    <w:rsid w:val="000463D9"/>
    <w:rsid w:val="00046E70"/>
    <w:rsid w:val="000678E1"/>
    <w:rsid w:val="00084153"/>
    <w:rsid w:val="00091E55"/>
    <w:rsid w:val="000930FC"/>
    <w:rsid w:val="000A15E4"/>
    <w:rsid w:val="000A2C09"/>
    <w:rsid w:val="000A718E"/>
    <w:rsid w:val="000B1B5A"/>
    <w:rsid w:val="000C1391"/>
    <w:rsid w:val="000D13B8"/>
    <w:rsid w:val="000F1571"/>
    <w:rsid w:val="001203A2"/>
    <w:rsid w:val="00120740"/>
    <w:rsid w:val="0013521E"/>
    <w:rsid w:val="00153CC3"/>
    <w:rsid w:val="001563A6"/>
    <w:rsid w:val="00160D71"/>
    <w:rsid w:val="00162AFC"/>
    <w:rsid w:val="00181996"/>
    <w:rsid w:val="00183A8E"/>
    <w:rsid w:val="00184D1A"/>
    <w:rsid w:val="00187759"/>
    <w:rsid w:val="001928BF"/>
    <w:rsid w:val="0019479B"/>
    <w:rsid w:val="001A3715"/>
    <w:rsid w:val="001B0D0B"/>
    <w:rsid w:val="001B2F41"/>
    <w:rsid w:val="001B433E"/>
    <w:rsid w:val="001B4EC8"/>
    <w:rsid w:val="001B63FA"/>
    <w:rsid w:val="001C4A2E"/>
    <w:rsid w:val="001D24EE"/>
    <w:rsid w:val="001D363C"/>
    <w:rsid w:val="001D3DB6"/>
    <w:rsid w:val="001D6989"/>
    <w:rsid w:val="001E7BB9"/>
    <w:rsid w:val="001F39E7"/>
    <w:rsid w:val="001F735A"/>
    <w:rsid w:val="00200D5D"/>
    <w:rsid w:val="00201A52"/>
    <w:rsid w:val="0020538C"/>
    <w:rsid w:val="00215D4E"/>
    <w:rsid w:val="00215DE4"/>
    <w:rsid w:val="002471FA"/>
    <w:rsid w:val="00254657"/>
    <w:rsid w:val="002579E2"/>
    <w:rsid w:val="00263DCE"/>
    <w:rsid w:val="00272D52"/>
    <w:rsid w:val="0027481E"/>
    <w:rsid w:val="00276B17"/>
    <w:rsid w:val="0028296E"/>
    <w:rsid w:val="00294ED4"/>
    <w:rsid w:val="002A7F24"/>
    <w:rsid w:val="002B523A"/>
    <w:rsid w:val="002B67D2"/>
    <w:rsid w:val="002D1FA6"/>
    <w:rsid w:val="002D6CAD"/>
    <w:rsid w:val="002E12A8"/>
    <w:rsid w:val="002F08F9"/>
    <w:rsid w:val="003060D6"/>
    <w:rsid w:val="003153A4"/>
    <w:rsid w:val="00323358"/>
    <w:rsid w:val="0032631C"/>
    <w:rsid w:val="00336FDC"/>
    <w:rsid w:val="0034721F"/>
    <w:rsid w:val="003705ED"/>
    <w:rsid w:val="003761FE"/>
    <w:rsid w:val="00382260"/>
    <w:rsid w:val="0038442F"/>
    <w:rsid w:val="0038518C"/>
    <w:rsid w:val="003962D2"/>
    <w:rsid w:val="00397238"/>
    <w:rsid w:val="003B067F"/>
    <w:rsid w:val="003B0887"/>
    <w:rsid w:val="003B5E93"/>
    <w:rsid w:val="003C00F4"/>
    <w:rsid w:val="003C465E"/>
    <w:rsid w:val="003D427C"/>
    <w:rsid w:val="003D5040"/>
    <w:rsid w:val="003F790C"/>
    <w:rsid w:val="00407C94"/>
    <w:rsid w:val="004105D2"/>
    <w:rsid w:val="004125AD"/>
    <w:rsid w:val="00425849"/>
    <w:rsid w:val="0043063D"/>
    <w:rsid w:val="00436EE7"/>
    <w:rsid w:val="004520B2"/>
    <w:rsid w:val="004539C9"/>
    <w:rsid w:val="00455C32"/>
    <w:rsid w:val="00456163"/>
    <w:rsid w:val="00474D0F"/>
    <w:rsid w:val="00485899"/>
    <w:rsid w:val="00494667"/>
    <w:rsid w:val="00495BF6"/>
    <w:rsid w:val="004974A8"/>
    <w:rsid w:val="004A5A04"/>
    <w:rsid w:val="004B4E28"/>
    <w:rsid w:val="004C1199"/>
    <w:rsid w:val="004C2B00"/>
    <w:rsid w:val="004D15C8"/>
    <w:rsid w:val="004D1EEB"/>
    <w:rsid w:val="004E08A3"/>
    <w:rsid w:val="004E7F8C"/>
    <w:rsid w:val="004F596E"/>
    <w:rsid w:val="0050428C"/>
    <w:rsid w:val="00517138"/>
    <w:rsid w:val="00540109"/>
    <w:rsid w:val="00546176"/>
    <w:rsid w:val="005630F8"/>
    <w:rsid w:val="005643CB"/>
    <w:rsid w:val="00571547"/>
    <w:rsid w:val="00577554"/>
    <w:rsid w:val="00597656"/>
    <w:rsid w:val="005A4D5F"/>
    <w:rsid w:val="005A66E9"/>
    <w:rsid w:val="005B2D82"/>
    <w:rsid w:val="005C3EC5"/>
    <w:rsid w:val="005C43FE"/>
    <w:rsid w:val="005D2BF8"/>
    <w:rsid w:val="005F2A20"/>
    <w:rsid w:val="005F5111"/>
    <w:rsid w:val="006270EF"/>
    <w:rsid w:val="00634774"/>
    <w:rsid w:val="00637E4D"/>
    <w:rsid w:val="00643B62"/>
    <w:rsid w:val="00644861"/>
    <w:rsid w:val="00652C12"/>
    <w:rsid w:val="0065732C"/>
    <w:rsid w:val="00664670"/>
    <w:rsid w:val="00665547"/>
    <w:rsid w:val="006829C9"/>
    <w:rsid w:val="006976C9"/>
    <w:rsid w:val="006A7F54"/>
    <w:rsid w:val="006D1A4E"/>
    <w:rsid w:val="006E32EB"/>
    <w:rsid w:val="006E4D7F"/>
    <w:rsid w:val="006E5433"/>
    <w:rsid w:val="00714748"/>
    <w:rsid w:val="00714931"/>
    <w:rsid w:val="00722BFF"/>
    <w:rsid w:val="00725CDC"/>
    <w:rsid w:val="00736039"/>
    <w:rsid w:val="00736C6E"/>
    <w:rsid w:val="007570D0"/>
    <w:rsid w:val="00762EAC"/>
    <w:rsid w:val="00770D12"/>
    <w:rsid w:val="00777399"/>
    <w:rsid w:val="007857A0"/>
    <w:rsid w:val="007871B4"/>
    <w:rsid w:val="00794367"/>
    <w:rsid w:val="00794D9E"/>
    <w:rsid w:val="007A1A68"/>
    <w:rsid w:val="007B267C"/>
    <w:rsid w:val="007D38D1"/>
    <w:rsid w:val="007E12E6"/>
    <w:rsid w:val="007F4919"/>
    <w:rsid w:val="008101AF"/>
    <w:rsid w:val="00823E18"/>
    <w:rsid w:val="00833E71"/>
    <w:rsid w:val="0084063E"/>
    <w:rsid w:val="00847CB2"/>
    <w:rsid w:val="00863225"/>
    <w:rsid w:val="008710F9"/>
    <w:rsid w:val="008817C7"/>
    <w:rsid w:val="00883247"/>
    <w:rsid w:val="00886965"/>
    <w:rsid w:val="00886A23"/>
    <w:rsid w:val="00887667"/>
    <w:rsid w:val="008A0AC5"/>
    <w:rsid w:val="008A2720"/>
    <w:rsid w:val="008B4812"/>
    <w:rsid w:val="008B6E34"/>
    <w:rsid w:val="008C0FE4"/>
    <w:rsid w:val="008C26D4"/>
    <w:rsid w:val="008D3B08"/>
    <w:rsid w:val="008F5941"/>
    <w:rsid w:val="009032BB"/>
    <w:rsid w:val="00913984"/>
    <w:rsid w:val="00920571"/>
    <w:rsid w:val="00926F80"/>
    <w:rsid w:val="009314D6"/>
    <w:rsid w:val="00936DCC"/>
    <w:rsid w:val="009525BF"/>
    <w:rsid w:val="009530AC"/>
    <w:rsid w:val="009546B9"/>
    <w:rsid w:val="00963478"/>
    <w:rsid w:val="0098495C"/>
    <w:rsid w:val="00994AF6"/>
    <w:rsid w:val="00996E13"/>
    <w:rsid w:val="009A5856"/>
    <w:rsid w:val="009B01D2"/>
    <w:rsid w:val="009C02D7"/>
    <w:rsid w:val="009D52F9"/>
    <w:rsid w:val="009E1B99"/>
    <w:rsid w:val="00A02E4E"/>
    <w:rsid w:val="00A06ACB"/>
    <w:rsid w:val="00A12B97"/>
    <w:rsid w:val="00A13604"/>
    <w:rsid w:val="00A15DE6"/>
    <w:rsid w:val="00A21AE4"/>
    <w:rsid w:val="00A24F17"/>
    <w:rsid w:val="00A3027A"/>
    <w:rsid w:val="00A32577"/>
    <w:rsid w:val="00A45E29"/>
    <w:rsid w:val="00A70ABC"/>
    <w:rsid w:val="00AA1914"/>
    <w:rsid w:val="00AE35E6"/>
    <w:rsid w:val="00AE4CBC"/>
    <w:rsid w:val="00AE797D"/>
    <w:rsid w:val="00AF471D"/>
    <w:rsid w:val="00B004CA"/>
    <w:rsid w:val="00B0103A"/>
    <w:rsid w:val="00B0393B"/>
    <w:rsid w:val="00B07455"/>
    <w:rsid w:val="00B1047B"/>
    <w:rsid w:val="00B109A9"/>
    <w:rsid w:val="00B27672"/>
    <w:rsid w:val="00B30108"/>
    <w:rsid w:val="00B31293"/>
    <w:rsid w:val="00B32F4E"/>
    <w:rsid w:val="00B42AAC"/>
    <w:rsid w:val="00B57B93"/>
    <w:rsid w:val="00B610BC"/>
    <w:rsid w:val="00B61FBA"/>
    <w:rsid w:val="00B70915"/>
    <w:rsid w:val="00B950DA"/>
    <w:rsid w:val="00B951BD"/>
    <w:rsid w:val="00B95BE6"/>
    <w:rsid w:val="00BA65C7"/>
    <w:rsid w:val="00BB1DC8"/>
    <w:rsid w:val="00BB21E9"/>
    <w:rsid w:val="00BB73E2"/>
    <w:rsid w:val="00BC0037"/>
    <w:rsid w:val="00BC17E7"/>
    <w:rsid w:val="00BD50C1"/>
    <w:rsid w:val="00BD6F1C"/>
    <w:rsid w:val="00BE5E91"/>
    <w:rsid w:val="00BF3ACC"/>
    <w:rsid w:val="00C037DF"/>
    <w:rsid w:val="00C25BCF"/>
    <w:rsid w:val="00C27DF5"/>
    <w:rsid w:val="00C3561C"/>
    <w:rsid w:val="00C5375C"/>
    <w:rsid w:val="00C557F7"/>
    <w:rsid w:val="00C67F04"/>
    <w:rsid w:val="00C70483"/>
    <w:rsid w:val="00C952C0"/>
    <w:rsid w:val="00CC540B"/>
    <w:rsid w:val="00CC6025"/>
    <w:rsid w:val="00CF55CA"/>
    <w:rsid w:val="00D14A7C"/>
    <w:rsid w:val="00D369E4"/>
    <w:rsid w:val="00D449B0"/>
    <w:rsid w:val="00D55A71"/>
    <w:rsid w:val="00D561DA"/>
    <w:rsid w:val="00D6214C"/>
    <w:rsid w:val="00D64D7B"/>
    <w:rsid w:val="00D72E01"/>
    <w:rsid w:val="00D838BA"/>
    <w:rsid w:val="00D87171"/>
    <w:rsid w:val="00D937DE"/>
    <w:rsid w:val="00D94648"/>
    <w:rsid w:val="00D95151"/>
    <w:rsid w:val="00DA45A6"/>
    <w:rsid w:val="00DB3D57"/>
    <w:rsid w:val="00DC478A"/>
    <w:rsid w:val="00DC5D92"/>
    <w:rsid w:val="00DD12EB"/>
    <w:rsid w:val="00E1006B"/>
    <w:rsid w:val="00E155AA"/>
    <w:rsid w:val="00E247CE"/>
    <w:rsid w:val="00E4183F"/>
    <w:rsid w:val="00E461E9"/>
    <w:rsid w:val="00E66C8E"/>
    <w:rsid w:val="00E94E68"/>
    <w:rsid w:val="00EE5BDD"/>
    <w:rsid w:val="00EE62D2"/>
    <w:rsid w:val="00EE7E66"/>
    <w:rsid w:val="00F03519"/>
    <w:rsid w:val="00F1553F"/>
    <w:rsid w:val="00F159CF"/>
    <w:rsid w:val="00F278FE"/>
    <w:rsid w:val="00F34BFD"/>
    <w:rsid w:val="00F35D03"/>
    <w:rsid w:val="00F40C20"/>
    <w:rsid w:val="00F41B10"/>
    <w:rsid w:val="00F42ACB"/>
    <w:rsid w:val="00F505EF"/>
    <w:rsid w:val="00F61B18"/>
    <w:rsid w:val="00F71092"/>
    <w:rsid w:val="00F86E25"/>
    <w:rsid w:val="00F92B74"/>
    <w:rsid w:val="00F95424"/>
    <w:rsid w:val="00FA03C4"/>
    <w:rsid w:val="00FA5C07"/>
    <w:rsid w:val="00FA5F91"/>
    <w:rsid w:val="00FA6C04"/>
    <w:rsid w:val="00FB396E"/>
    <w:rsid w:val="00FB482C"/>
    <w:rsid w:val="00FC3327"/>
    <w:rsid w:val="00FC4806"/>
    <w:rsid w:val="00FD06E2"/>
    <w:rsid w:val="00FD0A70"/>
    <w:rsid w:val="00FD1183"/>
    <w:rsid w:val="00FD7E4D"/>
    <w:rsid w:val="00FE6ADE"/>
    <w:rsid w:val="00FE7EE0"/>
    <w:rsid w:val="00FF0331"/>
    <w:rsid w:val="00FF5D5B"/>
    <w:rsid w:val="00FF7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A2E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F511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5F5111"/>
    <w:rPr>
      <w:rFonts w:cs="Calibri"/>
    </w:rPr>
  </w:style>
  <w:style w:type="paragraph" w:styleId="BalloonText">
    <w:name w:val="Balloon Text"/>
    <w:basedOn w:val="Normal"/>
    <w:link w:val="BalloonTextChar"/>
    <w:uiPriority w:val="99"/>
    <w:semiHidden/>
    <w:rsid w:val="00407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4648"/>
    <w:rPr>
      <w:rFonts w:ascii="Times New Roman" w:hAnsi="Times New Roman" w:cs="Times New Roman"/>
      <w:sz w:val="2"/>
      <w:szCs w:val="2"/>
    </w:rPr>
  </w:style>
  <w:style w:type="paragraph" w:customStyle="1" w:styleId="ConsPlusNormal">
    <w:name w:val="ConsPlusNormal"/>
    <w:uiPriority w:val="99"/>
    <w:rsid w:val="00D8717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1127</TotalTime>
  <Pages>2</Pages>
  <Words>259</Words>
  <Characters>1482</Characters>
  <Application>Microsoft Office Outlook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наташа</dc:creator>
  <cp:keywords/>
  <dc:description/>
  <cp:lastModifiedBy>lom</cp:lastModifiedBy>
  <cp:revision>52</cp:revision>
  <dcterms:created xsi:type="dcterms:W3CDTF">2012-02-17T06:37:00Z</dcterms:created>
  <dcterms:modified xsi:type="dcterms:W3CDTF">2013-05-08T08:46:00Z</dcterms:modified>
</cp:coreProperties>
</file>