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43" w:rsidRPr="006829C9" w:rsidRDefault="00655A43" w:rsidP="005F5111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829C9">
        <w:rPr>
          <w:rFonts w:ascii="Times New Roman" w:hAnsi="Times New Roman" w:cs="Times New Roman"/>
          <w:b/>
          <w:bCs/>
          <w:sz w:val="20"/>
          <w:szCs w:val="20"/>
        </w:rPr>
        <w:t>СВЕДЕНИЯ</w:t>
      </w:r>
    </w:p>
    <w:p w:rsidR="00655A43" w:rsidRDefault="00655A43" w:rsidP="005F5111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Главы муниципального образования Ямальский район, и членов его семьи </w:t>
      </w:r>
    </w:p>
    <w:p w:rsidR="00655A43" w:rsidRPr="006829C9" w:rsidRDefault="00655A43" w:rsidP="005F5111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829C9">
        <w:rPr>
          <w:rFonts w:ascii="Times New Roman" w:hAnsi="Times New Roman" w:cs="Times New Roman"/>
          <w:b/>
          <w:bCs/>
          <w:sz w:val="20"/>
          <w:szCs w:val="20"/>
        </w:rPr>
        <w:t>(период с 01 января 201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 года по 31 декабря 201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 года)</w:t>
      </w:r>
    </w:p>
    <w:p w:rsidR="00655A43" w:rsidRPr="00FC4806" w:rsidRDefault="00655A43" w:rsidP="005F5111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779"/>
        <w:gridCol w:w="2473"/>
        <w:gridCol w:w="1276"/>
        <w:gridCol w:w="1276"/>
        <w:gridCol w:w="1033"/>
        <w:gridCol w:w="1556"/>
        <w:gridCol w:w="1290"/>
        <w:gridCol w:w="1734"/>
        <w:gridCol w:w="1082"/>
        <w:gridCol w:w="902"/>
        <w:gridCol w:w="1064"/>
      </w:tblGrid>
      <w:tr w:rsidR="00655A43" w:rsidRPr="004C2B00">
        <w:trPr>
          <w:jc w:val="center"/>
        </w:trPr>
        <w:tc>
          <w:tcPr>
            <w:tcW w:w="529" w:type="dxa"/>
            <w:vMerge w:val="restart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9" w:type="dxa"/>
            <w:vMerge w:val="restart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  <w:vMerge w:val="restart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276" w:type="dxa"/>
            <w:vMerge w:val="restart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6889" w:type="dxa"/>
            <w:gridSpan w:val="5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048" w:type="dxa"/>
            <w:gridSpan w:val="3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55A43" w:rsidRPr="004C2B00">
        <w:trPr>
          <w:trHeight w:val="248"/>
          <w:jc w:val="center"/>
        </w:trPr>
        <w:tc>
          <w:tcPr>
            <w:tcW w:w="529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</w:tc>
        <w:tc>
          <w:tcPr>
            <w:tcW w:w="1033" w:type="dxa"/>
            <w:vMerge w:val="restart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56" w:type="dxa"/>
            <w:vMerge w:val="restart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3024" w:type="dxa"/>
            <w:gridSpan w:val="2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082" w:type="dxa"/>
            <w:vMerge w:val="restart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902" w:type="dxa"/>
            <w:vMerge w:val="restart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064" w:type="dxa"/>
            <w:vMerge w:val="restart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655A43" w:rsidRPr="004C2B00">
        <w:trPr>
          <w:trHeight w:val="247"/>
          <w:jc w:val="center"/>
        </w:trPr>
        <w:tc>
          <w:tcPr>
            <w:tcW w:w="529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734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082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A43" w:rsidRPr="004C2B00">
        <w:trPr>
          <w:jc w:val="center"/>
        </w:trPr>
        <w:tc>
          <w:tcPr>
            <w:tcW w:w="529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73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3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6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90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4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2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2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64" w:type="dxa"/>
          </w:tcPr>
          <w:p w:rsidR="00655A43" w:rsidRPr="00FC4806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C480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55A43" w:rsidRPr="00CF4AE5">
        <w:trPr>
          <w:jc w:val="center"/>
        </w:trPr>
        <w:tc>
          <w:tcPr>
            <w:tcW w:w="529" w:type="dxa"/>
          </w:tcPr>
          <w:p w:rsidR="00655A43" w:rsidRPr="00CF4AE5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79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 xml:space="preserve">Кугаевский </w:t>
            </w:r>
          </w:p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Андрей Николаевич</w:t>
            </w:r>
          </w:p>
        </w:tc>
        <w:tc>
          <w:tcPr>
            <w:tcW w:w="247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 Ямальский район</w:t>
            </w: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17628873,3</w:t>
            </w: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</w:p>
        </w:tc>
        <w:tc>
          <w:tcPr>
            <w:tcW w:w="155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655A43" w:rsidRPr="00CF4AE5" w:rsidRDefault="00655A43" w:rsidP="00F40C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5">
              <w:rPr>
                <w:rFonts w:ascii="Times New Roman" w:hAnsi="Times New Roman" w:cs="Times New Roman"/>
                <w:lang w:val="en-US"/>
              </w:rPr>
              <w:t>Toyota Land Cruiser 150 (Prado)</w:t>
            </w:r>
          </w:p>
        </w:tc>
        <w:tc>
          <w:tcPr>
            <w:tcW w:w="108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  <w:tc>
          <w:tcPr>
            <w:tcW w:w="106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655A43" w:rsidRPr="00CF4AE5">
        <w:trPr>
          <w:jc w:val="center"/>
        </w:trPr>
        <w:tc>
          <w:tcPr>
            <w:tcW w:w="529" w:type="dxa"/>
          </w:tcPr>
          <w:p w:rsidR="00655A43" w:rsidRPr="00CF4AE5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1261</w:t>
            </w:r>
          </w:p>
        </w:tc>
        <w:tc>
          <w:tcPr>
            <w:tcW w:w="155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A43" w:rsidRPr="00CF4AE5">
        <w:trPr>
          <w:jc w:val="center"/>
        </w:trPr>
        <w:tc>
          <w:tcPr>
            <w:tcW w:w="529" w:type="dxa"/>
          </w:tcPr>
          <w:p w:rsidR="00655A43" w:rsidRPr="00CF4AE5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1440</w:t>
            </w:r>
          </w:p>
        </w:tc>
        <w:tc>
          <w:tcPr>
            <w:tcW w:w="155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A43" w:rsidRPr="00CF4AE5">
        <w:trPr>
          <w:jc w:val="center"/>
        </w:trPr>
        <w:tc>
          <w:tcPr>
            <w:tcW w:w="529" w:type="dxa"/>
          </w:tcPr>
          <w:p w:rsidR="00655A43" w:rsidRPr="00CF4AE5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индивидуальный дом</w:t>
            </w:r>
          </w:p>
        </w:tc>
        <w:tc>
          <w:tcPr>
            <w:tcW w:w="103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55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A43" w:rsidRPr="00CF4AE5">
        <w:trPr>
          <w:jc w:val="center"/>
        </w:trPr>
        <w:tc>
          <w:tcPr>
            <w:tcW w:w="529" w:type="dxa"/>
          </w:tcPr>
          <w:p w:rsidR="00655A43" w:rsidRPr="00CF4AE5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индивидуальный дом</w:t>
            </w:r>
          </w:p>
        </w:tc>
        <w:tc>
          <w:tcPr>
            <w:tcW w:w="103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275,4</w:t>
            </w:r>
          </w:p>
        </w:tc>
        <w:tc>
          <w:tcPr>
            <w:tcW w:w="155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A43" w:rsidRPr="00CF4AE5">
        <w:trPr>
          <w:jc w:val="center"/>
        </w:trPr>
        <w:tc>
          <w:tcPr>
            <w:tcW w:w="529" w:type="dxa"/>
          </w:tcPr>
          <w:p w:rsidR="00655A43" w:rsidRPr="00CF4AE5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5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A43" w:rsidRPr="00CF4AE5">
        <w:trPr>
          <w:jc w:val="center"/>
        </w:trPr>
        <w:tc>
          <w:tcPr>
            <w:tcW w:w="529" w:type="dxa"/>
          </w:tcPr>
          <w:p w:rsidR="00655A43" w:rsidRPr="00CF4AE5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индивидуальный гараж</w:t>
            </w:r>
          </w:p>
        </w:tc>
        <w:tc>
          <w:tcPr>
            <w:tcW w:w="103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55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A43" w:rsidRPr="00CF4AE5">
        <w:trPr>
          <w:jc w:val="center"/>
        </w:trPr>
        <w:tc>
          <w:tcPr>
            <w:tcW w:w="529" w:type="dxa"/>
          </w:tcPr>
          <w:p w:rsidR="00655A43" w:rsidRPr="00CF4AE5" w:rsidRDefault="00655A43" w:rsidP="004E08A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999401,37</w:t>
            </w:r>
          </w:p>
        </w:tc>
        <w:tc>
          <w:tcPr>
            <w:tcW w:w="127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1556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655A43" w:rsidRPr="00CF4AE5" w:rsidRDefault="00655A43" w:rsidP="00F40C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5">
              <w:rPr>
                <w:rFonts w:ascii="Times New Roman" w:hAnsi="Times New Roman" w:cs="Times New Roman"/>
                <w:lang w:val="en-US"/>
              </w:rPr>
              <w:t>Toyota RAV</w:t>
            </w:r>
            <w:r w:rsidRPr="00CF4AE5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108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02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64" w:type="dxa"/>
          </w:tcPr>
          <w:p w:rsidR="00655A43" w:rsidRPr="00CF4AE5" w:rsidRDefault="00655A43" w:rsidP="00F40C2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4AE5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</w:tbl>
    <w:p w:rsidR="00655A43" w:rsidRPr="00FC4806" w:rsidRDefault="00655A43" w:rsidP="001D6989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sectPr w:rsidR="00655A43" w:rsidRPr="00FC4806" w:rsidSect="005C3EC5">
      <w:pgSz w:w="16838" w:h="11906" w:orient="landscape"/>
      <w:pgMar w:top="899" w:right="253" w:bottom="107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111"/>
    <w:rsid w:val="00012D8B"/>
    <w:rsid w:val="00020C67"/>
    <w:rsid w:val="00032C9F"/>
    <w:rsid w:val="0003316C"/>
    <w:rsid w:val="000343A1"/>
    <w:rsid w:val="000463D9"/>
    <w:rsid w:val="00046E70"/>
    <w:rsid w:val="000678E1"/>
    <w:rsid w:val="00084153"/>
    <w:rsid w:val="00091E55"/>
    <w:rsid w:val="000930FC"/>
    <w:rsid w:val="000A15E4"/>
    <w:rsid w:val="000A2C09"/>
    <w:rsid w:val="000A718E"/>
    <w:rsid w:val="000B1B5A"/>
    <w:rsid w:val="000C1391"/>
    <w:rsid w:val="000D13B8"/>
    <w:rsid w:val="000F1571"/>
    <w:rsid w:val="001203A2"/>
    <w:rsid w:val="00120740"/>
    <w:rsid w:val="0013521E"/>
    <w:rsid w:val="00153CC3"/>
    <w:rsid w:val="001563A6"/>
    <w:rsid w:val="00160D71"/>
    <w:rsid w:val="00162AFC"/>
    <w:rsid w:val="00181996"/>
    <w:rsid w:val="00183A8E"/>
    <w:rsid w:val="00184D1A"/>
    <w:rsid w:val="00187759"/>
    <w:rsid w:val="001928BF"/>
    <w:rsid w:val="0019479B"/>
    <w:rsid w:val="001A3715"/>
    <w:rsid w:val="001B0D0B"/>
    <w:rsid w:val="001B2F41"/>
    <w:rsid w:val="001B4EC8"/>
    <w:rsid w:val="001B63FA"/>
    <w:rsid w:val="001C4A2E"/>
    <w:rsid w:val="001D24EE"/>
    <w:rsid w:val="001D363C"/>
    <w:rsid w:val="001D3DB6"/>
    <w:rsid w:val="001D6989"/>
    <w:rsid w:val="001E7BB9"/>
    <w:rsid w:val="001F39E7"/>
    <w:rsid w:val="001F735A"/>
    <w:rsid w:val="00201A52"/>
    <w:rsid w:val="0020538C"/>
    <w:rsid w:val="00215D4E"/>
    <w:rsid w:val="00215DE4"/>
    <w:rsid w:val="002471FA"/>
    <w:rsid w:val="00254657"/>
    <w:rsid w:val="002579E2"/>
    <w:rsid w:val="00263DCE"/>
    <w:rsid w:val="00272D52"/>
    <w:rsid w:val="0027481E"/>
    <w:rsid w:val="00276B17"/>
    <w:rsid w:val="0028296E"/>
    <w:rsid w:val="00294ED4"/>
    <w:rsid w:val="002A7F24"/>
    <w:rsid w:val="002B523A"/>
    <w:rsid w:val="002B67D2"/>
    <w:rsid w:val="002D1FA6"/>
    <w:rsid w:val="002D6CAD"/>
    <w:rsid w:val="002E12A8"/>
    <w:rsid w:val="002F08F9"/>
    <w:rsid w:val="003060D6"/>
    <w:rsid w:val="003153A4"/>
    <w:rsid w:val="00323358"/>
    <w:rsid w:val="0032631C"/>
    <w:rsid w:val="0034721F"/>
    <w:rsid w:val="003705ED"/>
    <w:rsid w:val="003761FE"/>
    <w:rsid w:val="00382260"/>
    <w:rsid w:val="0038442F"/>
    <w:rsid w:val="0038518C"/>
    <w:rsid w:val="003962D2"/>
    <w:rsid w:val="00397238"/>
    <w:rsid w:val="003B067F"/>
    <w:rsid w:val="003B0887"/>
    <w:rsid w:val="003C00F4"/>
    <w:rsid w:val="003C465E"/>
    <w:rsid w:val="003D427C"/>
    <w:rsid w:val="003D5040"/>
    <w:rsid w:val="003F790C"/>
    <w:rsid w:val="00407C94"/>
    <w:rsid w:val="004105D2"/>
    <w:rsid w:val="004125AD"/>
    <w:rsid w:val="00425849"/>
    <w:rsid w:val="0043063D"/>
    <w:rsid w:val="00436EE7"/>
    <w:rsid w:val="004520B2"/>
    <w:rsid w:val="004539C9"/>
    <w:rsid w:val="00455C32"/>
    <w:rsid w:val="00456163"/>
    <w:rsid w:val="00474D0F"/>
    <w:rsid w:val="00485899"/>
    <w:rsid w:val="00494667"/>
    <w:rsid w:val="00495BF6"/>
    <w:rsid w:val="004974A8"/>
    <w:rsid w:val="004A5A04"/>
    <w:rsid w:val="004B4E28"/>
    <w:rsid w:val="004C1199"/>
    <w:rsid w:val="004C2B00"/>
    <w:rsid w:val="004D15C8"/>
    <w:rsid w:val="004D1EEB"/>
    <w:rsid w:val="004E08A3"/>
    <w:rsid w:val="004E7F8C"/>
    <w:rsid w:val="004F596E"/>
    <w:rsid w:val="0050428C"/>
    <w:rsid w:val="00516309"/>
    <w:rsid w:val="00517138"/>
    <w:rsid w:val="00540109"/>
    <w:rsid w:val="00546176"/>
    <w:rsid w:val="005630F8"/>
    <w:rsid w:val="005643CB"/>
    <w:rsid w:val="00571547"/>
    <w:rsid w:val="00577554"/>
    <w:rsid w:val="00597656"/>
    <w:rsid w:val="005A4D5F"/>
    <w:rsid w:val="005A66E9"/>
    <w:rsid w:val="005B2D82"/>
    <w:rsid w:val="005C3EC5"/>
    <w:rsid w:val="005C43FE"/>
    <w:rsid w:val="005D2BF8"/>
    <w:rsid w:val="005F2A20"/>
    <w:rsid w:val="005F5111"/>
    <w:rsid w:val="006270EF"/>
    <w:rsid w:val="00634774"/>
    <w:rsid w:val="00637E4D"/>
    <w:rsid w:val="00643B62"/>
    <w:rsid w:val="00644861"/>
    <w:rsid w:val="00655A43"/>
    <w:rsid w:val="0065732C"/>
    <w:rsid w:val="00664670"/>
    <w:rsid w:val="00665547"/>
    <w:rsid w:val="006829C9"/>
    <w:rsid w:val="006976C9"/>
    <w:rsid w:val="006A7F54"/>
    <w:rsid w:val="006D1A4E"/>
    <w:rsid w:val="006E32EB"/>
    <w:rsid w:val="006E4D7F"/>
    <w:rsid w:val="006E5433"/>
    <w:rsid w:val="00714748"/>
    <w:rsid w:val="00714931"/>
    <w:rsid w:val="00722BFF"/>
    <w:rsid w:val="00725CDC"/>
    <w:rsid w:val="00736039"/>
    <w:rsid w:val="00736C6E"/>
    <w:rsid w:val="007570D0"/>
    <w:rsid w:val="00762EAC"/>
    <w:rsid w:val="00770D12"/>
    <w:rsid w:val="00777399"/>
    <w:rsid w:val="007857A0"/>
    <w:rsid w:val="007871B4"/>
    <w:rsid w:val="00794367"/>
    <w:rsid w:val="00794D9E"/>
    <w:rsid w:val="007A1A68"/>
    <w:rsid w:val="007B267C"/>
    <w:rsid w:val="007D38D1"/>
    <w:rsid w:val="007E12E6"/>
    <w:rsid w:val="007F4919"/>
    <w:rsid w:val="008101AF"/>
    <w:rsid w:val="00823E18"/>
    <w:rsid w:val="00833E71"/>
    <w:rsid w:val="0084063E"/>
    <w:rsid w:val="00847CB2"/>
    <w:rsid w:val="00863225"/>
    <w:rsid w:val="008710F9"/>
    <w:rsid w:val="008817C7"/>
    <w:rsid w:val="00883247"/>
    <w:rsid w:val="00886965"/>
    <w:rsid w:val="00886A23"/>
    <w:rsid w:val="00887667"/>
    <w:rsid w:val="008A0AC5"/>
    <w:rsid w:val="008A2720"/>
    <w:rsid w:val="008A5584"/>
    <w:rsid w:val="008B4812"/>
    <w:rsid w:val="008B6E34"/>
    <w:rsid w:val="008C26D4"/>
    <w:rsid w:val="008D3B08"/>
    <w:rsid w:val="009032BB"/>
    <w:rsid w:val="00913984"/>
    <w:rsid w:val="00920571"/>
    <w:rsid w:val="00926F80"/>
    <w:rsid w:val="009314D6"/>
    <w:rsid w:val="00936DCC"/>
    <w:rsid w:val="009525BF"/>
    <w:rsid w:val="009530AC"/>
    <w:rsid w:val="009546B9"/>
    <w:rsid w:val="00963478"/>
    <w:rsid w:val="0098495C"/>
    <w:rsid w:val="00994AF6"/>
    <w:rsid w:val="00996E13"/>
    <w:rsid w:val="009A5856"/>
    <w:rsid w:val="009B01D2"/>
    <w:rsid w:val="009C02D7"/>
    <w:rsid w:val="009D52F9"/>
    <w:rsid w:val="009E1B99"/>
    <w:rsid w:val="00A02E4E"/>
    <w:rsid w:val="00A06ACB"/>
    <w:rsid w:val="00A12B97"/>
    <w:rsid w:val="00A15DE6"/>
    <w:rsid w:val="00A21AE4"/>
    <w:rsid w:val="00A24F17"/>
    <w:rsid w:val="00A3027A"/>
    <w:rsid w:val="00A32577"/>
    <w:rsid w:val="00A45E29"/>
    <w:rsid w:val="00A70ABC"/>
    <w:rsid w:val="00AA1914"/>
    <w:rsid w:val="00AE35E6"/>
    <w:rsid w:val="00AE4CBC"/>
    <w:rsid w:val="00AE797D"/>
    <w:rsid w:val="00AF471D"/>
    <w:rsid w:val="00B004CA"/>
    <w:rsid w:val="00B0103A"/>
    <w:rsid w:val="00B0393B"/>
    <w:rsid w:val="00B07455"/>
    <w:rsid w:val="00B1047B"/>
    <w:rsid w:val="00B109A9"/>
    <w:rsid w:val="00B27672"/>
    <w:rsid w:val="00B30108"/>
    <w:rsid w:val="00B31293"/>
    <w:rsid w:val="00B32F4E"/>
    <w:rsid w:val="00B42AAC"/>
    <w:rsid w:val="00B57B93"/>
    <w:rsid w:val="00B610BC"/>
    <w:rsid w:val="00B61FBA"/>
    <w:rsid w:val="00B70915"/>
    <w:rsid w:val="00B950DA"/>
    <w:rsid w:val="00B951BD"/>
    <w:rsid w:val="00B95BE6"/>
    <w:rsid w:val="00BA65C7"/>
    <w:rsid w:val="00BB1DC8"/>
    <w:rsid w:val="00BB21E9"/>
    <w:rsid w:val="00BC0037"/>
    <w:rsid w:val="00BC17E7"/>
    <w:rsid w:val="00BD50C1"/>
    <w:rsid w:val="00BD6F1C"/>
    <w:rsid w:val="00BE5E91"/>
    <w:rsid w:val="00BF3ACC"/>
    <w:rsid w:val="00C037DF"/>
    <w:rsid w:val="00C25BCF"/>
    <w:rsid w:val="00C27DF5"/>
    <w:rsid w:val="00C3561C"/>
    <w:rsid w:val="00C5375C"/>
    <w:rsid w:val="00C557F7"/>
    <w:rsid w:val="00C67F04"/>
    <w:rsid w:val="00C70483"/>
    <w:rsid w:val="00C952C0"/>
    <w:rsid w:val="00CC540B"/>
    <w:rsid w:val="00CC6025"/>
    <w:rsid w:val="00CF4AE5"/>
    <w:rsid w:val="00CF55CA"/>
    <w:rsid w:val="00D14A7C"/>
    <w:rsid w:val="00D369E4"/>
    <w:rsid w:val="00D449B0"/>
    <w:rsid w:val="00D55A71"/>
    <w:rsid w:val="00D561DA"/>
    <w:rsid w:val="00D6214C"/>
    <w:rsid w:val="00D64D7B"/>
    <w:rsid w:val="00D72E01"/>
    <w:rsid w:val="00D838BA"/>
    <w:rsid w:val="00D87171"/>
    <w:rsid w:val="00D937DE"/>
    <w:rsid w:val="00D94648"/>
    <w:rsid w:val="00D95151"/>
    <w:rsid w:val="00DA45A6"/>
    <w:rsid w:val="00DB3D57"/>
    <w:rsid w:val="00DC478A"/>
    <w:rsid w:val="00DC5D92"/>
    <w:rsid w:val="00DD12EB"/>
    <w:rsid w:val="00E1006B"/>
    <w:rsid w:val="00E155AA"/>
    <w:rsid w:val="00E247CE"/>
    <w:rsid w:val="00E4183F"/>
    <w:rsid w:val="00E461E9"/>
    <w:rsid w:val="00E66C8E"/>
    <w:rsid w:val="00E94E68"/>
    <w:rsid w:val="00EE5BDD"/>
    <w:rsid w:val="00EE62D2"/>
    <w:rsid w:val="00EE7E66"/>
    <w:rsid w:val="00F1553F"/>
    <w:rsid w:val="00F159CF"/>
    <w:rsid w:val="00F278FE"/>
    <w:rsid w:val="00F34BFD"/>
    <w:rsid w:val="00F40C20"/>
    <w:rsid w:val="00F41B10"/>
    <w:rsid w:val="00F42ACB"/>
    <w:rsid w:val="00F505EF"/>
    <w:rsid w:val="00F61B18"/>
    <w:rsid w:val="00F71092"/>
    <w:rsid w:val="00F86E25"/>
    <w:rsid w:val="00F92B74"/>
    <w:rsid w:val="00F95424"/>
    <w:rsid w:val="00FA03C4"/>
    <w:rsid w:val="00FA5C07"/>
    <w:rsid w:val="00FA5F91"/>
    <w:rsid w:val="00FA6C04"/>
    <w:rsid w:val="00FB396E"/>
    <w:rsid w:val="00FB482C"/>
    <w:rsid w:val="00FC3327"/>
    <w:rsid w:val="00FC4806"/>
    <w:rsid w:val="00FD06E2"/>
    <w:rsid w:val="00FD0A70"/>
    <w:rsid w:val="00FD1183"/>
    <w:rsid w:val="00FD7E4D"/>
    <w:rsid w:val="00FE6ADE"/>
    <w:rsid w:val="00FE7EE0"/>
    <w:rsid w:val="00FF0331"/>
    <w:rsid w:val="00FF5D5B"/>
    <w:rsid w:val="00FF7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A2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F511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F5111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40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648"/>
    <w:rPr>
      <w:rFonts w:ascii="Times New Roman" w:hAnsi="Times New Roman" w:cs="Times New Roman"/>
      <w:sz w:val="2"/>
      <w:szCs w:val="2"/>
    </w:rPr>
  </w:style>
  <w:style w:type="paragraph" w:customStyle="1" w:styleId="ConsPlusNormal">
    <w:name w:val="ConsPlusNormal"/>
    <w:uiPriority w:val="99"/>
    <w:rsid w:val="00D8717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1100</TotalTime>
  <Pages>1</Pages>
  <Words>171</Words>
  <Characters>979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наташа</dc:creator>
  <cp:keywords/>
  <dc:description/>
  <cp:lastModifiedBy>lom</cp:lastModifiedBy>
  <cp:revision>51</cp:revision>
  <dcterms:created xsi:type="dcterms:W3CDTF">2012-02-17T06:37:00Z</dcterms:created>
  <dcterms:modified xsi:type="dcterms:W3CDTF">2013-05-08T03:09:00Z</dcterms:modified>
</cp:coreProperties>
</file>