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9F1" w:rsidRPr="00AC0661" w:rsidRDefault="000019F1" w:rsidP="00AC0661">
      <w:pPr>
        <w:rPr>
          <w:vanish/>
        </w:rPr>
      </w:pPr>
    </w:p>
    <w:p w:rsidR="000019F1" w:rsidRDefault="000019F1" w:rsidP="007B2783">
      <w:pPr>
        <w:autoSpaceDE w:val="0"/>
        <w:autoSpaceDN w:val="0"/>
        <w:adjustRightInd w:val="0"/>
        <w:ind w:left="4290"/>
      </w:pPr>
    </w:p>
    <w:p w:rsidR="000019F1" w:rsidRPr="004D4321" w:rsidRDefault="000019F1" w:rsidP="007B2783">
      <w:pPr>
        <w:autoSpaceDE w:val="0"/>
        <w:autoSpaceDN w:val="0"/>
        <w:adjustRightInd w:val="0"/>
        <w:ind w:left="4290"/>
      </w:pPr>
      <w:r w:rsidRPr="004D4321">
        <w:t>Приложение</w:t>
      </w:r>
    </w:p>
    <w:p w:rsidR="000019F1" w:rsidRDefault="000019F1" w:rsidP="007B2783">
      <w:pPr>
        <w:pStyle w:val="ConsPlusNormal"/>
        <w:widowControl/>
        <w:ind w:left="4290" w:firstLine="0"/>
        <w:rPr>
          <w:rFonts w:ascii="Times New Roman" w:hAnsi="Times New Roman" w:cs="Times New Roman"/>
          <w:sz w:val="24"/>
          <w:szCs w:val="24"/>
        </w:rPr>
      </w:pPr>
      <w:r w:rsidRPr="004D4321">
        <w:rPr>
          <w:rFonts w:ascii="Times New Roman" w:hAnsi="Times New Roman" w:cs="Times New Roman"/>
          <w:sz w:val="24"/>
          <w:szCs w:val="24"/>
        </w:rPr>
        <w:t xml:space="preserve">к Порядку размещения сведений о доходах, </w:t>
      </w:r>
      <w:r>
        <w:rPr>
          <w:rFonts w:ascii="Times New Roman" w:hAnsi="Times New Roman" w:cs="Times New Roman"/>
          <w:sz w:val="24"/>
          <w:szCs w:val="24"/>
        </w:rPr>
        <w:br/>
      </w:r>
      <w:r w:rsidRPr="004D4321">
        <w:rPr>
          <w:rFonts w:ascii="Times New Roman" w:hAnsi="Times New Roman" w:cs="Times New Roman"/>
          <w:sz w:val="24"/>
          <w:szCs w:val="24"/>
        </w:rPr>
        <w:t xml:space="preserve">об имуществе и обязательствах имущественного характера муниципальных служащих </w:t>
      </w:r>
      <w:r>
        <w:rPr>
          <w:rFonts w:ascii="Times New Roman" w:hAnsi="Times New Roman" w:cs="Times New Roman"/>
          <w:sz w:val="24"/>
          <w:szCs w:val="24"/>
        </w:rPr>
        <w:br/>
      </w:r>
      <w:r w:rsidRPr="004D4321">
        <w:rPr>
          <w:rFonts w:ascii="Times New Roman" w:hAnsi="Times New Roman" w:cs="Times New Roman"/>
          <w:sz w:val="24"/>
          <w:szCs w:val="24"/>
        </w:rPr>
        <w:t xml:space="preserve">администрации Нефтеюганского района, </w:t>
      </w:r>
    </w:p>
    <w:p w:rsidR="000019F1" w:rsidRDefault="000019F1" w:rsidP="007B2783">
      <w:pPr>
        <w:pStyle w:val="ConsPlusNormal"/>
        <w:widowControl/>
        <w:ind w:left="4290" w:firstLine="0"/>
        <w:rPr>
          <w:rFonts w:ascii="Times New Roman" w:hAnsi="Times New Roman" w:cs="Times New Roman"/>
          <w:sz w:val="24"/>
          <w:szCs w:val="24"/>
        </w:rPr>
      </w:pPr>
      <w:r w:rsidRPr="004D4321">
        <w:rPr>
          <w:rFonts w:ascii="Times New Roman" w:hAnsi="Times New Roman" w:cs="Times New Roman"/>
          <w:sz w:val="24"/>
          <w:szCs w:val="24"/>
        </w:rPr>
        <w:t>замещающих должности муниципальной службы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D4321">
        <w:rPr>
          <w:rFonts w:ascii="Times New Roman" w:hAnsi="Times New Roman" w:cs="Times New Roman"/>
          <w:sz w:val="24"/>
          <w:szCs w:val="24"/>
        </w:rPr>
        <w:t xml:space="preserve"> отнесенные к высшей и главной группе должностей муниципальной службы, и членов их семей </w:t>
      </w:r>
    </w:p>
    <w:p w:rsidR="000019F1" w:rsidRPr="004D4321" w:rsidRDefault="000019F1" w:rsidP="007B2783">
      <w:pPr>
        <w:pStyle w:val="ConsPlusNormal"/>
        <w:widowControl/>
        <w:ind w:left="4290" w:firstLine="0"/>
        <w:rPr>
          <w:rFonts w:ascii="Times New Roman" w:hAnsi="Times New Roman" w:cs="Times New Roman"/>
          <w:sz w:val="24"/>
          <w:szCs w:val="24"/>
        </w:rPr>
      </w:pPr>
      <w:r w:rsidRPr="004D4321">
        <w:rPr>
          <w:rFonts w:ascii="Times New Roman" w:hAnsi="Times New Roman" w:cs="Times New Roman"/>
          <w:sz w:val="24"/>
          <w:szCs w:val="24"/>
        </w:rPr>
        <w:t xml:space="preserve">на официальном сайте органов местного </w:t>
      </w:r>
      <w:r>
        <w:rPr>
          <w:rFonts w:ascii="Times New Roman" w:hAnsi="Times New Roman" w:cs="Times New Roman"/>
          <w:sz w:val="24"/>
          <w:szCs w:val="24"/>
        </w:rPr>
        <w:br/>
      </w:r>
      <w:r w:rsidRPr="004D4321">
        <w:rPr>
          <w:rFonts w:ascii="Times New Roman" w:hAnsi="Times New Roman" w:cs="Times New Roman"/>
          <w:sz w:val="24"/>
          <w:szCs w:val="24"/>
        </w:rPr>
        <w:t xml:space="preserve">самоуправления Нефтеюганского района </w:t>
      </w:r>
      <w:r>
        <w:rPr>
          <w:rFonts w:ascii="Times New Roman" w:hAnsi="Times New Roman" w:cs="Times New Roman"/>
          <w:sz w:val="24"/>
          <w:szCs w:val="24"/>
        </w:rPr>
        <w:br/>
      </w:r>
      <w:r w:rsidRPr="004D4321">
        <w:rPr>
          <w:rFonts w:ascii="Times New Roman" w:hAnsi="Times New Roman" w:cs="Times New Roman"/>
          <w:sz w:val="24"/>
          <w:szCs w:val="24"/>
        </w:rPr>
        <w:t xml:space="preserve">и предоставления этих сведений средствам </w:t>
      </w:r>
      <w:r>
        <w:rPr>
          <w:rFonts w:ascii="Times New Roman" w:hAnsi="Times New Roman" w:cs="Times New Roman"/>
          <w:sz w:val="24"/>
          <w:szCs w:val="24"/>
        </w:rPr>
        <w:br/>
      </w:r>
      <w:r w:rsidRPr="004D4321">
        <w:rPr>
          <w:rFonts w:ascii="Times New Roman" w:hAnsi="Times New Roman" w:cs="Times New Roman"/>
          <w:sz w:val="24"/>
          <w:szCs w:val="24"/>
        </w:rPr>
        <w:t>массовой информации для опубликования</w:t>
      </w:r>
    </w:p>
    <w:p w:rsidR="000019F1" w:rsidRPr="00945FE4" w:rsidRDefault="000019F1" w:rsidP="007B27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019F1" w:rsidRDefault="000019F1" w:rsidP="007B2783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0019F1" w:rsidRDefault="000019F1" w:rsidP="007B2783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СВЕДЕНИЯ </w:t>
      </w:r>
    </w:p>
    <w:p w:rsidR="000019F1" w:rsidRDefault="000019F1" w:rsidP="007B2783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>о доходах, об имуществе и обязательствах имущественного характера</w:t>
      </w:r>
    </w:p>
    <w:p w:rsidR="000019F1" w:rsidRDefault="000019F1" w:rsidP="007B2783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6"/>
          <w:szCs w:val="26"/>
          <w:u w:val="single"/>
        </w:rPr>
      </w:pPr>
      <w:r>
        <w:rPr>
          <w:rFonts w:ascii="Times New Roman" w:hAnsi="Times New Roman" w:cs="Times New Roman"/>
          <w:b w:val="0"/>
          <w:bCs w:val="0"/>
          <w:sz w:val="26"/>
          <w:szCs w:val="26"/>
          <w:u w:val="single"/>
        </w:rPr>
        <w:t xml:space="preserve">директора департамента жилищно-коммунального комплекса  </w:t>
      </w:r>
    </w:p>
    <w:p w:rsidR="000019F1" w:rsidRPr="004D4321" w:rsidRDefault="000019F1" w:rsidP="007B2783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D4321">
        <w:rPr>
          <w:rFonts w:ascii="Times New Roman" w:hAnsi="Times New Roman" w:cs="Times New Roman"/>
          <w:b w:val="0"/>
          <w:bCs w:val="0"/>
          <w:sz w:val="24"/>
          <w:szCs w:val="24"/>
        </w:rPr>
        <w:t>(полное наименование должности)</w:t>
      </w:r>
    </w:p>
    <w:p w:rsidR="000019F1" w:rsidRPr="00945FE4" w:rsidRDefault="000019F1" w:rsidP="007B2783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и членов его семьи за период с 01 января по 31 декабря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2011 </w:t>
      </w: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>года</w:t>
      </w:r>
    </w:p>
    <w:p w:rsidR="000019F1" w:rsidRPr="00945FE4" w:rsidRDefault="000019F1" w:rsidP="007B27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264" w:type="dxa"/>
        <w:tblInd w:w="-32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375"/>
        <w:gridCol w:w="1398"/>
        <w:gridCol w:w="945"/>
        <w:gridCol w:w="754"/>
        <w:gridCol w:w="1035"/>
        <w:gridCol w:w="1106"/>
        <w:gridCol w:w="939"/>
        <w:gridCol w:w="768"/>
        <w:gridCol w:w="944"/>
      </w:tblGrid>
      <w:tr w:rsidR="000019F1" w:rsidRPr="00945FE4" w:rsidTr="00C55BC0">
        <w:trPr>
          <w:cantSplit/>
          <w:trHeight w:val="720"/>
        </w:trPr>
        <w:tc>
          <w:tcPr>
            <w:tcW w:w="23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19F1" w:rsidRPr="00CC3541" w:rsidRDefault="000019F1" w:rsidP="00824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отчество</w:t>
            </w:r>
          </w:p>
        </w:tc>
        <w:tc>
          <w:tcPr>
            <w:tcW w:w="139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19F1" w:rsidRPr="00CC3541" w:rsidRDefault="000019F1" w:rsidP="00B04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Декла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риро-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годо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вой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доход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четный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год (руб.)</w:t>
            </w:r>
          </w:p>
        </w:tc>
        <w:tc>
          <w:tcPr>
            <w:tcW w:w="38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Pr="00CC3541" w:rsidRDefault="000019F1" w:rsidP="00824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недвижимого имущества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транспортных средств,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принадлежащих на праве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</w:t>
            </w:r>
          </w:p>
        </w:tc>
        <w:tc>
          <w:tcPr>
            <w:tcW w:w="26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Pr="00CC3541" w:rsidRDefault="000019F1" w:rsidP="00824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недвижимого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имущества,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находящегося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в пользовании</w:t>
            </w:r>
          </w:p>
        </w:tc>
      </w:tr>
      <w:tr w:rsidR="000019F1" w:rsidRPr="00945FE4" w:rsidTr="00FA1334">
        <w:trPr>
          <w:cantSplit/>
          <w:trHeight w:val="1200"/>
        </w:trPr>
        <w:tc>
          <w:tcPr>
            <w:tcW w:w="237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Pr="00CC3541" w:rsidRDefault="000019F1" w:rsidP="00824A4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Pr="00CC3541" w:rsidRDefault="000019F1" w:rsidP="00824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Pr="00CC3541" w:rsidRDefault="000019F1" w:rsidP="00824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объек-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тов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нед-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вижи-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мости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Pr="00CC3541" w:rsidRDefault="000019F1" w:rsidP="00824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пло-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щадь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(кв.м)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Pr="00CC3541" w:rsidRDefault="000019F1" w:rsidP="00824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распо-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ложе-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ния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(без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ука-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зания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адреса)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Pr="00CC3541" w:rsidRDefault="000019F1" w:rsidP="00C55BC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сред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ства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(вид,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марка)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Pr="00CC3541" w:rsidRDefault="000019F1" w:rsidP="00824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объек-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тов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нед-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вижи-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мости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Pr="00CC3541" w:rsidRDefault="000019F1" w:rsidP="00824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пло-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щадь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(кв.м)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Pr="00CC3541" w:rsidRDefault="000019F1" w:rsidP="00FB3209">
            <w:pPr>
              <w:pStyle w:val="ConsPlusNormal"/>
              <w:widowControl/>
              <w:ind w:left="-2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распо-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ложе-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ния</w:t>
            </w:r>
          </w:p>
        </w:tc>
      </w:tr>
      <w:tr w:rsidR="000019F1" w:rsidRPr="00945FE4" w:rsidTr="00FA1334">
        <w:trPr>
          <w:cantSplit/>
          <w:trHeight w:val="771"/>
        </w:trPr>
        <w:tc>
          <w:tcPr>
            <w:tcW w:w="23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19F1" w:rsidRDefault="000019F1" w:rsidP="00824A47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Бордачёв Евгений Вячеславич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, замещающего </w:t>
            </w:r>
          </w:p>
          <w:p w:rsidR="000019F1" w:rsidRDefault="000019F1" w:rsidP="00824A47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должность муниципальной службы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отнесенную </w:t>
            </w:r>
          </w:p>
          <w:p w:rsidR="000019F1" w:rsidRDefault="000019F1" w:rsidP="00824A47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к высшей группе должностей </w:t>
            </w:r>
          </w:p>
          <w:p w:rsidR="000019F1" w:rsidRPr="00CC3541" w:rsidRDefault="000019F1" w:rsidP="00824A47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службы </w:t>
            </w:r>
          </w:p>
        </w:tc>
        <w:tc>
          <w:tcPr>
            <w:tcW w:w="13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19F1" w:rsidRPr="00945FE4" w:rsidRDefault="000019F1" w:rsidP="00BF38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1773311,80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Pr="00945FE4" w:rsidRDefault="000019F1" w:rsidP="004765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Квартира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Pr="00945FE4" w:rsidRDefault="000019F1" w:rsidP="004765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75,1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Pr="00945FE4" w:rsidRDefault="000019F1" w:rsidP="004765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РФ</w:t>
            </w:r>
          </w:p>
        </w:tc>
        <w:tc>
          <w:tcPr>
            <w:tcW w:w="11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19F1" w:rsidRPr="00480C2C" w:rsidRDefault="000019F1" w:rsidP="00BF385F">
            <w:pPr>
              <w:pStyle w:val="ConsPlusNormal"/>
              <w:widowControl/>
              <w:ind w:left="-40" w:right="-21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Автомобиль легковой «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HYUNDAI</w:t>
            </w:r>
            <w:r w:rsidRPr="00BF385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SANTA</w:t>
            </w:r>
            <w:r w:rsidRPr="00BF385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FE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Pr="00945FE4" w:rsidRDefault="000019F1" w:rsidP="004765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Квартира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Pr="00945FE4" w:rsidRDefault="000019F1" w:rsidP="004765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75,1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Pr="00945FE4" w:rsidRDefault="000019F1" w:rsidP="004765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РФ</w:t>
            </w:r>
          </w:p>
        </w:tc>
      </w:tr>
      <w:tr w:rsidR="000019F1" w:rsidRPr="00945FE4" w:rsidTr="00FA1334">
        <w:trPr>
          <w:cantSplit/>
          <w:trHeight w:val="600"/>
        </w:trPr>
        <w:tc>
          <w:tcPr>
            <w:tcW w:w="237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019F1" w:rsidRDefault="000019F1" w:rsidP="00824A47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019F1" w:rsidRDefault="000019F1" w:rsidP="00BF38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19F1" w:rsidRPr="00945FE4" w:rsidRDefault="000019F1" w:rsidP="004765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Квартира</w:t>
            </w:r>
          </w:p>
        </w:tc>
        <w:tc>
          <w:tcPr>
            <w:tcW w:w="75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19F1" w:rsidRPr="00945FE4" w:rsidRDefault="000019F1" w:rsidP="004765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53,09</w:t>
            </w:r>
          </w:p>
        </w:tc>
        <w:tc>
          <w:tcPr>
            <w:tcW w:w="10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19F1" w:rsidRPr="00945FE4" w:rsidRDefault="000019F1" w:rsidP="004765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РФ</w:t>
            </w:r>
          </w:p>
        </w:tc>
        <w:tc>
          <w:tcPr>
            <w:tcW w:w="110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019F1" w:rsidRDefault="000019F1" w:rsidP="00BF385F">
            <w:pPr>
              <w:pStyle w:val="ConsPlusNormal"/>
              <w:widowControl/>
              <w:ind w:left="-40" w:right="-21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Pr="00945FE4" w:rsidRDefault="000019F1" w:rsidP="00BF38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Гараж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Pr="00945FE4" w:rsidRDefault="000019F1" w:rsidP="00BF38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24,0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Pr="00945FE4" w:rsidRDefault="000019F1" w:rsidP="00BF38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РФ</w:t>
            </w:r>
          </w:p>
        </w:tc>
      </w:tr>
      <w:tr w:rsidR="000019F1" w:rsidRPr="00945FE4" w:rsidTr="00FA1334">
        <w:trPr>
          <w:cantSplit/>
          <w:trHeight w:val="600"/>
        </w:trPr>
        <w:tc>
          <w:tcPr>
            <w:tcW w:w="23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Default="000019F1" w:rsidP="00824A47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Default="000019F1" w:rsidP="00BF38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Default="000019F1" w:rsidP="004765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5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Default="000019F1" w:rsidP="004765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Default="000019F1" w:rsidP="004765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Default="000019F1" w:rsidP="00BF385F">
            <w:pPr>
              <w:pStyle w:val="ConsPlusNormal"/>
              <w:widowControl/>
              <w:ind w:left="-40" w:right="-21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Pr="00945FE4" w:rsidRDefault="000019F1" w:rsidP="004765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Гараж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Pr="00945FE4" w:rsidRDefault="000019F1" w:rsidP="004765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24,0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Pr="00945FE4" w:rsidRDefault="000019F1" w:rsidP="004765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РФ</w:t>
            </w:r>
          </w:p>
        </w:tc>
      </w:tr>
      <w:tr w:rsidR="000019F1" w:rsidRPr="00945FE4" w:rsidTr="00C55BC0">
        <w:trPr>
          <w:cantSplit/>
          <w:trHeight w:val="840"/>
        </w:trPr>
        <w:tc>
          <w:tcPr>
            <w:tcW w:w="2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Pr="00CC3541" w:rsidRDefault="000019F1" w:rsidP="00FB3209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Супруга </w:t>
            </w:r>
          </w:p>
          <w:p w:rsidR="000019F1" w:rsidRPr="00CC3541" w:rsidRDefault="000019F1" w:rsidP="00824A47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Pr="00945FE4" w:rsidRDefault="000019F1" w:rsidP="00BF38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401593,67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Pr="00945FE4" w:rsidRDefault="000019F1" w:rsidP="00824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Квартира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Pr="00945FE4" w:rsidRDefault="000019F1" w:rsidP="00824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63,4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Pr="00945FE4" w:rsidRDefault="000019F1" w:rsidP="009C46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РФ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Pr="00945FE4" w:rsidRDefault="000019F1" w:rsidP="00BF38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имеет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Pr="00945FE4" w:rsidRDefault="000019F1" w:rsidP="00BF38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имеет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Pr="00945FE4" w:rsidRDefault="000019F1" w:rsidP="00BF38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---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Pr="00945FE4" w:rsidRDefault="000019F1" w:rsidP="00BF38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---</w:t>
            </w:r>
          </w:p>
        </w:tc>
      </w:tr>
      <w:tr w:rsidR="000019F1" w:rsidRPr="00945FE4" w:rsidTr="00C55BC0">
        <w:trPr>
          <w:cantSplit/>
          <w:trHeight w:val="960"/>
        </w:trPr>
        <w:tc>
          <w:tcPr>
            <w:tcW w:w="2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Pr="00CC3541" w:rsidRDefault="000019F1" w:rsidP="00FB3209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Несовершеннолетний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ребенок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Pr="00945FE4" w:rsidRDefault="000019F1" w:rsidP="00BF38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имеет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Pr="00945FE4" w:rsidRDefault="000019F1" w:rsidP="00BF38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Квартира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Pr="00945FE4" w:rsidRDefault="000019F1" w:rsidP="00BF38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75,1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Pr="00945FE4" w:rsidRDefault="000019F1" w:rsidP="00BF38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РФ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Pr="00945FE4" w:rsidRDefault="000019F1" w:rsidP="00BF385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имеет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Pr="00945FE4" w:rsidRDefault="000019F1" w:rsidP="00824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Квартира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Pr="00945FE4" w:rsidRDefault="000019F1" w:rsidP="00824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75,1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Pr="00945FE4" w:rsidRDefault="000019F1" w:rsidP="00824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РФ</w:t>
            </w:r>
          </w:p>
        </w:tc>
      </w:tr>
    </w:tbl>
    <w:p w:rsidR="000019F1" w:rsidRPr="00945FE4" w:rsidRDefault="000019F1" w:rsidP="007B27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019F1" w:rsidRDefault="000019F1" w:rsidP="008F321C">
      <w:pPr>
        <w:jc w:val="both"/>
      </w:pPr>
    </w:p>
    <w:p w:rsidR="000019F1" w:rsidRDefault="000019F1" w:rsidP="008F321C">
      <w:pPr>
        <w:jc w:val="both"/>
      </w:pPr>
    </w:p>
    <w:p w:rsidR="000019F1" w:rsidRDefault="000019F1" w:rsidP="007B2783">
      <w:pPr>
        <w:autoSpaceDE w:val="0"/>
        <w:autoSpaceDN w:val="0"/>
        <w:adjustRightInd w:val="0"/>
        <w:ind w:left="4290"/>
      </w:pPr>
    </w:p>
    <w:p w:rsidR="000019F1" w:rsidRPr="004D4321" w:rsidRDefault="000019F1" w:rsidP="007B2783">
      <w:pPr>
        <w:autoSpaceDE w:val="0"/>
        <w:autoSpaceDN w:val="0"/>
        <w:adjustRightInd w:val="0"/>
        <w:ind w:left="4290"/>
      </w:pPr>
      <w:r w:rsidRPr="004D4321">
        <w:t>Приложение</w:t>
      </w:r>
    </w:p>
    <w:p w:rsidR="000019F1" w:rsidRDefault="000019F1" w:rsidP="007B2783">
      <w:pPr>
        <w:pStyle w:val="ConsPlusNormal"/>
        <w:widowControl/>
        <w:ind w:left="4290" w:firstLine="0"/>
        <w:rPr>
          <w:rFonts w:ascii="Times New Roman" w:hAnsi="Times New Roman" w:cs="Times New Roman"/>
          <w:sz w:val="24"/>
          <w:szCs w:val="24"/>
        </w:rPr>
      </w:pPr>
      <w:r w:rsidRPr="004D4321">
        <w:rPr>
          <w:rFonts w:ascii="Times New Roman" w:hAnsi="Times New Roman" w:cs="Times New Roman"/>
          <w:sz w:val="24"/>
          <w:szCs w:val="24"/>
        </w:rPr>
        <w:t xml:space="preserve">к Порядку размещения сведений о доходах, </w:t>
      </w:r>
      <w:r>
        <w:rPr>
          <w:rFonts w:ascii="Times New Roman" w:hAnsi="Times New Roman" w:cs="Times New Roman"/>
          <w:sz w:val="24"/>
          <w:szCs w:val="24"/>
        </w:rPr>
        <w:br/>
      </w:r>
      <w:r w:rsidRPr="004D4321">
        <w:rPr>
          <w:rFonts w:ascii="Times New Roman" w:hAnsi="Times New Roman" w:cs="Times New Roman"/>
          <w:sz w:val="24"/>
          <w:szCs w:val="24"/>
        </w:rPr>
        <w:t xml:space="preserve">об имуществе и обязательствах имущественного характера муниципальных служащих </w:t>
      </w:r>
      <w:r>
        <w:rPr>
          <w:rFonts w:ascii="Times New Roman" w:hAnsi="Times New Roman" w:cs="Times New Roman"/>
          <w:sz w:val="24"/>
          <w:szCs w:val="24"/>
        </w:rPr>
        <w:br/>
      </w:r>
      <w:r w:rsidRPr="004D4321">
        <w:rPr>
          <w:rFonts w:ascii="Times New Roman" w:hAnsi="Times New Roman" w:cs="Times New Roman"/>
          <w:sz w:val="24"/>
          <w:szCs w:val="24"/>
        </w:rPr>
        <w:t xml:space="preserve">администрации Нефтеюганского района, </w:t>
      </w:r>
    </w:p>
    <w:p w:rsidR="000019F1" w:rsidRDefault="000019F1" w:rsidP="007B2783">
      <w:pPr>
        <w:pStyle w:val="ConsPlusNormal"/>
        <w:widowControl/>
        <w:ind w:left="4290" w:firstLine="0"/>
        <w:rPr>
          <w:rFonts w:ascii="Times New Roman" w:hAnsi="Times New Roman" w:cs="Times New Roman"/>
          <w:sz w:val="24"/>
          <w:szCs w:val="24"/>
        </w:rPr>
      </w:pPr>
      <w:r w:rsidRPr="004D4321">
        <w:rPr>
          <w:rFonts w:ascii="Times New Roman" w:hAnsi="Times New Roman" w:cs="Times New Roman"/>
          <w:sz w:val="24"/>
          <w:szCs w:val="24"/>
        </w:rPr>
        <w:t>замещающих должности муниципальной службы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D4321">
        <w:rPr>
          <w:rFonts w:ascii="Times New Roman" w:hAnsi="Times New Roman" w:cs="Times New Roman"/>
          <w:sz w:val="24"/>
          <w:szCs w:val="24"/>
        </w:rPr>
        <w:t xml:space="preserve"> отнесенные к высшей и главной группе должностей муниципальной службы, и членов их семей </w:t>
      </w:r>
    </w:p>
    <w:p w:rsidR="000019F1" w:rsidRPr="004D4321" w:rsidRDefault="000019F1" w:rsidP="007B2783">
      <w:pPr>
        <w:pStyle w:val="ConsPlusNormal"/>
        <w:widowControl/>
        <w:ind w:left="4290" w:firstLine="0"/>
        <w:rPr>
          <w:rFonts w:ascii="Times New Roman" w:hAnsi="Times New Roman" w:cs="Times New Roman"/>
          <w:sz w:val="24"/>
          <w:szCs w:val="24"/>
        </w:rPr>
      </w:pPr>
      <w:r w:rsidRPr="004D4321">
        <w:rPr>
          <w:rFonts w:ascii="Times New Roman" w:hAnsi="Times New Roman" w:cs="Times New Roman"/>
          <w:sz w:val="24"/>
          <w:szCs w:val="24"/>
        </w:rPr>
        <w:t xml:space="preserve">на официальном сайте органов местного </w:t>
      </w:r>
      <w:r>
        <w:rPr>
          <w:rFonts w:ascii="Times New Roman" w:hAnsi="Times New Roman" w:cs="Times New Roman"/>
          <w:sz w:val="24"/>
          <w:szCs w:val="24"/>
        </w:rPr>
        <w:br/>
      </w:r>
      <w:r w:rsidRPr="004D4321">
        <w:rPr>
          <w:rFonts w:ascii="Times New Roman" w:hAnsi="Times New Roman" w:cs="Times New Roman"/>
          <w:sz w:val="24"/>
          <w:szCs w:val="24"/>
        </w:rPr>
        <w:t xml:space="preserve">самоуправления Нефтеюганского района </w:t>
      </w:r>
      <w:r>
        <w:rPr>
          <w:rFonts w:ascii="Times New Roman" w:hAnsi="Times New Roman" w:cs="Times New Roman"/>
          <w:sz w:val="24"/>
          <w:szCs w:val="24"/>
        </w:rPr>
        <w:br/>
      </w:r>
      <w:r w:rsidRPr="004D4321">
        <w:rPr>
          <w:rFonts w:ascii="Times New Roman" w:hAnsi="Times New Roman" w:cs="Times New Roman"/>
          <w:sz w:val="24"/>
          <w:szCs w:val="24"/>
        </w:rPr>
        <w:t xml:space="preserve">и предоставления этих сведений средствам </w:t>
      </w:r>
      <w:r>
        <w:rPr>
          <w:rFonts w:ascii="Times New Roman" w:hAnsi="Times New Roman" w:cs="Times New Roman"/>
          <w:sz w:val="24"/>
          <w:szCs w:val="24"/>
        </w:rPr>
        <w:br/>
      </w:r>
      <w:r w:rsidRPr="004D4321">
        <w:rPr>
          <w:rFonts w:ascii="Times New Roman" w:hAnsi="Times New Roman" w:cs="Times New Roman"/>
          <w:sz w:val="24"/>
          <w:szCs w:val="24"/>
        </w:rPr>
        <w:t>массовой информации для опубликования</w:t>
      </w:r>
    </w:p>
    <w:p w:rsidR="000019F1" w:rsidRPr="00945FE4" w:rsidRDefault="000019F1" w:rsidP="007B27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019F1" w:rsidRDefault="000019F1" w:rsidP="007B2783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0019F1" w:rsidRDefault="000019F1" w:rsidP="007B2783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СВЕДЕНИЯ </w:t>
      </w:r>
    </w:p>
    <w:p w:rsidR="000019F1" w:rsidRDefault="000019F1" w:rsidP="00C35B42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о доходах, об имуществе и обязательствах имущественного характера </w:t>
      </w:r>
    </w:p>
    <w:p w:rsidR="000019F1" w:rsidRDefault="000019F1" w:rsidP="00C35B42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6"/>
          <w:szCs w:val="26"/>
          <w:u w:val="single"/>
        </w:rPr>
      </w:pPr>
      <w:r>
        <w:rPr>
          <w:rFonts w:ascii="Times New Roman" w:hAnsi="Times New Roman" w:cs="Times New Roman"/>
          <w:b w:val="0"/>
          <w:bCs w:val="0"/>
          <w:sz w:val="26"/>
          <w:szCs w:val="26"/>
          <w:u w:val="single"/>
        </w:rPr>
        <w:t xml:space="preserve">заместителя директора департамента жилищно-коммунального комплекса  </w:t>
      </w:r>
    </w:p>
    <w:p w:rsidR="000019F1" w:rsidRPr="004D4321" w:rsidRDefault="000019F1" w:rsidP="00C35B42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D432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(полное наименование должности)</w:t>
      </w:r>
    </w:p>
    <w:p w:rsidR="000019F1" w:rsidRPr="00945FE4" w:rsidRDefault="000019F1" w:rsidP="007B2783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и членов его семьи за период с 01 января по 31 декабря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>2011</w:t>
      </w: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года</w:t>
      </w:r>
    </w:p>
    <w:p w:rsidR="000019F1" w:rsidRPr="00945FE4" w:rsidRDefault="000019F1" w:rsidP="007B27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029" w:type="dxa"/>
        <w:tblInd w:w="-32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091"/>
        <w:gridCol w:w="1418"/>
        <w:gridCol w:w="945"/>
        <w:gridCol w:w="780"/>
        <w:gridCol w:w="1035"/>
        <w:gridCol w:w="1209"/>
        <w:gridCol w:w="939"/>
        <w:gridCol w:w="768"/>
        <w:gridCol w:w="844"/>
      </w:tblGrid>
      <w:tr w:rsidR="000019F1" w:rsidRPr="00945FE4" w:rsidTr="0092030C">
        <w:trPr>
          <w:cantSplit/>
          <w:trHeight w:val="720"/>
        </w:trPr>
        <w:tc>
          <w:tcPr>
            <w:tcW w:w="209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19F1" w:rsidRPr="00CC3541" w:rsidRDefault="000019F1" w:rsidP="00824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отчество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19F1" w:rsidRPr="00CC3541" w:rsidRDefault="000019F1" w:rsidP="006248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ванный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годо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вой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доход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четный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год (руб.)</w:t>
            </w:r>
          </w:p>
        </w:tc>
        <w:tc>
          <w:tcPr>
            <w:tcW w:w="39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Pr="00CC3541" w:rsidRDefault="000019F1" w:rsidP="00824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недвижимого имущества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транспортных средств,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принадлежащих на праве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</w:t>
            </w:r>
          </w:p>
        </w:tc>
        <w:tc>
          <w:tcPr>
            <w:tcW w:w="25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Pr="00CC3541" w:rsidRDefault="000019F1" w:rsidP="00824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недвижимого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имущества,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находящегося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в пользовании</w:t>
            </w:r>
          </w:p>
        </w:tc>
      </w:tr>
      <w:tr w:rsidR="000019F1" w:rsidRPr="00945FE4" w:rsidTr="0092030C">
        <w:trPr>
          <w:cantSplit/>
          <w:trHeight w:val="1200"/>
        </w:trPr>
        <w:tc>
          <w:tcPr>
            <w:tcW w:w="209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Pr="00CC3541" w:rsidRDefault="000019F1" w:rsidP="00824A4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Pr="00CC3541" w:rsidRDefault="000019F1" w:rsidP="00824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Pr="00CC3541" w:rsidRDefault="000019F1" w:rsidP="00824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объек-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тов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нед-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вижи-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мости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Pr="00CC3541" w:rsidRDefault="000019F1" w:rsidP="00824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пло-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щадь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(кв.м)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Pr="00CC3541" w:rsidRDefault="000019F1" w:rsidP="00824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распо-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ложе-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ния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(без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ука-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зания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адреса)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Pr="00CC3541" w:rsidRDefault="000019F1" w:rsidP="009203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транспорт-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сред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ства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(вид,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марка)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Pr="00CC3541" w:rsidRDefault="000019F1" w:rsidP="00824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объек-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тов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нед-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вижи-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мости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Pr="00CC3541" w:rsidRDefault="000019F1" w:rsidP="00824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пло-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щадь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(кв.м)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Pr="00CC3541" w:rsidRDefault="000019F1" w:rsidP="00FB3209">
            <w:pPr>
              <w:pStyle w:val="ConsPlusNormal"/>
              <w:widowControl/>
              <w:ind w:left="-2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распо-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ложе-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ния</w:t>
            </w:r>
          </w:p>
        </w:tc>
      </w:tr>
      <w:tr w:rsidR="000019F1" w:rsidRPr="00945FE4" w:rsidTr="0092030C">
        <w:trPr>
          <w:cantSplit/>
          <w:trHeight w:val="771"/>
        </w:trPr>
        <w:tc>
          <w:tcPr>
            <w:tcW w:w="209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19F1" w:rsidRDefault="000019F1" w:rsidP="00824A47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PersonName">
              <w:r>
                <w:rPr>
                  <w:rFonts w:ascii="Times New Roman" w:hAnsi="Times New Roman" w:cs="Times New Roman"/>
                  <w:sz w:val="24"/>
                  <w:szCs w:val="24"/>
                </w:rPr>
                <w:t>Таргоний Наталия Яковлевна</w:t>
              </w:r>
            </w:smartTag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, замещающего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должность муниципальной службы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отнесенную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главной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группе должностей </w:t>
            </w:r>
          </w:p>
          <w:p w:rsidR="000019F1" w:rsidRPr="00CC3541" w:rsidRDefault="000019F1" w:rsidP="00824A47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службы 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19F1" w:rsidRPr="00945FE4" w:rsidRDefault="000019F1" w:rsidP="00182F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1524043,10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Pr="00945FE4" w:rsidRDefault="000019F1" w:rsidP="00182F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Квартира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Pr="00945FE4" w:rsidRDefault="000019F1" w:rsidP="00182F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66,7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Pr="00945FE4" w:rsidRDefault="000019F1" w:rsidP="00182F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РФ</w:t>
            </w:r>
          </w:p>
        </w:tc>
        <w:tc>
          <w:tcPr>
            <w:tcW w:w="12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19F1" w:rsidRPr="00945FE4" w:rsidRDefault="000019F1" w:rsidP="00182F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имеет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Pr="00945FE4" w:rsidRDefault="000019F1" w:rsidP="004765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Квартира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Pr="00945FE4" w:rsidRDefault="000019F1" w:rsidP="004765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66,7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Pr="00945FE4" w:rsidRDefault="000019F1" w:rsidP="004765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РФ</w:t>
            </w:r>
          </w:p>
        </w:tc>
      </w:tr>
      <w:tr w:rsidR="000019F1" w:rsidRPr="00945FE4" w:rsidTr="0092030C">
        <w:trPr>
          <w:cantSplit/>
          <w:trHeight w:val="840"/>
        </w:trPr>
        <w:tc>
          <w:tcPr>
            <w:tcW w:w="209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019F1" w:rsidRDefault="000019F1" w:rsidP="00824A47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019F1" w:rsidRDefault="000019F1" w:rsidP="00182F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19F1" w:rsidRPr="00945FE4" w:rsidRDefault="000019F1" w:rsidP="004765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Квартира</w:t>
            </w:r>
          </w:p>
        </w:tc>
        <w:tc>
          <w:tcPr>
            <w:tcW w:w="7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19F1" w:rsidRPr="00945FE4" w:rsidRDefault="000019F1" w:rsidP="004765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31,5</w:t>
            </w:r>
          </w:p>
        </w:tc>
        <w:tc>
          <w:tcPr>
            <w:tcW w:w="10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19F1" w:rsidRPr="00945FE4" w:rsidRDefault="000019F1" w:rsidP="004765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РФ</w:t>
            </w:r>
          </w:p>
        </w:tc>
        <w:tc>
          <w:tcPr>
            <w:tcW w:w="12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019F1" w:rsidRPr="00945FE4" w:rsidRDefault="000019F1" w:rsidP="00182F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Pr="00945FE4" w:rsidRDefault="000019F1" w:rsidP="004765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Квартира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Pr="00945FE4" w:rsidRDefault="000019F1" w:rsidP="004765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31,5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Pr="00945FE4" w:rsidRDefault="000019F1" w:rsidP="004765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РФ</w:t>
            </w:r>
          </w:p>
        </w:tc>
      </w:tr>
      <w:tr w:rsidR="000019F1" w:rsidRPr="00945FE4" w:rsidTr="0092030C">
        <w:trPr>
          <w:cantSplit/>
          <w:trHeight w:val="660"/>
        </w:trPr>
        <w:tc>
          <w:tcPr>
            <w:tcW w:w="209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Default="000019F1" w:rsidP="00824A47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Default="000019F1" w:rsidP="00182F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Default="000019F1" w:rsidP="004765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Default="000019F1" w:rsidP="004765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Default="000019F1" w:rsidP="004765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Pr="00945FE4" w:rsidRDefault="000019F1" w:rsidP="00182F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Pr="00945FE4" w:rsidRDefault="000019F1" w:rsidP="00182F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Гараж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Pr="00945FE4" w:rsidRDefault="000019F1" w:rsidP="00182F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20,0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Pr="00945FE4" w:rsidRDefault="000019F1" w:rsidP="00182F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РФ</w:t>
            </w:r>
          </w:p>
        </w:tc>
      </w:tr>
      <w:tr w:rsidR="000019F1" w:rsidRPr="00945FE4" w:rsidTr="0092030C">
        <w:trPr>
          <w:cantSplit/>
          <w:trHeight w:val="840"/>
        </w:trPr>
        <w:tc>
          <w:tcPr>
            <w:tcW w:w="2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Pr="00CC3541" w:rsidRDefault="000019F1" w:rsidP="00C94A63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Супруг </w:t>
            </w:r>
          </w:p>
          <w:p w:rsidR="000019F1" w:rsidRPr="00CC3541" w:rsidRDefault="000019F1" w:rsidP="00824A47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Pr="00945FE4" w:rsidRDefault="000019F1" w:rsidP="00182F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335304,58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Pr="00945FE4" w:rsidRDefault="000019F1" w:rsidP="00182F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имеет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Pr="00945FE4" w:rsidRDefault="000019F1" w:rsidP="00182F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---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Pr="00945FE4" w:rsidRDefault="000019F1" w:rsidP="00182F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---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Pr="00945FE4" w:rsidRDefault="000019F1" w:rsidP="00182F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Автомобиль легковой ВАЗ 21103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Pr="00945FE4" w:rsidRDefault="000019F1" w:rsidP="0070000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Гараж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Pr="00945FE4" w:rsidRDefault="000019F1" w:rsidP="0070000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20,0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Pr="00945FE4" w:rsidRDefault="000019F1" w:rsidP="0070000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РФ</w:t>
            </w:r>
          </w:p>
        </w:tc>
      </w:tr>
    </w:tbl>
    <w:p w:rsidR="000019F1" w:rsidRPr="00945FE4" w:rsidRDefault="000019F1" w:rsidP="007B27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019F1" w:rsidRDefault="000019F1" w:rsidP="008F321C">
      <w:pPr>
        <w:jc w:val="both"/>
      </w:pPr>
    </w:p>
    <w:p w:rsidR="000019F1" w:rsidRDefault="000019F1" w:rsidP="008F321C">
      <w:pPr>
        <w:jc w:val="both"/>
      </w:pPr>
    </w:p>
    <w:p w:rsidR="000019F1" w:rsidRDefault="000019F1" w:rsidP="007B2783">
      <w:pPr>
        <w:autoSpaceDE w:val="0"/>
        <w:autoSpaceDN w:val="0"/>
        <w:adjustRightInd w:val="0"/>
        <w:ind w:left="4290"/>
      </w:pPr>
    </w:p>
    <w:p w:rsidR="000019F1" w:rsidRPr="004D4321" w:rsidRDefault="000019F1" w:rsidP="007B2783">
      <w:pPr>
        <w:autoSpaceDE w:val="0"/>
        <w:autoSpaceDN w:val="0"/>
        <w:adjustRightInd w:val="0"/>
        <w:ind w:left="4290"/>
      </w:pPr>
      <w:r w:rsidRPr="004D4321">
        <w:t>Приложение</w:t>
      </w:r>
    </w:p>
    <w:p w:rsidR="000019F1" w:rsidRDefault="000019F1" w:rsidP="007B2783">
      <w:pPr>
        <w:pStyle w:val="ConsPlusNormal"/>
        <w:widowControl/>
        <w:ind w:left="4290" w:firstLine="0"/>
        <w:rPr>
          <w:rFonts w:ascii="Times New Roman" w:hAnsi="Times New Roman" w:cs="Times New Roman"/>
          <w:sz w:val="24"/>
          <w:szCs w:val="24"/>
        </w:rPr>
      </w:pPr>
      <w:r w:rsidRPr="004D4321">
        <w:rPr>
          <w:rFonts w:ascii="Times New Roman" w:hAnsi="Times New Roman" w:cs="Times New Roman"/>
          <w:sz w:val="24"/>
          <w:szCs w:val="24"/>
        </w:rPr>
        <w:t xml:space="preserve">к Порядку размещения сведений о доходах, </w:t>
      </w:r>
      <w:r>
        <w:rPr>
          <w:rFonts w:ascii="Times New Roman" w:hAnsi="Times New Roman" w:cs="Times New Roman"/>
          <w:sz w:val="24"/>
          <w:szCs w:val="24"/>
        </w:rPr>
        <w:br/>
      </w:r>
      <w:r w:rsidRPr="004D4321">
        <w:rPr>
          <w:rFonts w:ascii="Times New Roman" w:hAnsi="Times New Roman" w:cs="Times New Roman"/>
          <w:sz w:val="24"/>
          <w:szCs w:val="24"/>
        </w:rPr>
        <w:t xml:space="preserve">об имуществе и обязательствах имущественного характера муниципальных служащих </w:t>
      </w:r>
      <w:r>
        <w:rPr>
          <w:rFonts w:ascii="Times New Roman" w:hAnsi="Times New Roman" w:cs="Times New Roman"/>
          <w:sz w:val="24"/>
          <w:szCs w:val="24"/>
        </w:rPr>
        <w:br/>
      </w:r>
      <w:r w:rsidRPr="004D4321">
        <w:rPr>
          <w:rFonts w:ascii="Times New Roman" w:hAnsi="Times New Roman" w:cs="Times New Roman"/>
          <w:sz w:val="24"/>
          <w:szCs w:val="24"/>
        </w:rPr>
        <w:t xml:space="preserve">администрации Нефтеюганского района, </w:t>
      </w:r>
    </w:p>
    <w:p w:rsidR="000019F1" w:rsidRDefault="000019F1" w:rsidP="007B2783">
      <w:pPr>
        <w:pStyle w:val="ConsPlusNormal"/>
        <w:widowControl/>
        <w:ind w:left="4290" w:firstLine="0"/>
        <w:rPr>
          <w:rFonts w:ascii="Times New Roman" w:hAnsi="Times New Roman" w:cs="Times New Roman"/>
          <w:sz w:val="24"/>
          <w:szCs w:val="24"/>
        </w:rPr>
      </w:pPr>
      <w:r w:rsidRPr="004D4321">
        <w:rPr>
          <w:rFonts w:ascii="Times New Roman" w:hAnsi="Times New Roman" w:cs="Times New Roman"/>
          <w:sz w:val="24"/>
          <w:szCs w:val="24"/>
        </w:rPr>
        <w:t>замещающих должности муниципальной службы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D4321">
        <w:rPr>
          <w:rFonts w:ascii="Times New Roman" w:hAnsi="Times New Roman" w:cs="Times New Roman"/>
          <w:sz w:val="24"/>
          <w:szCs w:val="24"/>
        </w:rPr>
        <w:t xml:space="preserve"> отнесенные к высшей и главной группе должностей муниципальной службы, и членов их семей </w:t>
      </w:r>
    </w:p>
    <w:p w:rsidR="000019F1" w:rsidRPr="004D4321" w:rsidRDefault="000019F1" w:rsidP="007B2783">
      <w:pPr>
        <w:pStyle w:val="ConsPlusNormal"/>
        <w:widowControl/>
        <w:ind w:left="4290" w:firstLine="0"/>
        <w:rPr>
          <w:rFonts w:ascii="Times New Roman" w:hAnsi="Times New Roman" w:cs="Times New Roman"/>
          <w:sz w:val="24"/>
          <w:szCs w:val="24"/>
        </w:rPr>
      </w:pPr>
      <w:r w:rsidRPr="004D4321">
        <w:rPr>
          <w:rFonts w:ascii="Times New Roman" w:hAnsi="Times New Roman" w:cs="Times New Roman"/>
          <w:sz w:val="24"/>
          <w:szCs w:val="24"/>
        </w:rPr>
        <w:t xml:space="preserve">на официальном сайте органов местного </w:t>
      </w:r>
      <w:r>
        <w:rPr>
          <w:rFonts w:ascii="Times New Roman" w:hAnsi="Times New Roman" w:cs="Times New Roman"/>
          <w:sz w:val="24"/>
          <w:szCs w:val="24"/>
        </w:rPr>
        <w:br/>
      </w:r>
      <w:r w:rsidRPr="004D4321">
        <w:rPr>
          <w:rFonts w:ascii="Times New Roman" w:hAnsi="Times New Roman" w:cs="Times New Roman"/>
          <w:sz w:val="24"/>
          <w:szCs w:val="24"/>
        </w:rPr>
        <w:t xml:space="preserve">самоуправления Нефтеюганского района </w:t>
      </w:r>
      <w:r>
        <w:rPr>
          <w:rFonts w:ascii="Times New Roman" w:hAnsi="Times New Roman" w:cs="Times New Roman"/>
          <w:sz w:val="24"/>
          <w:szCs w:val="24"/>
        </w:rPr>
        <w:br/>
      </w:r>
      <w:r w:rsidRPr="004D4321">
        <w:rPr>
          <w:rFonts w:ascii="Times New Roman" w:hAnsi="Times New Roman" w:cs="Times New Roman"/>
          <w:sz w:val="24"/>
          <w:szCs w:val="24"/>
        </w:rPr>
        <w:t xml:space="preserve">и предоставления этих сведений средствам </w:t>
      </w:r>
      <w:r>
        <w:rPr>
          <w:rFonts w:ascii="Times New Roman" w:hAnsi="Times New Roman" w:cs="Times New Roman"/>
          <w:sz w:val="24"/>
          <w:szCs w:val="24"/>
        </w:rPr>
        <w:br/>
      </w:r>
      <w:r w:rsidRPr="004D4321">
        <w:rPr>
          <w:rFonts w:ascii="Times New Roman" w:hAnsi="Times New Roman" w:cs="Times New Roman"/>
          <w:sz w:val="24"/>
          <w:szCs w:val="24"/>
        </w:rPr>
        <w:t>массовой информации для опубликования</w:t>
      </w:r>
    </w:p>
    <w:p w:rsidR="000019F1" w:rsidRPr="00945FE4" w:rsidRDefault="000019F1" w:rsidP="007B27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019F1" w:rsidRDefault="000019F1" w:rsidP="007B2783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0019F1" w:rsidRDefault="000019F1" w:rsidP="007B2783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СВЕДЕНИЯ </w:t>
      </w:r>
    </w:p>
    <w:p w:rsidR="000019F1" w:rsidRDefault="000019F1" w:rsidP="00C35B42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о доходах, об имуществе и обязательствах имущественного характера </w:t>
      </w:r>
    </w:p>
    <w:p w:rsidR="000019F1" w:rsidRDefault="000019F1" w:rsidP="00C35B42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6"/>
          <w:szCs w:val="26"/>
          <w:u w:val="single"/>
        </w:rPr>
      </w:pPr>
      <w:r>
        <w:rPr>
          <w:rFonts w:ascii="Times New Roman" w:hAnsi="Times New Roman" w:cs="Times New Roman"/>
          <w:b w:val="0"/>
          <w:bCs w:val="0"/>
          <w:sz w:val="26"/>
          <w:szCs w:val="26"/>
          <w:u w:val="single"/>
        </w:rPr>
        <w:t xml:space="preserve">заместителя директора департамента жилищно-коммунального комплекса  </w:t>
      </w:r>
    </w:p>
    <w:p w:rsidR="000019F1" w:rsidRPr="004D4321" w:rsidRDefault="000019F1" w:rsidP="007B2783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D4321">
        <w:rPr>
          <w:rFonts w:ascii="Times New Roman" w:hAnsi="Times New Roman" w:cs="Times New Roman"/>
          <w:b w:val="0"/>
          <w:bCs w:val="0"/>
          <w:sz w:val="24"/>
          <w:szCs w:val="24"/>
        </w:rPr>
        <w:t>(полное наименование должности)</w:t>
      </w:r>
    </w:p>
    <w:p w:rsidR="000019F1" w:rsidRPr="00945FE4" w:rsidRDefault="000019F1" w:rsidP="007B2783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и членов его семьи за период с 01 января по 31 декабря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>2011</w:t>
      </w: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года</w:t>
      </w:r>
    </w:p>
    <w:p w:rsidR="000019F1" w:rsidRPr="00945FE4" w:rsidRDefault="000019F1" w:rsidP="007B278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122" w:type="dxa"/>
        <w:tblInd w:w="-32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950"/>
        <w:gridCol w:w="1417"/>
        <w:gridCol w:w="945"/>
        <w:gridCol w:w="780"/>
        <w:gridCol w:w="954"/>
        <w:gridCol w:w="1525"/>
        <w:gridCol w:w="939"/>
        <w:gridCol w:w="768"/>
        <w:gridCol w:w="844"/>
      </w:tblGrid>
      <w:tr w:rsidR="000019F1" w:rsidRPr="00945FE4" w:rsidTr="0041119A">
        <w:trPr>
          <w:cantSplit/>
          <w:trHeight w:val="720"/>
        </w:trPr>
        <w:tc>
          <w:tcPr>
            <w:tcW w:w="19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19F1" w:rsidRPr="00CC3541" w:rsidRDefault="000019F1" w:rsidP="00824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отчество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19F1" w:rsidRPr="00CC3541" w:rsidRDefault="000019F1" w:rsidP="00824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ванный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годо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вой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доход за </w:t>
            </w:r>
          </w:p>
          <w:p w:rsidR="000019F1" w:rsidRPr="00CC3541" w:rsidRDefault="000019F1" w:rsidP="006248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четный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год (руб.)</w:t>
            </w:r>
          </w:p>
        </w:tc>
        <w:tc>
          <w:tcPr>
            <w:tcW w:w="42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Pr="00CC3541" w:rsidRDefault="000019F1" w:rsidP="00824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недвижимого имущества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транспортных средств,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принадлежащих на праве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</w:t>
            </w:r>
          </w:p>
        </w:tc>
        <w:tc>
          <w:tcPr>
            <w:tcW w:w="25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Pr="00CC3541" w:rsidRDefault="000019F1" w:rsidP="00824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недвижимого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имущества,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находящегося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в пользовании</w:t>
            </w:r>
          </w:p>
        </w:tc>
      </w:tr>
      <w:tr w:rsidR="000019F1" w:rsidRPr="00945FE4" w:rsidTr="0041119A">
        <w:trPr>
          <w:cantSplit/>
          <w:trHeight w:val="1200"/>
        </w:trPr>
        <w:tc>
          <w:tcPr>
            <w:tcW w:w="19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Pr="00CC3541" w:rsidRDefault="000019F1" w:rsidP="00824A4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Pr="00CC3541" w:rsidRDefault="000019F1" w:rsidP="00824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Pr="00CC3541" w:rsidRDefault="000019F1" w:rsidP="00824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объек-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тов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нед-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вижи-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мости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Pr="00CC3541" w:rsidRDefault="000019F1" w:rsidP="00824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пло-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щадь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(кв.м)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Pr="00CC3541" w:rsidRDefault="000019F1" w:rsidP="00824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распо-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ложе-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ния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(без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ука-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зания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адреса)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Pr="00CC3541" w:rsidRDefault="000019F1" w:rsidP="00824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транс-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порт-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ные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ства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(вид,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марка)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Pr="00CC3541" w:rsidRDefault="000019F1" w:rsidP="00824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объек-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тов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нед-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вижи-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мости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Pr="00CC3541" w:rsidRDefault="000019F1" w:rsidP="00824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пло-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щадь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(кв.м)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Pr="00CC3541" w:rsidRDefault="000019F1" w:rsidP="00824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распо-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ложе-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ния</w:t>
            </w:r>
          </w:p>
        </w:tc>
      </w:tr>
      <w:tr w:rsidR="000019F1" w:rsidRPr="00945FE4" w:rsidTr="0041119A">
        <w:trPr>
          <w:cantSplit/>
          <w:trHeight w:val="1320"/>
        </w:trPr>
        <w:tc>
          <w:tcPr>
            <w:tcW w:w="19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19F1" w:rsidRDefault="000019F1" w:rsidP="00824A47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Зимина Наталия Викторовна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, замещающего </w:t>
            </w:r>
          </w:p>
          <w:p w:rsidR="000019F1" w:rsidRDefault="000019F1" w:rsidP="00824A47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должность муниципальной службы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отнесенную </w:t>
            </w:r>
          </w:p>
          <w:p w:rsidR="000019F1" w:rsidRDefault="000019F1" w:rsidP="00824A47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главной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группе должностей </w:t>
            </w:r>
          </w:p>
          <w:p w:rsidR="000019F1" w:rsidRPr="00CC3541" w:rsidRDefault="000019F1" w:rsidP="00824A47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службы 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19F1" w:rsidRPr="00945FE4" w:rsidRDefault="000019F1" w:rsidP="005308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1678557,87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Pr="00945FE4" w:rsidRDefault="000019F1" w:rsidP="005308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Квартира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Pr="00945FE4" w:rsidRDefault="000019F1" w:rsidP="005308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66,4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Pr="00945FE4" w:rsidRDefault="000019F1" w:rsidP="005308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РФ</w:t>
            </w:r>
          </w:p>
        </w:tc>
        <w:tc>
          <w:tcPr>
            <w:tcW w:w="15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19F1" w:rsidRPr="00945FE4" w:rsidRDefault="000019F1" w:rsidP="005308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имеет</w:t>
            </w:r>
          </w:p>
        </w:tc>
        <w:tc>
          <w:tcPr>
            <w:tcW w:w="93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19F1" w:rsidRPr="00945FE4" w:rsidRDefault="000019F1" w:rsidP="005308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имеет</w:t>
            </w:r>
          </w:p>
        </w:tc>
        <w:tc>
          <w:tcPr>
            <w:tcW w:w="7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19F1" w:rsidRPr="00945FE4" w:rsidRDefault="000019F1" w:rsidP="005308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---</w:t>
            </w:r>
          </w:p>
        </w:tc>
        <w:tc>
          <w:tcPr>
            <w:tcW w:w="8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19F1" w:rsidRPr="00945FE4" w:rsidRDefault="000019F1" w:rsidP="005308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---</w:t>
            </w:r>
          </w:p>
        </w:tc>
      </w:tr>
      <w:tr w:rsidR="000019F1" w:rsidRPr="00945FE4" w:rsidTr="0041119A">
        <w:trPr>
          <w:cantSplit/>
          <w:trHeight w:val="1320"/>
        </w:trPr>
        <w:tc>
          <w:tcPr>
            <w:tcW w:w="19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Default="000019F1" w:rsidP="00824A47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Default="000019F1" w:rsidP="005308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Pr="00945FE4" w:rsidRDefault="000019F1" w:rsidP="004765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Квартира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Pr="00945FE4" w:rsidRDefault="000019F1" w:rsidP="004765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53,2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Pr="00945FE4" w:rsidRDefault="000019F1" w:rsidP="004765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РФ</w:t>
            </w:r>
          </w:p>
        </w:tc>
        <w:tc>
          <w:tcPr>
            <w:tcW w:w="15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Pr="00945FE4" w:rsidRDefault="000019F1" w:rsidP="005308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Pr="00945FE4" w:rsidRDefault="000019F1" w:rsidP="005308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Pr="00945FE4" w:rsidRDefault="000019F1" w:rsidP="005308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Pr="00945FE4" w:rsidRDefault="000019F1" w:rsidP="005308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019F1" w:rsidRPr="00945FE4" w:rsidTr="0041119A">
        <w:trPr>
          <w:cantSplit/>
          <w:trHeight w:val="420"/>
        </w:trPr>
        <w:tc>
          <w:tcPr>
            <w:tcW w:w="19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19F1" w:rsidRPr="00CC3541" w:rsidRDefault="000019F1" w:rsidP="00C94A63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019F1" w:rsidRPr="00CC3541" w:rsidRDefault="000019F1" w:rsidP="00824A47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19F1" w:rsidRPr="00945FE4" w:rsidRDefault="000019F1" w:rsidP="005308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1304214,17</w:t>
            </w: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19F1" w:rsidRPr="00945FE4" w:rsidRDefault="000019F1" w:rsidP="005308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имеет</w:t>
            </w:r>
          </w:p>
        </w:tc>
        <w:tc>
          <w:tcPr>
            <w:tcW w:w="7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19F1" w:rsidRPr="00945FE4" w:rsidRDefault="000019F1" w:rsidP="005308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---</w:t>
            </w:r>
          </w:p>
        </w:tc>
        <w:tc>
          <w:tcPr>
            <w:tcW w:w="95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19F1" w:rsidRPr="00945FE4" w:rsidRDefault="000019F1" w:rsidP="005308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---</w:t>
            </w: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Pr="00945FE4" w:rsidRDefault="000019F1" w:rsidP="005308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Автомобиль легковой ВАЗ 21106</w:t>
            </w:r>
          </w:p>
        </w:tc>
        <w:tc>
          <w:tcPr>
            <w:tcW w:w="93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19F1" w:rsidRPr="00945FE4" w:rsidRDefault="000019F1" w:rsidP="005308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Гараж</w:t>
            </w:r>
          </w:p>
        </w:tc>
        <w:tc>
          <w:tcPr>
            <w:tcW w:w="7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19F1" w:rsidRPr="00945FE4" w:rsidRDefault="000019F1" w:rsidP="005308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8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19F1" w:rsidRPr="00945FE4" w:rsidRDefault="000019F1" w:rsidP="005308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РФ</w:t>
            </w:r>
          </w:p>
        </w:tc>
      </w:tr>
      <w:tr w:rsidR="000019F1" w:rsidRPr="00945FE4" w:rsidTr="0041119A">
        <w:trPr>
          <w:cantSplit/>
          <w:trHeight w:val="420"/>
        </w:trPr>
        <w:tc>
          <w:tcPr>
            <w:tcW w:w="19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Pr="00CC3541" w:rsidRDefault="000019F1" w:rsidP="00C94A63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Default="000019F1" w:rsidP="005308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Default="000019F1" w:rsidP="005308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Default="000019F1" w:rsidP="005308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5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Default="000019F1" w:rsidP="005308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Pr="00945FE4" w:rsidRDefault="000019F1" w:rsidP="004111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Автомобиль легковой Форд Мондео</w:t>
            </w:r>
          </w:p>
        </w:tc>
        <w:tc>
          <w:tcPr>
            <w:tcW w:w="93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Default="000019F1" w:rsidP="005308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Default="000019F1" w:rsidP="005308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19F1" w:rsidRDefault="000019F1" w:rsidP="005308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0019F1" w:rsidRDefault="000019F1" w:rsidP="008F321C">
      <w:pPr>
        <w:jc w:val="both"/>
      </w:pPr>
    </w:p>
    <w:sectPr w:rsidR="000019F1" w:rsidSect="00597DD5">
      <w:headerReference w:type="even" r:id="rId6"/>
      <w:headerReference w:type="default" r:id="rId7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19F1" w:rsidRDefault="000019F1" w:rsidP="002F69D7">
      <w:r>
        <w:separator/>
      </w:r>
    </w:p>
  </w:endnote>
  <w:endnote w:type="continuationSeparator" w:id="1">
    <w:p w:rsidR="000019F1" w:rsidRDefault="000019F1" w:rsidP="002F69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19F1" w:rsidRDefault="000019F1" w:rsidP="002F69D7">
      <w:r>
        <w:separator/>
      </w:r>
    </w:p>
  </w:footnote>
  <w:footnote w:type="continuationSeparator" w:id="1">
    <w:p w:rsidR="000019F1" w:rsidRDefault="000019F1" w:rsidP="002F69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19F1" w:rsidRDefault="000019F1" w:rsidP="008F321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019F1" w:rsidRDefault="000019F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19F1" w:rsidRPr="009B56B7" w:rsidRDefault="000019F1" w:rsidP="008F321C">
    <w:pPr>
      <w:pStyle w:val="Header"/>
      <w:framePr w:wrap="around" w:vAnchor="text" w:hAnchor="margin" w:xAlign="center" w:y="1"/>
      <w:rPr>
        <w:rStyle w:val="PageNumber"/>
      </w:rPr>
    </w:pPr>
    <w:r w:rsidRPr="009B56B7">
      <w:rPr>
        <w:rStyle w:val="PageNumber"/>
      </w:rPr>
      <w:fldChar w:fldCharType="begin"/>
    </w:r>
    <w:r w:rsidRPr="009B56B7">
      <w:rPr>
        <w:rStyle w:val="PageNumber"/>
      </w:rPr>
      <w:instrText xml:space="preserve">PAGE  </w:instrText>
    </w:r>
    <w:r w:rsidRPr="009B56B7">
      <w:rPr>
        <w:rStyle w:val="PageNumber"/>
      </w:rPr>
      <w:fldChar w:fldCharType="separate"/>
    </w:r>
    <w:r>
      <w:rPr>
        <w:rStyle w:val="PageNumber"/>
        <w:noProof/>
      </w:rPr>
      <w:t>3</w:t>
    </w:r>
    <w:r w:rsidRPr="009B56B7">
      <w:rPr>
        <w:rStyle w:val="PageNumber"/>
      </w:rPr>
      <w:fldChar w:fldCharType="end"/>
    </w:r>
  </w:p>
  <w:p w:rsidR="000019F1" w:rsidRDefault="000019F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321C"/>
    <w:rsid w:val="00000040"/>
    <w:rsid w:val="000019F1"/>
    <w:rsid w:val="00006C74"/>
    <w:rsid w:val="00015683"/>
    <w:rsid w:val="00016013"/>
    <w:rsid w:val="00022E18"/>
    <w:rsid w:val="00023EC7"/>
    <w:rsid w:val="00024CED"/>
    <w:rsid w:val="00030A04"/>
    <w:rsid w:val="00031583"/>
    <w:rsid w:val="0003296A"/>
    <w:rsid w:val="00032C59"/>
    <w:rsid w:val="00032E82"/>
    <w:rsid w:val="00037A80"/>
    <w:rsid w:val="00041E67"/>
    <w:rsid w:val="0004322F"/>
    <w:rsid w:val="00043379"/>
    <w:rsid w:val="0004367C"/>
    <w:rsid w:val="00044C64"/>
    <w:rsid w:val="00052D3F"/>
    <w:rsid w:val="0005442B"/>
    <w:rsid w:val="000577F1"/>
    <w:rsid w:val="000620E4"/>
    <w:rsid w:val="000625F2"/>
    <w:rsid w:val="00063703"/>
    <w:rsid w:val="00065650"/>
    <w:rsid w:val="00071355"/>
    <w:rsid w:val="000716CE"/>
    <w:rsid w:val="00071D40"/>
    <w:rsid w:val="00075E46"/>
    <w:rsid w:val="00075F6A"/>
    <w:rsid w:val="0008288E"/>
    <w:rsid w:val="000A0861"/>
    <w:rsid w:val="000A0AA1"/>
    <w:rsid w:val="000A2F56"/>
    <w:rsid w:val="000A3D8F"/>
    <w:rsid w:val="000A4CF7"/>
    <w:rsid w:val="000A5CC6"/>
    <w:rsid w:val="000A5CFA"/>
    <w:rsid w:val="000A745E"/>
    <w:rsid w:val="000B0931"/>
    <w:rsid w:val="000B17AA"/>
    <w:rsid w:val="000B1F06"/>
    <w:rsid w:val="000B5688"/>
    <w:rsid w:val="000B7225"/>
    <w:rsid w:val="000B7B26"/>
    <w:rsid w:val="000C1662"/>
    <w:rsid w:val="000C353B"/>
    <w:rsid w:val="000C4F8A"/>
    <w:rsid w:val="000C7D3F"/>
    <w:rsid w:val="000D0390"/>
    <w:rsid w:val="000D0B9A"/>
    <w:rsid w:val="000D0E02"/>
    <w:rsid w:val="000D321B"/>
    <w:rsid w:val="000D6960"/>
    <w:rsid w:val="000E2FC0"/>
    <w:rsid w:val="000E4868"/>
    <w:rsid w:val="000E55BF"/>
    <w:rsid w:val="000E7900"/>
    <w:rsid w:val="000F0C20"/>
    <w:rsid w:val="000F200F"/>
    <w:rsid w:val="000F35B0"/>
    <w:rsid w:val="000F4B24"/>
    <w:rsid w:val="00101738"/>
    <w:rsid w:val="00102463"/>
    <w:rsid w:val="00104006"/>
    <w:rsid w:val="00104703"/>
    <w:rsid w:val="00104DCE"/>
    <w:rsid w:val="00106AF1"/>
    <w:rsid w:val="00106E9C"/>
    <w:rsid w:val="0010768E"/>
    <w:rsid w:val="001115C2"/>
    <w:rsid w:val="00114B22"/>
    <w:rsid w:val="00120799"/>
    <w:rsid w:val="00122FE3"/>
    <w:rsid w:val="001232DA"/>
    <w:rsid w:val="00125B2C"/>
    <w:rsid w:val="001310A0"/>
    <w:rsid w:val="00140DB9"/>
    <w:rsid w:val="00143B3F"/>
    <w:rsid w:val="00143BFF"/>
    <w:rsid w:val="00143DD7"/>
    <w:rsid w:val="00143E0C"/>
    <w:rsid w:val="00144BF0"/>
    <w:rsid w:val="001473BE"/>
    <w:rsid w:val="001554EC"/>
    <w:rsid w:val="0015556C"/>
    <w:rsid w:val="001609EE"/>
    <w:rsid w:val="00163E7E"/>
    <w:rsid w:val="00166364"/>
    <w:rsid w:val="00166940"/>
    <w:rsid w:val="00177677"/>
    <w:rsid w:val="00180701"/>
    <w:rsid w:val="00180FE0"/>
    <w:rsid w:val="00182FA1"/>
    <w:rsid w:val="001848DD"/>
    <w:rsid w:val="001849BB"/>
    <w:rsid w:val="0018671E"/>
    <w:rsid w:val="00190D06"/>
    <w:rsid w:val="001928A3"/>
    <w:rsid w:val="001946AF"/>
    <w:rsid w:val="00194B80"/>
    <w:rsid w:val="001A4373"/>
    <w:rsid w:val="001A601F"/>
    <w:rsid w:val="001B036A"/>
    <w:rsid w:val="001B2FDE"/>
    <w:rsid w:val="001B6338"/>
    <w:rsid w:val="001B6357"/>
    <w:rsid w:val="001B6531"/>
    <w:rsid w:val="001C203C"/>
    <w:rsid w:val="001C277D"/>
    <w:rsid w:val="001C4209"/>
    <w:rsid w:val="001C4FD9"/>
    <w:rsid w:val="001C7251"/>
    <w:rsid w:val="001C7A53"/>
    <w:rsid w:val="001D0FE6"/>
    <w:rsid w:val="001D2579"/>
    <w:rsid w:val="001E471C"/>
    <w:rsid w:val="001E4FB8"/>
    <w:rsid w:val="001E71DE"/>
    <w:rsid w:val="001E7FBE"/>
    <w:rsid w:val="001F0245"/>
    <w:rsid w:val="001F172C"/>
    <w:rsid w:val="001F4426"/>
    <w:rsid w:val="001F4886"/>
    <w:rsid w:val="001F5331"/>
    <w:rsid w:val="00201577"/>
    <w:rsid w:val="0020246E"/>
    <w:rsid w:val="00203110"/>
    <w:rsid w:val="00204B15"/>
    <w:rsid w:val="00206B90"/>
    <w:rsid w:val="00212798"/>
    <w:rsid w:val="00216FD3"/>
    <w:rsid w:val="00223F78"/>
    <w:rsid w:val="00226559"/>
    <w:rsid w:val="0023490F"/>
    <w:rsid w:val="00237B9D"/>
    <w:rsid w:val="00241D88"/>
    <w:rsid w:val="00242940"/>
    <w:rsid w:val="00243F5C"/>
    <w:rsid w:val="0024557F"/>
    <w:rsid w:val="002467EB"/>
    <w:rsid w:val="002473D2"/>
    <w:rsid w:val="00251775"/>
    <w:rsid w:val="00251CE8"/>
    <w:rsid w:val="00256DB6"/>
    <w:rsid w:val="00257E8D"/>
    <w:rsid w:val="00260A10"/>
    <w:rsid w:val="00261A77"/>
    <w:rsid w:val="00267260"/>
    <w:rsid w:val="002711E6"/>
    <w:rsid w:val="00275B55"/>
    <w:rsid w:val="00276820"/>
    <w:rsid w:val="0028149F"/>
    <w:rsid w:val="002842A3"/>
    <w:rsid w:val="00287EA2"/>
    <w:rsid w:val="00291CC0"/>
    <w:rsid w:val="00292B49"/>
    <w:rsid w:val="00295288"/>
    <w:rsid w:val="002959D3"/>
    <w:rsid w:val="002962F1"/>
    <w:rsid w:val="0029722E"/>
    <w:rsid w:val="00297DC9"/>
    <w:rsid w:val="002A02F4"/>
    <w:rsid w:val="002A16B5"/>
    <w:rsid w:val="002A2117"/>
    <w:rsid w:val="002A48F4"/>
    <w:rsid w:val="002A5C13"/>
    <w:rsid w:val="002A69E4"/>
    <w:rsid w:val="002A73F9"/>
    <w:rsid w:val="002A73FB"/>
    <w:rsid w:val="002B11E2"/>
    <w:rsid w:val="002B3F80"/>
    <w:rsid w:val="002C00F9"/>
    <w:rsid w:val="002C289E"/>
    <w:rsid w:val="002C2EF1"/>
    <w:rsid w:val="002C6923"/>
    <w:rsid w:val="002C7F07"/>
    <w:rsid w:val="002D034E"/>
    <w:rsid w:val="002D22F3"/>
    <w:rsid w:val="002D2E88"/>
    <w:rsid w:val="002D5693"/>
    <w:rsid w:val="002E5270"/>
    <w:rsid w:val="002E5B7C"/>
    <w:rsid w:val="002E62AB"/>
    <w:rsid w:val="002E7C1B"/>
    <w:rsid w:val="002F008A"/>
    <w:rsid w:val="002F1E3A"/>
    <w:rsid w:val="002F69D7"/>
    <w:rsid w:val="003005C7"/>
    <w:rsid w:val="0030095E"/>
    <w:rsid w:val="00306599"/>
    <w:rsid w:val="003070D3"/>
    <w:rsid w:val="00307AA7"/>
    <w:rsid w:val="00312BDA"/>
    <w:rsid w:val="0031457B"/>
    <w:rsid w:val="003147A8"/>
    <w:rsid w:val="00316079"/>
    <w:rsid w:val="0031723F"/>
    <w:rsid w:val="00323A56"/>
    <w:rsid w:val="003329A4"/>
    <w:rsid w:val="00333215"/>
    <w:rsid w:val="0033440C"/>
    <w:rsid w:val="003400B3"/>
    <w:rsid w:val="00340502"/>
    <w:rsid w:val="003409B0"/>
    <w:rsid w:val="00340ED8"/>
    <w:rsid w:val="003442F9"/>
    <w:rsid w:val="00345C93"/>
    <w:rsid w:val="003506CB"/>
    <w:rsid w:val="003553EE"/>
    <w:rsid w:val="00357F61"/>
    <w:rsid w:val="00360C42"/>
    <w:rsid w:val="00365790"/>
    <w:rsid w:val="00374AF4"/>
    <w:rsid w:val="00384EA9"/>
    <w:rsid w:val="00387C5D"/>
    <w:rsid w:val="00391B95"/>
    <w:rsid w:val="0039502C"/>
    <w:rsid w:val="003A16AB"/>
    <w:rsid w:val="003A1AC0"/>
    <w:rsid w:val="003A31C7"/>
    <w:rsid w:val="003A3470"/>
    <w:rsid w:val="003A3E09"/>
    <w:rsid w:val="003A4CE9"/>
    <w:rsid w:val="003A51FB"/>
    <w:rsid w:val="003B221A"/>
    <w:rsid w:val="003B77F0"/>
    <w:rsid w:val="003C33B6"/>
    <w:rsid w:val="003C351A"/>
    <w:rsid w:val="003C6062"/>
    <w:rsid w:val="003C6EF3"/>
    <w:rsid w:val="003D17A7"/>
    <w:rsid w:val="003D49EE"/>
    <w:rsid w:val="003D7B53"/>
    <w:rsid w:val="003E1F80"/>
    <w:rsid w:val="003E6B4C"/>
    <w:rsid w:val="003F64F2"/>
    <w:rsid w:val="00400296"/>
    <w:rsid w:val="00401C6E"/>
    <w:rsid w:val="0040548A"/>
    <w:rsid w:val="00407036"/>
    <w:rsid w:val="00407D07"/>
    <w:rsid w:val="0041119A"/>
    <w:rsid w:val="00412435"/>
    <w:rsid w:val="00413B9A"/>
    <w:rsid w:val="00413E07"/>
    <w:rsid w:val="00414E06"/>
    <w:rsid w:val="0041620A"/>
    <w:rsid w:val="0041733F"/>
    <w:rsid w:val="00417F65"/>
    <w:rsid w:val="00424390"/>
    <w:rsid w:val="00424802"/>
    <w:rsid w:val="00424DF7"/>
    <w:rsid w:val="004267E2"/>
    <w:rsid w:val="00431EF4"/>
    <w:rsid w:val="00432B68"/>
    <w:rsid w:val="004330F1"/>
    <w:rsid w:val="004345C0"/>
    <w:rsid w:val="00435589"/>
    <w:rsid w:val="00440B1D"/>
    <w:rsid w:val="004465D1"/>
    <w:rsid w:val="004572FB"/>
    <w:rsid w:val="004573E2"/>
    <w:rsid w:val="004576F2"/>
    <w:rsid w:val="0046034D"/>
    <w:rsid w:val="0046148B"/>
    <w:rsid w:val="00462435"/>
    <w:rsid w:val="0046281A"/>
    <w:rsid w:val="00463936"/>
    <w:rsid w:val="00463B60"/>
    <w:rsid w:val="00463EC8"/>
    <w:rsid w:val="004643A8"/>
    <w:rsid w:val="0046709C"/>
    <w:rsid w:val="00467774"/>
    <w:rsid w:val="00476545"/>
    <w:rsid w:val="00476841"/>
    <w:rsid w:val="00477359"/>
    <w:rsid w:val="00477E6A"/>
    <w:rsid w:val="00480C2C"/>
    <w:rsid w:val="00482B27"/>
    <w:rsid w:val="00485424"/>
    <w:rsid w:val="00486A1C"/>
    <w:rsid w:val="00486CB8"/>
    <w:rsid w:val="00487454"/>
    <w:rsid w:val="00487F00"/>
    <w:rsid w:val="00492B1C"/>
    <w:rsid w:val="004948C5"/>
    <w:rsid w:val="00496304"/>
    <w:rsid w:val="00497B3D"/>
    <w:rsid w:val="00497D9A"/>
    <w:rsid w:val="004A0288"/>
    <w:rsid w:val="004A02EE"/>
    <w:rsid w:val="004A1F18"/>
    <w:rsid w:val="004A4DE6"/>
    <w:rsid w:val="004B1028"/>
    <w:rsid w:val="004B6C87"/>
    <w:rsid w:val="004C3BF6"/>
    <w:rsid w:val="004C3DCC"/>
    <w:rsid w:val="004C4026"/>
    <w:rsid w:val="004C653C"/>
    <w:rsid w:val="004D1DCA"/>
    <w:rsid w:val="004D4321"/>
    <w:rsid w:val="004D449D"/>
    <w:rsid w:val="004D621E"/>
    <w:rsid w:val="004D75E8"/>
    <w:rsid w:val="004D7706"/>
    <w:rsid w:val="004E03D6"/>
    <w:rsid w:val="004E0FB4"/>
    <w:rsid w:val="004E2369"/>
    <w:rsid w:val="004E29C9"/>
    <w:rsid w:val="004E6BE5"/>
    <w:rsid w:val="004F02EB"/>
    <w:rsid w:val="004F2676"/>
    <w:rsid w:val="004F333C"/>
    <w:rsid w:val="004F42D4"/>
    <w:rsid w:val="004F550F"/>
    <w:rsid w:val="004F55A8"/>
    <w:rsid w:val="004F7374"/>
    <w:rsid w:val="004F7D5A"/>
    <w:rsid w:val="00500D20"/>
    <w:rsid w:val="00501C21"/>
    <w:rsid w:val="00510F02"/>
    <w:rsid w:val="00514D5A"/>
    <w:rsid w:val="005213B5"/>
    <w:rsid w:val="0052200C"/>
    <w:rsid w:val="005306B0"/>
    <w:rsid w:val="00530861"/>
    <w:rsid w:val="00531047"/>
    <w:rsid w:val="00534B6C"/>
    <w:rsid w:val="005372E3"/>
    <w:rsid w:val="00543CD5"/>
    <w:rsid w:val="005464A2"/>
    <w:rsid w:val="00546AE5"/>
    <w:rsid w:val="0054705F"/>
    <w:rsid w:val="005511D5"/>
    <w:rsid w:val="0055208B"/>
    <w:rsid w:val="00552E2F"/>
    <w:rsid w:val="0055552A"/>
    <w:rsid w:val="005573B3"/>
    <w:rsid w:val="00565BD0"/>
    <w:rsid w:val="00574408"/>
    <w:rsid w:val="00574524"/>
    <w:rsid w:val="00574AA4"/>
    <w:rsid w:val="005807AA"/>
    <w:rsid w:val="00582077"/>
    <w:rsid w:val="00584D82"/>
    <w:rsid w:val="0058634A"/>
    <w:rsid w:val="00591A40"/>
    <w:rsid w:val="005940F6"/>
    <w:rsid w:val="00594A34"/>
    <w:rsid w:val="00594BA1"/>
    <w:rsid w:val="00595609"/>
    <w:rsid w:val="00597B4C"/>
    <w:rsid w:val="00597DD5"/>
    <w:rsid w:val="005A0AAA"/>
    <w:rsid w:val="005A3A1D"/>
    <w:rsid w:val="005A41A9"/>
    <w:rsid w:val="005A5A46"/>
    <w:rsid w:val="005A6604"/>
    <w:rsid w:val="005B63EF"/>
    <w:rsid w:val="005C20FB"/>
    <w:rsid w:val="005C4292"/>
    <w:rsid w:val="005C58F3"/>
    <w:rsid w:val="005D0A9E"/>
    <w:rsid w:val="005D2921"/>
    <w:rsid w:val="005D488E"/>
    <w:rsid w:val="005D6639"/>
    <w:rsid w:val="005E1D28"/>
    <w:rsid w:val="005E4F95"/>
    <w:rsid w:val="005E5AA7"/>
    <w:rsid w:val="005E5FF8"/>
    <w:rsid w:val="005E6B1A"/>
    <w:rsid w:val="005F0676"/>
    <w:rsid w:val="005F1739"/>
    <w:rsid w:val="005F3D0E"/>
    <w:rsid w:val="005F7258"/>
    <w:rsid w:val="00603F60"/>
    <w:rsid w:val="00611EEA"/>
    <w:rsid w:val="00612266"/>
    <w:rsid w:val="006165CA"/>
    <w:rsid w:val="006170EE"/>
    <w:rsid w:val="006211B7"/>
    <w:rsid w:val="006217F1"/>
    <w:rsid w:val="006248AB"/>
    <w:rsid w:val="0062678B"/>
    <w:rsid w:val="00637C18"/>
    <w:rsid w:val="0064227C"/>
    <w:rsid w:val="00642768"/>
    <w:rsid w:val="00651C72"/>
    <w:rsid w:val="00654A28"/>
    <w:rsid w:val="00655FF4"/>
    <w:rsid w:val="00657147"/>
    <w:rsid w:val="00663AE2"/>
    <w:rsid w:val="006649FB"/>
    <w:rsid w:val="00667B2D"/>
    <w:rsid w:val="006730AD"/>
    <w:rsid w:val="00680E97"/>
    <w:rsid w:val="0068126C"/>
    <w:rsid w:val="00681360"/>
    <w:rsid w:val="00686DB7"/>
    <w:rsid w:val="00687F46"/>
    <w:rsid w:val="00693661"/>
    <w:rsid w:val="00696669"/>
    <w:rsid w:val="006A0F59"/>
    <w:rsid w:val="006A1396"/>
    <w:rsid w:val="006A6412"/>
    <w:rsid w:val="006A7F01"/>
    <w:rsid w:val="006C07E0"/>
    <w:rsid w:val="006D02C1"/>
    <w:rsid w:val="006D0F5D"/>
    <w:rsid w:val="006D4028"/>
    <w:rsid w:val="006D55C3"/>
    <w:rsid w:val="006D659C"/>
    <w:rsid w:val="006D78A7"/>
    <w:rsid w:val="006E0124"/>
    <w:rsid w:val="006E5EAC"/>
    <w:rsid w:val="006E7A6F"/>
    <w:rsid w:val="00700001"/>
    <w:rsid w:val="00702FAF"/>
    <w:rsid w:val="0071148B"/>
    <w:rsid w:val="00713C5F"/>
    <w:rsid w:val="00714BE4"/>
    <w:rsid w:val="00717BAB"/>
    <w:rsid w:val="00721693"/>
    <w:rsid w:val="0072447D"/>
    <w:rsid w:val="0073203C"/>
    <w:rsid w:val="007320EF"/>
    <w:rsid w:val="00732DCE"/>
    <w:rsid w:val="00734FE9"/>
    <w:rsid w:val="00743EF0"/>
    <w:rsid w:val="0074491D"/>
    <w:rsid w:val="007469DC"/>
    <w:rsid w:val="007476C5"/>
    <w:rsid w:val="007508F6"/>
    <w:rsid w:val="007515AB"/>
    <w:rsid w:val="0075190C"/>
    <w:rsid w:val="0075677A"/>
    <w:rsid w:val="0076523D"/>
    <w:rsid w:val="0076584C"/>
    <w:rsid w:val="00767A3B"/>
    <w:rsid w:val="00771D89"/>
    <w:rsid w:val="00774B2F"/>
    <w:rsid w:val="00780E0D"/>
    <w:rsid w:val="00784F81"/>
    <w:rsid w:val="00785175"/>
    <w:rsid w:val="00786C4A"/>
    <w:rsid w:val="0078766B"/>
    <w:rsid w:val="00791E8B"/>
    <w:rsid w:val="007942A8"/>
    <w:rsid w:val="007A1110"/>
    <w:rsid w:val="007A1EA2"/>
    <w:rsid w:val="007B13AA"/>
    <w:rsid w:val="007B2783"/>
    <w:rsid w:val="007C4FC0"/>
    <w:rsid w:val="007C5F19"/>
    <w:rsid w:val="007C71DE"/>
    <w:rsid w:val="007D0B0B"/>
    <w:rsid w:val="007D6EC0"/>
    <w:rsid w:val="007D70E6"/>
    <w:rsid w:val="007D78B7"/>
    <w:rsid w:val="007E145E"/>
    <w:rsid w:val="007E23D1"/>
    <w:rsid w:val="007E4CF8"/>
    <w:rsid w:val="007E51FD"/>
    <w:rsid w:val="007F2107"/>
    <w:rsid w:val="007F2955"/>
    <w:rsid w:val="007F3144"/>
    <w:rsid w:val="007F5B81"/>
    <w:rsid w:val="007F6142"/>
    <w:rsid w:val="007F61F7"/>
    <w:rsid w:val="00805F32"/>
    <w:rsid w:val="0081398A"/>
    <w:rsid w:val="0082115C"/>
    <w:rsid w:val="00821628"/>
    <w:rsid w:val="008218FA"/>
    <w:rsid w:val="00821DB9"/>
    <w:rsid w:val="00824A47"/>
    <w:rsid w:val="00825F4E"/>
    <w:rsid w:val="0083066C"/>
    <w:rsid w:val="0083572D"/>
    <w:rsid w:val="008360BB"/>
    <w:rsid w:val="00846CB1"/>
    <w:rsid w:val="00846CC2"/>
    <w:rsid w:val="008476E2"/>
    <w:rsid w:val="008509CE"/>
    <w:rsid w:val="00851E30"/>
    <w:rsid w:val="00852459"/>
    <w:rsid w:val="00852C06"/>
    <w:rsid w:val="00854965"/>
    <w:rsid w:val="00854F01"/>
    <w:rsid w:val="0086191F"/>
    <w:rsid w:val="0086653E"/>
    <w:rsid w:val="00866645"/>
    <w:rsid w:val="00870322"/>
    <w:rsid w:val="00872CC5"/>
    <w:rsid w:val="00873B9A"/>
    <w:rsid w:val="00873BA9"/>
    <w:rsid w:val="00874DDA"/>
    <w:rsid w:val="00874EDD"/>
    <w:rsid w:val="00875670"/>
    <w:rsid w:val="008817EE"/>
    <w:rsid w:val="00882C1C"/>
    <w:rsid w:val="008844ED"/>
    <w:rsid w:val="00884C34"/>
    <w:rsid w:val="00884F1D"/>
    <w:rsid w:val="00885EC1"/>
    <w:rsid w:val="00892973"/>
    <w:rsid w:val="0089418E"/>
    <w:rsid w:val="00897DF6"/>
    <w:rsid w:val="008A074F"/>
    <w:rsid w:val="008A14A7"/>
    <w:rsid w:val="008B0BE1"/>
    <w:rsid w:val="008B168A"/>
    <w:rsid w:val="008C0A5B"/>
    <w:rsid w:val="008C2070"/>
    <w:rsid w:val="008C36C3"/>
    <w:rsid w:val="008C4268"/>
    <w:rsid w:val="008C5610"/>
    <w:rsid w:val="008D1E75"/>
    <w:rsid w:val="008D39CC"/>
    <w:rsid w:val="008D3A86"/>
    <w:rsid w:val="008D6A09"/>
    <w:rsid w:val="008E1DCC"/>
    <w:rsid w:val="008E2A1F"/>
    <w:rsid w:val="008E7402"/>
    <w:rsid w:val="008E7B6F"/>
    <w:rsid w:val="008F1532"/>
    <w:rsid w:val="008F1996"/>
    <w:rsid w:val="008F21E4"/>
    <w:rsid w:val="008F321C"/>
    <w:rsid w:val="008F34E3"/>
    <w:rsid w:val="008F55BF"/>
    <w:rsid w:val="008F6183"/>
    <w:rsid w:val="00903A07"/>
    <w:rsid w:val="00906CB0"/>
    <w:rsid w:val="00910CA2"/>
    <w:rsid w:val="00911FBC"/>
    <w:rsid w:val="009158F4"/>
    <w:rsid w:val="009162A8"/>
    <w:rsid w:val="0092030C"/>
    <w:rsid w:val="00920921"/>
    <w:rsid w:val="00922C8D"/>
    <w:rsid w:val="00923769"/>
    <w:rsid w:val="0092601B"/>
    <w:rsid w:val="009303A1"/>
    <w:rsid w:val="00933F62"/>
    <w:rsid w:val="00935BF1"/>
    <w:rsid w:val="00935D52"/>
    <w:rsid w:val="00936DFA"/>
    <w:rsid w:val="009374C0"/>
    <w:rsid w:val="00937B25"/>
    <w:rsid w:val="00937CF0"/>
    <w:rsid w:val="009404F6"/>
    <w:rsid w:val="00940FE1"/>
    <w:rsid w:val="00941FBF"/>
    <w:rsid w:val="009421D8"/>
    <w:rsid w:val="0094265F"/>
    <w:rsid w:val="00942685"/>
    <w:rsid w:val="009441B4"/>
    <w:rsid w:val="009448C8"/>
    <w:rsid w:val="00945FE4"/>
    <w:rsid w:val="0095655B"/>
    <w:rsid w:val="00962B0E"/>
    <w:rsid w:val="00962EBE"/>
    <w:rsid w:val="00963BD2"/>
    <w:rsid w:val="00963F2D"/>
    <w:rsid w:val="009643A8"/>
    <w:rsid w:val="00966840"/>
    <w:rsid w:val="009712C8"/>
    <w:rsid w:val="00977150"/>
    <w:rsid w:val="0098502C"/>
    <w:rsid w:val="00985566"/>
    <w:rsid w:val="009929DA"/>
    <w:rsid w:val="009A0401"/>
    <w:rsid w:val="009A4993"/>
    <w:rsid w:val="009A5CAD"/>
    <w:rsid w:val="009A61DA"/>
    <w:rsid w:val="009A6ECA"/>
    <w:rsid w:val="009A7DD2"/>
    <w:rsid w:val="009B35A9"/>
    <w:rsid w:val="009B4C55"/>
    <w:rsid w:val="009B56B7"/>
    <w:rsid w:val="009B5A2A"/>
    <w:rsid w:val="009C46CA"/>
    <w:rsid w:val="009C5F3A"/>
    <w:rsid w:val="009C7285"/>
    <w:rsid w:val="009C7853"/>
    <w:rsid w:val="009C7D1C"/>
    <w:rsid w:val="009D0B77"/>
    <w:rsid w:val="009D3FC3"/>
    <w:rsid w:val="009D5705"/>
    <w:rsid w:val="009D5A22"/>
    <w:rsid w:val="009D5FC2"/>
    <w:rsid w:val="009D6B8F"/>
    <w:rsid w:val="009D6DB8"/>
    <w:rsid w:val="00A02341"/>
    <w:rsid w:val="00A0247B"/>
    <w:rsid w:val="00A03016"/>
    <w:rsid w:val="00A0380B"/>
    <w:rsid w:val="00A03E3D"/>
    <w:rsid w:val="00A07211"/>
    <w:rsid w:val="00A07640"/>
    <w:rsid w:val="00A101CF"/>
    <w:rsid w:val="00A12FBF"/>
    <w:rsid w:val="00A130EA"/>
    <w:rsid w:val="00A13792"/>
    <w:rsid w:val="00A14205"/>
    <w:rsid w:val="00A14CB9"/>
    <w:rsid w:val="00A2075D"/>
    <w:rsid w:val="00A23F09"/>
    <w:rsid w:val="00A2444D"/>
    <w:rsid w:val="00A25803"/>
    <w:rsid w:val="00A265D1"/>
    <w:rsid w:val="00A30150"/>
    <w:rsid w:val="00A32FB9"/>
    <w:rsid w:val="00A33A32"/>
    <w:rsid w:val="00A375E4"/>
    <w:rsid w:val="00A414A3"/>
    <w:rsid w:val="00A422E1"/>
    <w:rsid w:val="00A44828"/>
    <w:rsid w:val="00A45197"/>
    <w:rsid w:val="00A50298"/>
    <w:rsid w:val="00A50C54"/>
    <w:rsid w:val="00A56CF3"/>
    <w:rsid w:val="00A602C7"/>
    <w:rsid w:val="00A60697"/>
    <w:rsid w:val="00A6433F"/>
    <w:rsid w:val="00A7040C"/>
    <w:rsid w:val="00A71511"/>
    <w:rsid w:val="00A75200"/>
    <w:rsid w:val="00A7635B"/>
    <w:rsid w:val="00A76700"/>
    <w:rsid w:val="00A83C46"/>
    <w:rsid w:val="00A86CA0"/>
    <w:rsid w:val="00A871F4"/>
    <w:rsid w:val="00A95D9B"/>
    <w:rsid w:val="00A97250"/>
    <w:rsid w:val="00AA1A89"/>
    <w:rsid w:val="00AA5102"/>
    <w:rsid w:val="00AB0711"/>
    <w:rsid w:val="00AB34B6"/>
    <w:rsid w:val="00AB584C"/>
    <w:rsid w:val="00AC0661"/>
    <w:rsid w:val="00AC1F0E"/>
    <w:rsid w:val="00AC26A9"/>
    <w:rsid w:val="00AC30E5"/>
    <w:rsid w:val="00AC3545"/>
    <w:rsid w:val="00AC4E0F"/>
    <w:rsid w:val="00AD1595"/>
    <w:rsid w:val="00AD25B6"/>
    <w:rsid w:val="00AD279B"/>
    <w:rsid w:val="00AD5E12"/>
    <w:rsid w:val="00AD7071"/>
    <w:rsid w:val="00AD726F"/>
    <w:rsid w:val="00AF40C6"/>
    <w:rsid w:val="00AF56CB"/>
    <w:rsid w:val="00AF61A1"/>
    <w:rsid w:val="00AF72E9"/>
    <w:rsid w:val="00B04429"/>
    <w:rsid w:val="00B04FEA"/>
    <w:rsid w:val="00B10156"/>
    <w:rsid w:val="00B10A08"/>
    <w:rsid w:val="00B10C1C"/>
    <w:rsid w:val="00B1397F"/>
    <w:rsid w:val="00B160E7"/>
    <w:rsid w:val="00B16989"/>
    <w:rsid w:val="00B22ED3"/>
    <w:rsid w:val="00B22F00"/>
    <w:rsid w:val="00B23638"/>
    <w:rsid w:val="00B2434D"/>
    <w:rsid w:val="00B26CF8"/>
    <w:rsid w:val="00B327AB"/>
    <w:rsid w:val="00B40652"/>
    <w:rsid w:val="00B42F56"/>
    <w:rsid w:val="00B475DA"/>
    <w:rsid w:val="00B5006C"/>
    <w:rsid w:val="00B53A53"/>
    <w:rsid w:val="00B6126B"/>
    <w:rsid w:val="00B64667"/>
    <w:rsid w:val="00B64DEF"/>
    <w:rsid w:val="00B6735D"/>
    <w:rsid w:val="00B67D48"/>
    <w:rsid w:val="00B7012E"/>
    <w:rsid w:val="00B719F7"/>
    <w:rsid w:val="00B72F33"/>
    <w:rsid w:val="00B762E9"/>
    <w:rsid w:val="00B76697"/>
    <w:rsid w:val="00B821E1"/>
    <w:rsid w:val="00B825B5"/>
    <w:rsid w:val="00B843CE"/>
    <w:rsid w:val="00B84FCA"/>
    <w:rsid w:val="00B8534E"/>
    <w:rsid w:val="00B97C93"/>
    <w:rsid w:val="00BA0203"/>
    <w:rsid w:val="00BA2014"/>
    <w:rsid w:val="00BA5AE3"/>
    <w:rsid w:val="00BA5F18"/>
    <w:rsid w:val="00BA6B89"/>
    <w:rsid w:val="00BB4371"/>
    <w:rsid w:val="00BB569E"/>
    <w:rsid w:val="00BC27BF"/>
    <w:rsid w:val="00BC51BA"/>
    <w:rsid w:val="00BD5E49"/>
    <w:rsid w:val="00BD609F"/>
    <w:rsid w:val="00BD7038"/>
    <w:rsid w:val="00BD717A"/>
    <w:rsid w:val="00BE1166"/>
    <w:rsid w:val="00BE759C"/>
    <w:rsid w:val="00BE76D9"/>
    <w:rsid w:val="00BE7ADC"/>
    <w:rsid w:val="00BF082D"/>
    <w:rsid w:val="00BF385F"/>
    <w:rsid w:val="00C0040C"/>
    <w:rsid w:val="00C05CDE"/>
    <w:rsid w:val="00C06501"/>
    <w:rsid w:val="00C101B5"/>
    <w:rsid w:val="00C16DD4"/>
    <w:rsid w:val="00C218D6"/>
    <w:rsid w:val="00C2363F"/>
    <w:rsid w:val="00C30B66"/>
    <w:rsid w:val="00C32AEA"/>
    <w:rsid w:val="00C3361D"/>
    <w:rsid w:val="00C35B42"/>
    <w:rsid w:val="00C35E1C"/>
    <w:rsid w:val="00C36854"/>
    <w:rsid w:val="00C44A60"/>
    <w:rsid w:val="00C44B38"/>
    <w:rsid w:val="00C4796B"/>
    <w:rsid w:val="00C5439D"/>
    <w:rsid w:val="00C55BC0"/>
    <w:rsid w:val="00C56412"/>
    <w:rsid w:val="00C634F5"/>
    <w:rsid w:val="00C64A41"/>
    <w:rsid w:val="00C70259"/>
    <w:rsid w:val="00C73256"/>
    <w:rsid w:val="00C73640"/>
    <w:rsid w:val="00C74671"/>
    <w:rsid w:val="00C74F6F"/>
    <w:rsid w:val="00C777DA"/>
    <w:rsid w:val="00C8295D"/>
    <w:rsid w:val="00C8417A"/>
    <w:rsid w:val="00C86E91"/>
    <w:rsid w:val="00C90A95"/>
    <w:rsid w:val="00C94A63"/>
    <w:rsid w:val="00C96BC3"/>
    <w:rsid w:val="00CA5418"/>
    <w:rsid w:val="00CB025D"/>
    <w:rsid w:val="00CB0EAE"/>
    <w:rsid w:val="00CB3877"/>
    <w:rsid w:val="00CB4AD2"/>
    <w:rsid w:val="00CB4B8B"/>
    <w:rsid w:val="00CB5758"/>
    <w:rsid w:val="00CC0008"/>
    <w:rsid w:val="00CC3541"/>
    <w:rsid w:val="00CC3663"/>
    <w:rsid w:val="00CC624A"/>
    <w:rsid w:val="00CC67E6"/>
    <w:rsid w:val="00CC6BAF"/>
    <w:rsid w:val="00CD072D"/>
    <w:rsid w:val="00CD18CD"/>
    <w:rsid w:val="00CD2759"/>
    <w:rsid w:val="00CD3E1D"/>
    <w:rsid w:val="00CD5510"/>
    <w:rsid w:val="00CD7978"/>
    <w:rsid w:val="00CE5145"/>
    <w:rsid w:val="00CE53BC"/>
    <w:rsid w:val="00CF0210"/>
    <w:rsid w:val="00CF2576"/>
    <w:rsid w:val="00CF4492"/>
    <w:rsid w:val="00D0200D"/>
    <w:rsid w:val="00D0468A"/>
    <w:rsid w:val="00D06C5D"/>
    <w:rsid w:val="00D075F5"/>
    <w:rsid w:val="00D1159E"/>
    <w:rsid w:val="00D147D8"/>
    <w:rsid w:val="00D16854"/>
    <w:rsid w:val="00D20B23"/>
    <w:rsid w:val="00D27631"/>
    <w:rsid w:val="00D3371E"/>
    <w:rsid w:val="00D3630C"/>
    <w:rsid w:val="00D4082F"/>
    <w:rsid w:val="00D42362"/>
    <w:rsid w:val="00D46BA7"/>
    <w:rsid w:val="00D474EE"/>
    <w:rsid w:val="00D53A3E"/>
    <w:rsid w:val="00D54402"/>
    <w:rsid w:val="00D57FA6"/>
    <w:rsid w:val="00D63AA2"/>
    <w:rsid w:val="00D63D42"/>
    <w:rsid w:val="00D70209"/>
    <w:rsid w:val="00D70866"/>
    <w:rsid w:val="00D713A9"/>
    <w:rsid w:val="00D71569"/>
    <w:rsid w:val="00D71F1F"/>
    <w:rsid w:val="00D7457A"/>
    <w:rsid w:val="00D74A8F"/>
    <w:rsid w:val="00D77D3B"/>
    <w:rsid w:val="00D800C4"/>
    <w:rsid w:val="00D807D0"/>
    <w:rsid w:val="00D907E9"/>
    <w:rsid w:val="00D90D14"/>
    <w:rsid w:val="00D90D4E"/>
    <w:rsid w:val="00D93431"/>
    <w:rsid w:val="00D95136"/>
    <w:rsid w:val="00DA1391"/>
    <w:rsid w:val="00DB3223"/>
    <w:rsid w:val="00DB4C5C"/>
    <w:rsid w:val="00DB4F87"/>
    <w:rsid w:val="00DB542E"/>
    <w:rsid w:val="00DB6F68"/>
    <w:rsid w:val="00DB7A20"/>
    <w:rsid w:val="00DC0C4A"/>
    <w:rsid w:val="00DC535C"/>
    <w:rsid w:val="00DC6AAC"/>
    <w:rsid w:val="00DC708A"/>
    <w:rsid w:val="00DD3B26"/>
    <w:rsid w:val="00DD4A4C"/>
    <w:rsid w:val="00DD5C98"/>
    <w:rsid w:val="00DD6E57"/>
    <w:rsid w:val="00DE004E"/>
    <w:rsid w:val="00DE32E9"/>
    <w:rsid w:val="00DF0FA2"/>
    <w:rsid w:val="00DF2ECC"/>
    <w:rsid w:val="00DF3F95"/>
    <w:rsid w:val="00E07993"/>
    <w:rsid w:val="00E12900"/>
    <w:rsid w:val="00E13D1C"/>
    <w:rsid w:val="00E14672"/>
    <w:rsid w:val="00E147E5"/>
    <w:rsid w:val="00E218EB"/>
    <w:rsid w:val="00E24959"/>
    <w:rsid w:val="00E25DD6"/>
    <w:rsid w:val="00E27D67"/>
    <w:rsid w:val="00E27D97"/>
    <w:rsid w:val="00E3264A"/>
    <w:rsid w:val="00E33572"/>
    <w:rsid w:val="00E41F3A"/>
    <w:rsid w:val="00E42709"/>
    <w:rsid w:val="00E461BF"/>
    <w:rsid w:val="00E504E0"/>
    <w:rsid w:val="00E50F7C"/>
    <w:rsid w:val="00E53FF4"/>
    <w:rsid w:val="00E54326"/>
    <w:rsid w:val="00E61BBD"/>
    <w:rsid w:val="00E63010"/>
    <w:rsid w:val="00E645CC"/>
    <w:rsid w:val="00E64888"/>
    <w:rsid w:val="00E662C8"/>
    <w:rsid w:val="00E67249"/>
    <w:rsid w:val="00E70B23"/>
    <w:rsid w:val="00E71FDB"/>
    <w:rsid w:val="00E749B3"/>
    <w:rsid w:val="00E75CDD"/>
    <w:rsid w:val="00E8416A"/>
    <w:rsid w:val="00E8458D"/>
    <w:rsid w:val="00E85B9E"/>
    <w:rsid w:val="00E91377"/>
    <w:rsid w:val="00E92090"/>
    <w:rsid w:val="00E94730"/>
    <w:rsid w:val="00E95888"/>
    <w:rsid w:val="00E9688A"/>
    <w:rsid w:val="00EA1069"/>
    <w:rsid w:val="00EA1432"/>
    <w:rsid w:val="00EA160F"/>
    <w:rsid w:val="00EA20A7"/>
    <w:rsid w:val="00EA2DDB"/>
    <w:rsid w:val="00EA5ECE"/>
    <w:rsid w:val="00EA7488"/>
    <w:rsid w:val="00EB0898"/>
    <w:rsid w:val="00EB174B"/>
    <w:rsid w:val="00EB373D"/>
    <w:rsid w:val="00EB405C"/>
    <w:rsid w:val="00EC3C41"/>
    <w:rsid w:val="00EC3EC8"/>
    <w:rsid w:val="00EC5A24"/>
    <w:rsid w:val="00EC7745"/>
    <w:rsid w:val="00ED198B"/>
    <w:rsid w:val="00ED2781"/>
    <w:rsid w:val="00ED4AD9"/>
    <w:rsid w:val="00ED58DE"/>
    <w:rsid w:val="00ED5D8F"/>
    <w:rsid w:val="00ED64C9"/>
    <w:rsid w:val="00ED657E"/>
    <w:rsid w:val="00EE18F3"/>
    <w:rsid w:val="00EE1DB4"/>
    <w:rsid w:val="00EE70A6"/>
    <w:rsid w:val="00EF1B14"/>
    <w:rsid w:val="00EF21C8"/>
    <w:rsid w:val="00EF3AB4"/>
    <w:rsid w:val="00EF61A8"/>
    <w:rsid w:val="00EF7354"/>
    <w:rsid w:val="00EF7E7C"/>
    <w:rsid w:val="00F03215"/>
    <w:rsid w:val="00F055AE"/>
    <w:rsid w:val="00F058EA"/>
    <w:rsid w:val="00F05B2A"/>
    <w:rsid w:val="00F060BF"/>
    <w:rsid w:val="00F11F5C"/>
    <w:rsid w:val="00F129F0"/>
    <w:rsid w:val="00F12DF7"/>
    <w:rsid w:val="00F131DF"/>
    <w:rsid w:val="00F13411"/>
    <w:rsid w:val="00F14F92"/>
    <w:rsid w:val="00F17C88"/>
    <w:rsid w:val="00F20571"/>
    <w:rsid w:val="00F2226C"/>
    <w:rsid w:val="00F252F7"/>
    <w:rsid w:val="00F253AD"/>
    <w:rsid w:val="00F35C49"/>
    <w:rsid w:val="00F3610F"/>
    <w:rsid w:val="00F415A1"/>
    <w:rsid w:val="00F431C0"/>
    <w:rsid w:val="00F431DF"/>
    <w:rsid w:val="00F47EE9"/>
    <w:rsid w:val="00F47F38"/>
    <w:rsid w:val="00F51062"/>
    <w:rsid w:val="00F52F88"/>
    <w:rsid w:val="00F536C6"/>
    <w:rsid w:val="00F53C27"/>
    <w:rsid w:val="00F54BBE"/>
    <w:rsid w:val="00F55E82"/>
    <w:rsid w:val="00F57A5C"/>
    <w:rsid w:val="00F70F37"/>
    <w:rsid w:val="00F727FE"/>
    <w:rsid w:val="00F74BE7"/>
    <w:rsid w:val="00F74C88"/>
    <w:rsid w:val="00F74E5F"/>
    <w:rsid w:val="00F750CB"/>
    <w:rsid w:val="00F774CF"/>
    <w:rsid w:val="00F801E8"/>
    <w:rsid w:val="00F827DA"/>
    <w:rsid w:val="00F83A3A"/>
    <w:rsid w:val="00F86A8F"/>
    <w:rsid w:val="00F91D4D"/>
    <w:rsid w:val="00F96734"/>
    <w:rsid w:val="00F96E08"/>
    <w:rsid w:val="00FA1334"/>
    <w:rsid w:val="00FA253F"/>
    <w:rsid w:val="00FA40D0"/>
    <w:rsid w:val="00FA57F0"/>
    <w:rsid w:val="00FA638D"/>
    <w:rsid w:val="00FA7F70"/>
    <w:rsid w:val="00FB001A"/>
    <w:rsid w:val="00FB3209"/>
    <w:rsid w:val="00FB39A3"/>
    <w:rsid w:val="00FB7069"/>
    <w:rsid w:val="00FB7435"/>
    <w:rsid w:val="00FC14EB"/>
    <w:rsid w:val="00FC3221"/>
    <w:rsid w:val="00FC3D1D"/>
    <w:rsid w:val="00FC6A15"/>
    <w:rsid w:val="00FD0202"/>
    <w:rsid w:val="00FD107E"/>
    <w:rsid w:val="00FD146D"/>
    <w:rsid w:val="00FD39E6"/>
    <w:rsid w:val="00FD6C59"/>
    <w:rsid w:val="00FE0B1D"/>
    <w:rsid w:val="00FE0DF1"/>
    <w:rsid w:val="00FE1D30"/>
    <w:rsid w:val="00FE420E"/>
    <w:rsid w:val="00FE5376"/>
    <w:rsid w:val="00FF00DE"/>
    <w:rsid w:val="00FF21A5"/>
    <w:rsid w:val="00FF571F"/>
    <w:rsid w:val="00FF70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321C"/>
    <w:rPr>
      <w:rFonts w:ascii="Times New Roman" w:eastAsia="Times New Roman" w:hAnsi="Times New Roman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F321C"/>
    <w:pPr>
      <w:keepNext/>
      <w:tabs>
        <w:tab w:val="left" w:pos="4253"/>
      </w:tabs>
      <w:spacing w:line="360" w:lineRule="exact"/>
      <w:ind w:right="5385"/>
      <w:jc w:val="center"/>
      <w:outlineLvl w:val="4"/>
    </w:pPr>
    <w:rPr>
      <w:rFonts w:ascii="Arial Narrow" w:hAnsi="Arial Narrow"/>
      <w:b/>
      <w:sz w:val="36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F321C"/>
    <w:pPr>
      <w:keepNext/>
      <w:tabs>
        <w:tab w:val="left" w:pos="4253"/>
      </w:tabs>
      <w:ind w:right="5385"/>
      <w:jc w:val="center"/>
      <w:outlineLvl w:val="5"/>
    </w:pPr>
    <w:rPr>
      <w:rFonts w:ascii="Arial" w:hAnsi="Arial"/>
      <w:b/>
      <w:sz w:val="16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9"/>
    <w:locked/>
    <w:rsid w:val="008F321C"/>
    <w:rPr>
      <w:rFonts w:ascii="Arial Narrow" w:hAnsi="Arial Narrow" w:cs="Times New Roman"/>
      <w:b/>
      <w:sz w:val="20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8F321C"/>
    <w:rPr>
      <w:rFonts w:ascii="Arial" w:hAnsi="Arial" w:cs="Times New Roman"/>
      <w:b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rsid w:val="008F321C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F321C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8F321C"/>
    <w:rPr>
      <w:rFonts w:cs="Times New Roman"/>
    </w:rPr>
  </w:style>
  <w:style w:type="character" w:styleId="Hyperlink">
    <w:name w:val="Hyperlink"/>
    <w:basedOn w:val="DefaultParagraphFont"/>
    <w:uiPriority w:val="99"/>
    <w:rsid w:val="008F321C"/>
    <w:rPr>
      <w:rFonts w:cs="Times New Roman"/>
      <w:color w:val="0000FF"/>
      <w:u w:val="single"/>
    </w:rPr>
  </w:style>
  <w:style w:type="paragraph" w:customStyle="1" w:styleId="a">
    <w:name w:val="Знак Знак Знак Знак"/>
    <w:basedOn w:val="Normal"/>
    <w:uiPriority w:val="99"/>
    <w:rsid w:val="008F321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8F32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F321C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7B278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7B2783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semiHidden/>
    <w:rsid w:val="00597DD5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97DD5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990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223</TotalTime>
  <Pages>3</Pages>
  <Words>696</Words>
  <Characters>3968</Characters>
  <Application>Microsoft Office Outlook</Application>
  <DocSecurity>0</DocSecurity>
  <Lines>0</Lines>
  <Paragraphs>0</Paragraphs>
  <ScaleCrop>false</ScaleCrop>
  <Company>РН-Юганскнефтегаз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Гареева Ирина Сергеевна</dc:creator>
  <cp:keywords/>
  <dc:description/>
  <cp:lastModifiedBy>Леонтьева</cp:lastModifiedBy>
  <cp:revision>60</cp:revision>
  <cp:lastPrinted>2012-04-10T06:37:00Z</cp:lastPrinted>
  <dcterms:created xsi:type="dcterms:W3CDTF">2012-04-10T05:33:00Z</dcterms:created>
  <dcterms:modified xsi:type="dcterms:W3CDTF">2012-05-15T04:13:00Z</dcterms:modified>
</cp:coreProperties>
</file>