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D74" w:rsidRDefault="00802D74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802D74" w:rsidRDefault="00802D74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802D74" w:rsidRDefault="00802D74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 директора МКУК «Максатихинский краеведческий музей им. А.Е. Смусенка» </w:t>
      </w:r>
      <w:r>
        <w:rPr>
          <w:sz w:val="28"/>
        </w:rPr>
        <w:t>и членов его семьи</w:t>
      </w:r>
    </w:p>
    <w:p w:rsidR="00802D74" w:rsidRDefault="00802D74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802D74" w:rsidRDefault="00802D74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>
        <w:rPr>
          <w:rFonts w:ascii="Calibri" w:hAnsi="Calibri"/>
          <w:sz w:val="28"/>
        </w:rPr>
        <w:t>3</w:t>
      </w:r>
      <w:r>
        <w:rPr>
          <w:spacing w:val="-4"/>
          <w:sz w:val="28"/>
        </w:rPr>
        <w:t>года</w:t>
      </w:r>
    </w:p>
    <w:p w:rsidR="00802D74" w:rsidRDefault="00802D74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0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802D74" w:rsidRPr="00595D55" w:rsidTr="00FC396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802D74" w:rsidTr="00FC396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D74" w:rsidRDefault="00802D74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D74" w:rsidRDefault="00802D74">
            <w:pPr>
              <w:rPr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802D74" w:rsidTr="00FC396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 w:rsidP="00595D5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Половецкая Галина Алексеевна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315341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  <w:p w:rsidR="00802D74" w:rsidRDefault="00802D7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½</w:t>
            </w:r>
          </w:p>
          <w:p w:rsidR="00802D74" w:rsidRPr="00FC3965" w:rsidRDefault="00802D7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83м</w:t>
            </w:r>
            <w:r>
              <w:rPr>
                <w:sz w:val="24"/>
                <w:vertAlign w:val="superscript"/>
              </w:rPr>
              <w:t>2</w:t>
            </w:r>
          </w:p>
          <w:p w:rsidR="00802D74" w:rsidRDefault="00802D74" w:rsidP="00D2709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61 м2"/>
              </w:smartTagPr>
              <w:r>
                <w:rPr>
                  <w:sz w:val="24"/>
                </w:rPr>
                <w:t>61 м</w:t>
              </w:r>
              <w:r>
                <w:rPr>
                  <w:sz w:val="24"/>
                  <w:vertAlign w:val="superscript"/>
                </w:rPr>
                <w:t>2</w:t>
              </w:r>
            </w:smartTag>
          </w:p>
          <w:p w:rsidR="00802D74" w:rsidRDefault="00802D74" w:rsidP="00595D5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500 м2"/>
              </w:smartTagPr>
              <w:r>
                <w:rPr>
                  <w:sz w:val="24"/>
                </w:rPr>
                <w:t>1500 м</w:t>
              </w:r>
              <w:r>
                <w:rPr>
                  <w:sz w:val="24"/>
                  <w:vertAlign w:val="superscript"/>
                </w:rPr>
                <w:t>2</w:t>
              </w:r>
            </w:smartTag>
          </w:p>
          <w:p w:rsidR="00802D74" w:rsidRDefault="00802D74" w:rsidP="00D2709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</w:p>
          <w:p w:rsidR="00802D74" w:rsidRPr="00411A6A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Автомобиль ОКА</w:t>
            </w:r>
          </w:p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(индивидуаль</w:t>
            </w:r>
          </w:p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ное)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  <w:vertAlign w:val="superscript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2D74" w:rsidRDefault="00802D7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802D74" w:rsidRDefault="00802D74" w:rsidP="00FC3965"/>
    <w:p w:rsidR="00802D74" w:rsidRDefault="00802D74" w:rsidP="00FC3965"/>
    <w:p w:rsidR="00802D74" w:rsidRDefault="00802D74"/>
    <w:sectPr w:rsidR="00802D74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965"/>
    <w:rsid w:val="000C145F"/>
    <w:rsid w:val="001A7D72"/>
    <w:rsid w:val="00411A6A"/>
    <w:rsid w:val="00493FFD"/>
    <w:rsid w:val="004C68C4"/>
    <w:rsid w:val="00533306"/>
    <w:rsid w:val="00595D55"/>
    <w:rsid w:val="00641234"/>
    <w:rsid w:val="00674541"/>
    <w:rsid w:val="00802D74"/>
    <w:rsid w:val="008A166E"/>
    <w:rsid w:val="00BB018A"/>
    <w:rsid w:val="00C71EF9"/>
    <w:rsid w:val="00D27090"/>
    <w:rsid w:val="00DB0120"/>
    <w:rsid w:val="00DC7702"/>
    <w:rsid w:val="00DE5E59"/>
    <w:rsid w:val="00E40CB3"/>
    <w:rsid w:val="00E62AB8"/>
    <w:rsid w:val="00E8330D"/>
    <w:rsid w:val="00ED61EB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6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FC3965"/>
    <w:pPr>
      <w:widowControl w:val="0"/>
    </w:pPr>
    <w:rPr>
      <w:color w:val="000000"/>
      <w:sz w:val="20"/>
      <w:szCs w:val="20"/>
    </w:rPr>
  </w:style>
  <w:style w:type="paragraph" w:customStyle="1" w:styleId="10">
    <w:name w:val="Сетка таблицы1"/>
    <w:uiPriority w:val="99"/>
    <w:rsid w:val="00FC3965"/>
    <w:pPr>
      <w:widowControl w:val="0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60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129</Words>
  <Characters>738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Методист</cp:lastModifiedBy>
  <cp:revision>14</cp:revision>
  <dcterms:created xsi:type="dcterms:W3CDTF">2014-01-13T12:19:00Z</dcterms:created>
  <dcterms:modified xsi:type="dcterms:W3CDTF">2014-05-20T06:02:00Z</dcterms:modified>
</cp:coreProperties>
</file>