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607" w:rsidRDefault="007A7607" w:rsidP="00C134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Сведения о доходах, имуществе и обязательствах имущественного характера</w:t>
      </w:r>
    </w:p>
    <w:p w:rsidR="007A7607" w:rsidRDefault="007A7607" w:rsidP="00C134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специалиста 1 кат. бухгалтера сельского поселения Сиделькино </w:t>
      </w:r>
    </w:p>
    <w:p w:rsidR="007A7607" w:rsidRDefault="007A7607" w:rsidP="00C134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 Челно-Вершинский и членов его семьи</w:t>
      </w:r>
    </w:p>
    <w:p w:rsidR="007A7607" w:rsidRDefault="007A7607" w:rsidP="00C134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2012 года</w:t>
      </w:r>
    </w:p>
    <w:p w:rsidR="007A7607" w:rsidRDefault="007A7607" w:rsidP="00C134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929"/>
        <w:gridCol w:w="1258"/>
        <w:gridCol w:w="1774"/>
        <w:gridCol w:w="1453"/>
        <w:gridCol w:w="1722"/>
        <w:gridCol w:w="1731"/>
        <w:gridCol w:w="1744"/>
        <w:gridCol w:w="1453"/>
        <w:gridCol w:w="1722"/>
      </w:tblGrid>
      <w:tr w:rsidR="007A7607" w:rsidRPr="002D6A5F">
        <w:tc>
          <w:tcPr>
            <w:tcW w:w="1929" w:type="dxa"/>
            <w:vMerge w:val="restart"/>
          </w:tcPr>
          <w:p w:rsidR="007A7607" w:rsidRPr="002D6A5F" w:rsidRDefault="007A76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  <w:vMerge w:val="restart"/>
          </w:tcPr>
          <w:p w:rsidR="007A7607" w:rsidRDefault="007A7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A5F">
              <w:rPr>
                <w:rFonts w:ascii="Times New Roman" w:hAnsi="Times New Roman" w:cs="Times New Roman"/>
                <w:sz w:val="24"/>
                <w:szCs w:val="24"/>
              </w:rPr>
              <w:t xml:space="preserve">Годовой доход </w:t>
            </w:r>
          </w:p>
          <w:p w:rsidR="007A7607" w:rsidRPr="002D6A5F" w:rsidRDefault="007A7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A5F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</w:p>
          <w:p w:rsidR="007A7607" w:rsidRPr="002D6A5F" w:rsidRDefault="007A7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A5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D6A5F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7A7607" w:rsidRPr="002D6A5F" w:rsidRDefault="007A7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A5F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6680" w:type="dxa"/>
            <w:gridSpan w:val="4"/>
          </w:tcPr>
          <w:p w:rsidR="007A7607" w:rsidRPr="002D6A5F" w:rsidRDefault="007A7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A5F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19" w:type="dxa"/>
            <w:gridSpan w:val="3"/>
          </w:tcPr>
          <w:p w:rsidR="007A7607" w:rsidRPr="002D6A5F" w:rsidRDefault="007A7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A5F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7A7607" w:rsidRPr="002D6A5F">
        <w:tc>
          <w:tcPr>
            <w:tcW w:w="0" w:type="auto"/>
            <w:vMerge/>
            <w:vAlign w:val="center"/>
          </w:tcPr>
          <w:p w:rsidR="007A7607" w:rsidRPr="002D6A5F" w:rsidRDefault="007A76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7A7607" w:rsidRPr="002D6A5F" w:rsidRDefault="007A76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</w:tcPr>
          <w:p w:rsidR="007A7607" w:rsidRPr="002D6A5F" w:rsidRDefault="007A7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A5F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53" w:type="dxa"/>
          </w:tcPr>
          <w:p w:rsidR="007A7607" w:rsidRPr="002D6A5F" w:rsidRDefault="007A7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A5F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722" w:type="dxa"/>
          </w:tcPr>
          <w:p w:rsidR="007A7607" w:rsidRPr="002D6A5F" w:rsidRDefault="007A7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A5F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731" w:type="dxa"/>
          </w:tcPr>
          <w:p w:rsidR="007A7607" w:rsidRDefault="007A7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A5F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Транспортные средства </w:t>
            </w:r>
          </w:p>
          <w:p w:rsidR="007A7607" w:rsidRPr="002D6A5F" w:rsidRDefault="007A7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A5F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</w:tc>
        <w:tc>
          <w:tcPr>
            <w:tcW w:w="1744" w:type="dxa"/>
          </w:tcPr>
          <w:p w:rsidR="007A7607" w:rsidRPr="002D6A5F" w:rsidRDefault="007A7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A5F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53" w:type="dxa"/>
          </w:tcPr>
          <w:p w:rsidR="007A7607" w:rsidRDefault="007A7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A5F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7A7607" w:rsidRPr="002D6A5F" w:rsidRDefault="007A7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A5F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722" w:type="dxa"/>
          </w:tcPr>
          <w:p w:rsidR="007A7607" w:rsidRPr="002D6A5F" w:rsidRDefault="007A7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A5F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7A7607" w:rsidRPr="002D6A5F">
        <w:trPr>
          <w:trHeight w:val="527"/>
        </w:trPr>
        <w:tc>
          <w:tcPr>
            <w:tcW w:w="1929" w:type="dxa"/>
            <w:vMerge w:val="restart"/>
          </w:tcPr>
          <w:p w:rsidR="007A7607" w:rsidRDefault="007A7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Шаларова</w:t>
            </w:r>
          </w:p>
          <w:p w:rsidR="007A7607" w:rsidRDefault="007A7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Татьяна </w:t>
            </w:r>
          </w:p>
          <w:p w:rsidR="007A7607" w:rsidRPr="002D6A5F" w:rsidRDefault="007A7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Ивановнна</w:t>
            </w:r>
          </w:p>
        </w:tc>
        <w:tc>
          <w:tcPr>
            <w:tcW w:w="1258" w:type="dxa"/>
            <w:vMerge w:val="restart"/>
          </w:tcPr>
          <w:p w:rsidR="007A7607" w:rsidRPr="002D6A5F" w:rsidRDefault="007A76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296337,33</w:t>
            </w:r>
          </w:p>
        </w:tc>
        <w:tc>
          <w:tcPr>
            <w:tcW w:w="1774" w:type="dxa"/>
          </w:tcPr>
          <w:p w:rsidR="007A7607" w:rsidRDefault="007A7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A5F">
              <w:rPr>
                <w:rFonts w:ascii="Times New Roman" w:hAnsi="Times New Roman" w:cs="Times New Roman"/>
                <w:sz w:val="24"/>
                <w:szCs w:val="24"/>
              </w:rPr>
              <w:t>Земельный</w:t>
            </w:r>
          </w:p>
          <w:p w:rsidR="007A7607" w:rsidRDefault="007A7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A5F">
              <w:rPr>
                <w:rFonts w:ascii="Times New Roman" w:hAnsi="Times New Roman" w:cs="Times New Roman"/>
                <w:sz w:val="24"/>
                <w:szCs w:val="24"/>
              </w:rPr>
              <w:t>Участок</w:t>
            </w:r>
          </w:p>
          <w:p w:rsidR="007A7607" w:rsidRPr="002D6A5F" w:rsidRDefault="007A7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(общая долевая собственность доля 1/44</w:t>
            </w:r>
          </w:p>
        </w:tc>
        <w:tc>
          <w:tcPr>
            <w:tcW w:w="1453" w:type="dxa"/>
          </w:tcPr>
          <w:p w:rsidR="007A7607" w:rsidRPr="002D6A5F" w:rsidRDefault="007A7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2648800,0</w:t>
            </w:r>
          </w:p>
        </w:tc>
        <w:tc>
          <w:tcPr>
            <w:tcW w:w="1722" w:type="dxa"/>
          </w:tcPr>
          <w:p w:rsidR="007A7607" w:rsidRPr="002D6A5F" w:rsidRDefault="007A7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A5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31" w:type="dxa"/>
            <w:vMerge w:val="restart"/>
          </w:tcPr>
          <w:p w:rsidR="007A7607" w:rsidRPr="002D6A5F" w:rsidRDefault="007A7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4" w:type="dxa"/>
            <w:tcBorders>
              <w:bottom w:val="single" w:sz="4" w:space="0" w:color="auto"/>
            </w:tcBorders>
          </w:tcPr>
          <w:p w:rsidR="007A7607" w:rsidRPr="002D6A5F" w:rsidRDefault="007A7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453" w:type="dxa"/>
            <w:tcBorders>
              <w:bottom w:val="single" w:sz="4" w:space="0" w:color="auto"/>
            </w:tcBorders>
          </w:tcPr>
          <w:p w:rsidR="007A7607" w:rsidRDefault="007A7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  <w:r w:rsidRPr="002D6A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A7607" w:rsidRPr="002D6A5F" w:rsidRDefault="007A7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tcBorders>
              <w:bottom w:val="single" w:sz="4" w:space="0" w:color="auto"/>
            </w:tcBorders>
          </w:tcPr>
          <w:p w:rsidR="007A7607" w:rsidRDefault="007A7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  <w:r w:rsidRPr="002D6A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A7607" w:rsidRPr="002D6A5F" w:rsidRDefault="007A7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7607" w:rsidRPr="002D6A5F" w:rsidTr="00CD6BF5">
        <w:trPr>
          <w:trHeight w:val="1645"/>
        </w:trPr>
        <w:tc>
          <w:tcPr>
            <w:tcW w:w="0" w:type="auto"/>
            <w:vMerge/>
            <w:vAlign w:val="center"/>
          </w:tcPr>
          <w:p w:rsidR="007A7607" w:rsidRPr="002D6A5F" w:rsidRDefault="007A76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7A7607" w:rsidRPr="002D6A5F" w:rsidRDefault="007A76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</w:tcPr>
          <w:p w:rsidR="007A7607" w:rsidRDefault="007A7607" w:rsidP="002B1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A5F">
              <w:rPr>
                <w:rFonts w:ascii="Times New Roman" w:hAnsi="Times New Roman" w:cs="Times New Roman"/>
                <w:sz w:val="24"/>
                <w:szCs w:val="24"/>
              </w:rPr>
              <w:t>Земельный</w:t>
            </w:r>
          </w:p>
          <w:p w:rsidR="007A7607" w:rsidRDefault="007A7607" w:rsidP="002B1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A5F">
              <w:rPr>
                <w:rFonts w:ascii="Times New Roman" w:hAnsi="Times New Roman" w:cs="Times New Roman"/>
                <w:sz w:val="24"/>
                <w:szCs w:val="24"/>
              </w:rPr>
              <w:t>Участок</w:t>
            </w:r>
          </w:p>
          <w:p w:rsidR="007A7607" w:rsidRPr="002D6A5F" w:rsidRDefault="007A7607" w:rsidP="002B14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(общая долевая собственность доля 2/29</w:t>
            </w:r>
          </w:p>
        </w:tc>
        <w:tc>
          <w:tcPr>
            <w:tcW w:w="1453" w:type="dxa"/>
          </w:tcPr>
          <w:p w:rsidR="007A7607" w:rsidRPr="002D6A5F" w:rsidRDefault="007A7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1745803,0</w:t>
            </w:r>
          </w:p>
          <w:p w:rsidR="007A7607" w:rsidRPr="002D6A5F" w:rsidRDefault="007A7607" w:rsidP="002940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A5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2" w:type="dxa"/>
          </w:tcPr>
          <w:p w:rsidR="007A7607" w:rsidRPr="002D6A5F" w:rsidRDefault="007A7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7A7607" w:rsidRPr="002D6A5F" w:rsidRDefault="007A76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4" w:type="dxa"/>
            <w:tcBorders>
              <w:top w:val="single" w:sz="4" w:space="0" w:color="auto"/>
            </w:tcBorders>
          </w:tcPr>
          <w:p w:rsidR="007A7607" w:rsidRDefault="007A7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A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A7607" w:rsidRPr="002D6A5F" w:rsidRDefault="007A7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A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A7607" w:rsidRPr="002D6A5F" w:rsidRDefault="007A7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A5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53" w:type="dxa"/>
            <w:tcBorders>
              <w:top w:val="single" w:sz="4" w:space="0" w:color="auto"/>
            </w:tcBorders>
          </w:tcPr>
          <w:p w:rsidR="007A7607" w:rsidRDefault="007A7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A7607" w:rsidRPr="002D6A5F" w:rsidRDefault="007A7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A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22" w:type="dxa"/>
            <w:tcBorders>
              <w:top w:val="single" w:sz="4" w:space="0" w:color="auto"/>
            </w:tcBorders>
          </w:tcPr>
          <w:p w:rsidR="007A7607" w:rsidRDefault="007A7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A7607" w:rsidRPr="002D6A5F" w:rsidRDefault="007A7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A5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</w:tbl>
    <w:p w:rsidR="007A7607" w:rsidRDefault="007A7607" w:rsidP="00C134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7607" w:rsidRDefault="007A7607" w:rsidP="00C134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7607" w:rsidRDefault="007A7607" w:rsidP="00C134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7607" w:rsidRDefault="007A7607" w:rsidP="00C134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7607" w:rsidRDefault="007A7607"/>
    <w:sectPr w:rsidR="007A7607" w:rsidSect="00C134E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34EF"/>
    <w:rsid w:val="00170C22"/>
    <w:rsid w:val="00294071"/>
    <w:rsid w:val="002B1476"/>
    <w:rsid w:val="002B388D"/>
    <w:rsid w:val="002D6A5F"/>
    <w:rsid w:val="00347511"/>
    <w:rsid w:val="004756EA"/>
    <w:rsid w:val="00567A0D"/>
    <w:rsid w:val="005C4E27"/>
    <w:rsid w:val="006261C7"/>
    <w:rsid w:val="00633EB2"/>
    <w:rsid w:val="00715F8B"/>
    <w:rsid w:val="007224D6"/>
    <w:rsid w:val="007947D8"/>
    <w:rsid w:val="007A7607"/>
    <w:rsid w:val="0085597C"/>
    <w:rsid w:val="00931B54"/>
    <w:rsid w:val="009367D2"/>
    <w:rsid w:val="00AC6B42"/>
    <w:rsid w:val="00C134EF"/>
    <w:rsid w:val="00C345C0"/>
    <w:rsid w:val="00C42AF6"/>
    <w:rsid w:val="00CD6BF5"/>
    <w:rsid w:val="00D40639"/>
    <w:rsid w:val="00D46CCC"/>
    <w:rsid w:val="00D80682"/>
    <w:rsid w:val="00DA2326"/>
    <w:rsid w:val="00E16EF3"/>
    <w:rsid w:val="00E35DF7"/>
    <w:rsid w:val="00E52535"/>
    <w:rsid w:val="00E75014"/>
    <w:rsid w:val="00EA27A7"/>
    <w:rsid w:val="00EB1A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0639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510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</TotalTime>
  <Pages>1</Pages>
  <Words>130</Words>
  <Characters>743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Девлезеркино</dc:creator>
  <cp:keywords/>
  <dc:description/>
  <cp:lastModifiedBy>дом</cp:lastModifiedBy>
  <cp:revision>10</cp:revision>
  <dcterms:created xsi:type="dcterms:W3CDTF">2012-03-22T04:15:00Z</dcterms:created>
  <dcterms:modified xsi:type="dcterms:W3CDTF">2013-04-11T09:16:00Z</dcterms:modified>
</cp:coreProperties>
</file>