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DBB" w:rsidRDefault="005C1DBB" w:rsidP="00762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5C1DBB" w:rsidRDefault="005C1DBB" w:rsidP="00762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5C1DBB" w:rsidRDefault="005C1DBB" w:rsidP="00762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специалиста 2-категории сельского поселения Сиделькино муниципального района Челно-Вершинский и членов его семьи</w:t>
      </w:r>
    </w:p>
    <w:p w:rsidR="005C1DBB" w:rsidRDefault="005C1DBB" w:rsidP="00762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5C1DBB" w:rsidRDefault="005C1DBB" w:rsidP="00762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57"/>
        <w:gridCol w:w="1241"/>
        <w:gridCol w:w="2649"/>
        <w:gridCol w:w="1192"/>
        <w:gridCol w:w="1680"/>
        <w:gridCol w:w="1696"/>
        <w:gridCol w:w="1722"/>
        <w:gridCol w:w="1169"/>
        <w:gridCol w:w="1680"/>
      </w:tblGrid>
      <w:tr w:rsidR="005C1DBB" w:rsidRPr="0001047D">
        <w:tc>
          <w:tcPr>
            <w:tcW w:w="1757" w:type="dxa"/>
            <w:vMerge w:val="restart"/>
          </w:tcPr>
          <w:p w:rsidR="005C1DBB" w:rsidRPr="0001047D" w:rsidRDefault="005C1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</w:tcPr>
          <w:p w:rsidR="005C1DBB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Годовой доход </w:t>
            </w: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7217" w:type="dxa"/>
            <w:gridSpan w:val="4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71" w:type="dxa"/>
            <w:gridSpan w:val="3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C1DBB" w:rsidRPr="0001047D">
        <w:tc>
          <w:tcPr>
            <w:tcW w:w="0" w:type="auto"/>
            <w:vMerge/>
            <w:vAlign w:val="center"/>
          </w:tcPr>
          <w:p w:rsidR="005C1DBB" w:rsidRPr="0001047D" w:rsidRDefault="005C1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C1DBB" w:rsidRPr="0001047D" w:rsidRDefault="005C1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9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2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80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6" w:type="dxa"/>
          </w:tcPr>
          <w:p w:rsidR="005C1DBB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722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69" w:type="dxa"/>
          </w:tcPr>
          <w:p w:rsidR="005C1DBB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80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5C1DBB" w:rsidRPr="0001047D">
        <w:trPr>
          <w:trHeight w:val="527"/>
        </w:trPr>
        <w:tc>
          <w:tcPr>
            <w:tcW w:w="1757" w:type="dxa"/>
            <w:vMerge w:val="restart"/>
          </w:tcPr>
          <w:p w:rsidR="005C1DBB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Красавин </w:t>
            </w: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Владимирович</w:t>
            </w:r>
          </w:p>
        </w:tc>
        <w:tc>
          <w:tcPr>
            <w:tcW w:w="1241" w:type="dxa"/>
            <w:vMerge w:val="restart"/>
          </w:tcPr>
          <w:p w:rsidR="005C1DBB" w:rsidRPr="0001047D" w:rsidRDefault="005C1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156464,30</w:t>
            </w:r>
          </w:p>
        </w:tc>
        <w:tc>
          <w:tcPr>
            <w:tcW w:w="2649" w:type="dxa"/>
          </w:tcPr>
          <w:p w:rsidR="005C1DBB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земельный 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ок(общая долевая собственность 3</w:t>
            </w: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 доля)</w:t>
            </w:r>
          </w:p>
        </w:tc>
        <w:tc>
          <w:tcPr>
            <w:tcW w:w="1192" w:type="dxa"/>
          </w:tcPr>
          <w:p w:rsidR="005C1DBB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24786517</w:t>
            </w:r>
          </w:p>
        </w:tc>
        <w:tc>
          <w:tcPr>
            <w:tcW w:w="1680" w:type="dxa"/>
          </w:tcPr>
          <w:p w:rsidR="005C1DBB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6" w:type="dxa"/>
            <w:vMerge w:val="restart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 21104084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5C1DBB" w:rsidRPr="0001047D" w:rsidRDefault="005C1DBB" w:rsidP="00E16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DBB" w:rsidRPr="0001047D">
        <w:tc>
          <w:tcPr>
            <w:tcW w:w="0" w:type="auto"/>
            <w:vMerge/>
            <w:vAlign w:val="center"/>
          </w:tcPr>
          <w:p w:rsidR="005C1DBB" w:rsidRPr="0001047D" w:rsidRDefault="005C1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C1DBB" w:rsidRPr="0001047D" w:rsidRDefault="005C1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9" w:type="dxa"/>
          </w:tcPr>
          <w:p w:rsidR="005C1DBB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192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680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5C1DBB" w:rsidRPr="0001047D" w:rsidRDefault="005C1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:rsidR="005C1DBB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1DBB" w:rsidRPr="0001047D" w:rsidRDefault="005C1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5C1DBB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DBB" w:rsidRPr="0001047D" w:rsidRDefault="005C1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</w:tcBorders>
          </w:tcPr>
          <w:p w:rsidR="005C1DBB" w:rsidRDefault="005C1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DBB" w:rsidRPr="0001047D" w:rsidRDefault="005C1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DBB" w:rsidRPr="0001047D">
        <w:tc>
          <w:tcPr>
            <w:tcW w:w="1757" w:type="dxa"/>
          </w:tcPr>
          <w:p w:rsidR="005C1DBB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C1DBB" w:rsidRPr="0001047D" w:rsidRDefault="005C1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100075,18</w:t>
            </w:r>
          </w:p>
        </w:tc>
        <w:tc>
          <w:tcPr>
            <w:tcW w:w="2649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земельный участок (обще долевая собственность 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доля) </w:t>
            </w:r>
            <w:r w:rsidRPr="000104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92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24786517</w:t>
            </w:r>
          </w:p>
        </w:tc>
        <w:tc>
          <w:tcPr>
            <w:tcW w:w="1680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96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2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69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680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C1DBB" w:rsidRPr="0001047D">
        <w:tc>
          <w:tcPr>
            <w:tcW w:w="1757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241" w:type="dxa"/>
          </w:tcPr>
          <w:p w:rsidR="005C1DBB" w:rsidRPr="0001047D" w:rsidRDefault="005C1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49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2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0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2" w:type="dxa"/>
          </w:tcPr>
          <w:p w:rsidR="005C1DBB" w:rsidRPr="0001047D" w:rsidRDefault="005C1DBB" w:rsidP="00145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69" w:type="dxa"/>
          </w:tcPr>
          <w:p w:rsidR="005C1DBB" w:rsidRPr="0001047D" w:rsidRDefault="005C1DBB" w:rsidP="00145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680" w:type="dxa"/>
          </w:tcPr>
          <w:p w:rsidR="005C1DBB" w:rsidRPr="0001047D" w:rsidRDefault="005C1DBB" w:rsidP="00145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C1DBB" w:rsidRPr="0001047D">
        <w:tc>
          <w:tcPr>
            <w:tcW w:w="1757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241" w:type="dxa"/>
          </w:tcPr>
          <w:p w:rsidR="005C1DBB" w:rsidRPr="0001047D" w:rsidRDefault="005C1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49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2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0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5C1DBB" w:rsidRPr="0001047D" w:rsidRDefault="005C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2" w:type="dxa"/>
          </w:tcPr>
          <w:p w:rsidR="005C1DBB" w:rsidRPr="0001047D" w:rsidRDefault="005C1DBB" w:rsidP="00145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69" w:type="dxa"/>
          </w:tcPr>
          <w:p w:rsidR="005C1DBB" w:rsidRPr="0001047D" w:rsidRDefault="005C1DBB" w:rsidP="00145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680" w:type="dxa"/>
          </w:tcPr>
          <w:p w:rsidR="005C1DBB" w:rsidRPr="0001047D" w:rsidRDefault="005C1DBB" w:rsidP="00145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5C1DBB" w:rsidRDefault="005C1DBB" w:rsidP="007625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DBB" w:rsidRDefault="005C1DBB" w:rsidP="007625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DBB" w:rsidRPr="00694D16" w:rsidRDefault="005C1DBB" w:rsidP="00694D16"/>
    <w:sectPr w:rsidR="005C1DBB" w:rsidRPr="00694D16" w:rsidSect="007625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4D16"/>
    <w:rsid w:val="0001047D"/>
    <w:rsid w:val="000303C1"/>
    <w:rsid w:val="00145772"/>
    <w:rsid w:val="00152340"/>
    <w:rsid w:val="00152F05"/>
    <w:rsid w:val="001C43BA"/>
    <w:rsid w:val="003A581B"/>
    <w:rsid w:val="003C21CF"/>
    <w:rsid w:val="00466950"/>
    <w:rsid w:val="005C1DBB"/>
    <w:rsid w:val="00667E65"/>
    <w:rsid w:val="006857A6"/>
    <w:rsid w:val="00694D16"/>
    <w:rsid w:val="007625CF"/>
    <w:rsid w:val="007B1818"/>
    <w:rsid w:val="008B4F6D"/>
    <w:rsid w:val="008F3451"/>
    <w:rsid w:val="00B546C5"/>
    <w:rsid w:val="00BB1AB9"/>
    <w:rsid w:val="00C20A07"/>
    <w:rsid w:val="00CB0455"/>
    <w:rsid w:val="00D73D22"/>
    <w:rsid w:val="00E001E1"/>
    <w:rsid w:val="00E167D3"/>
    <w:rsid w:val="00FC4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3B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62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131</TotalTime>
  <Pages>1</Pages>
  <Words>155</Words>
  <Characters>885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дом</cp:lastModifiedBy>
  <cp:revision>9</cp:revision>
  <dcterms:created xsi:type="dcterms:W3CDTF">2012-03-21T12:05:00Z</dcterms:created>
  <dcterms:modified xsi:type="dcterms:W3CDTF">2013-04-11T09:09:00Z</dcterms:modified>
</cp:coreProperties>
</file>