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5E" w:rsidRDefault="00EB385E" w:rsidP="00AD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Сведения</w:t>
      </w:r>
    </w:p>
    <w:p w:rsidR="00EB385E" w:rsidRDefault="00EB385E" w:rsidP="00AD44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EB385E" w:rsidRDefault="00EB385E" w:rsidP="00AD44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 сельского поселения Сиделькино муниципального района Челно-Вершинский и членов его семьи</w:t>
      </w:r>
    </w:p>
    <w:p w:rsidR="00EB385E" w:rsidRDefault="00EB385E" w:rsidP="00AD44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1 января по 31 декабря 2012 года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48"/>
        <w:gridCol w:w="1258"/>
        <w:gridCol w:w="1792"/>
        <w:gridCol w:w="1463"/>
        <w:gridCol w:w="1717"/>
        <w:gridCol w:w="1727"/>
        <w:gridCol w:w="1742"/>
        <w:gridCol w:w="1422"/>
        <w:gridCol w:w="1717"/>
      </w:tblGrid>
      <w:tr w:rsidR="00EB385E" w:rsidRPr="00C750D3" w:rsidTr="003C5A0F">
        <w:tc>
          <w:tcPr>
            <w:tcW w:w="1948" w:type="dxa"/>
            <w:vMerge w:val="restart"/>
          </w:tcPr>
          <w:p w:rsidR="00EB385E" w:rsidRPr="00C750D3" w:rsidRDefault="00EB3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:rsidR="00EB385E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699" w:type="dxa"/>
            <w:gridSpan w:val="4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1" w:type="dxa"/>
            <w:gridSpan w:val="3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B385E" w:rsidRPr="00C750D3" w:rsidTr="003C5A0F">
        <w:tc>
          <w:tcPr>
            <w:tcW w:w="0" w:type="auto"/>
            <w:vMerge/>
            <w:vAlign w:val="center"/>
          </w:tcPr>
          <w:p w:rsidR="00EB385E" w:rsidRPr="00C750D3" w:rsidRDefault="00EB3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B385E" w:rsidRPr="00C750D3" w:rsidRDefault="00EB3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3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7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27" w:type="dxa"/>
          </w:tcPr>
          <w:p w:rsidR="00EB385E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42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22" w:type="dxa"/>
          </w:tcPr>
          <w:p w:rsidR="00EB385E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17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B385E" w:rsidRPr="00C750D3" w:rsidTr="003C5A0F">
        <w:trPr>
          <w:trHeight w:val="527"/>
        </w:trPr>
        <w:tc>
          <w:tcPr>
            <w:tcW w:w="1948" w:type="dxa"/>
            <w:vMerge w:val="restart"/>
          </w:tcPr>
          <w:p w:rsidR="00EB385E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Аверьякова</w:t>
            </w:r>
          </w:p>
          <w:p w:rsidR="00EB385E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258" w:type="dxa"/>
            <w:vMerge w:val="restart"/>
          </w:tcPr>
          <w:p w:rsidR="00EB385E" w:rsidRPr="00C750D3" w:rsidRDefault="00EB38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86012,76</w:t>
            </w:r>
          </w:p>
        </w:tc>
        <w:tc>
          <w:tcPr>
            <w:tcW w:w="1792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vMerge w:val="restart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21016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EB385E" w:rsidRPr="00C750D3" w:rsidRDefault="00EB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B385E" w:rsidRPr="00C750D3" w:rsidTr="003C5A0F">
        <w:tc>
          <w:tcPr>
            <w:tcW w:w="0" w:type="auto"/>
            <w:vMerge/>
            <w:vAlign w:val="center"/>
          </w:tcPr>
          <w:p w:rsidR="00EB385E" w:rsidRPr="00C750D3" w:rsidRDefault="00EB3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B385E" w:rsidRPr="00C750D3" w:rsidRDefault="00EB3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земельный участок (обще долевая собственность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63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2408000,0</w:t>
            </w:r>
          </w:p>
        </w:tc>
        <w:tc>
          <w:tcPr>
            <w:tcW w:w="1717" w:type="dxa"/>
          </w:tcPr>
          <w:p w:rsidR="00EB385E" w:rsidRPr="00C750D3" w:rsidRDefault="00EB3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0D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EB385E" w:rsidRPr="00C750D3" w:rsidRDefault="00EB38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:rsidR="00EB385E" w:rsidRPr="00C750D3" w:rsidRDefault="00EB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EB385E" w:rsidRPr="00C750D3" w:rsidRDefault="00EB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EB385E" w:rsidRPr="00C750D3" w:rsidRDefault="00EB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B385E" w:rsidRDefault="00EB385E"/>
    <w:sectPr w:rsidR="00EB385E" w:rsidSect="00AD44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44C"/>
    <w:rsid w:val="00024EE0"/>
    <w:rsid w:val="000353F7"/>
    <w:rsid w:val="00051B76"/>
    <w:rsid w:val="00201210"/>
    <w:rsid w:val="00207308"/>
    <w:rsid w:val="003A22BA"/>
    <w:rsid w:val="003C5A0F"/>
    <w:rsid w:val="004A4208"/>
    <w:rsid w:val="00564184"/>
    <w:rsid w:val="005C734E"/>
    <w:rsid w:val="005F2A4D"/>
    <w:rsid w:val="006D5C5B"/>
    <w:rsid w:val="007125E0"/>
    <w:rsid w:val="00782179"/>
    <w:rsid w:val="00994C2C"/>
    <w:rsid w:val="00A97657"/>
    <w:rsid w:val="00AD444C"/>
    <w:rsid w:val="00B900B6"/>
    <w:rsid w:val="00C750D3"/>
    <w:rsid w:val="00E86CF8"/>
    <w:rsid w:val="00EB385E"/>
    <w:rsid w:val="00EF15D7"/>
    <w:rsid w:val="00F95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3F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1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249</TotalTime>
  <Pages>1</Pages>
  <Words>128</Words>
  <Characters>732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дом</cp:lastModifiedBy>
  <cp:revision>8</cp:revision>
  <dcterms:created xsi:type="dcterms:W3CDTF">2012-03-21T12:07:00Z</dcterms:created>
  <dcterms:modified xsi:type="dcterms:W3CDTF">2013-04-11T09:01:00Z</dcterms:modified>
</cp:coreProperties>
</file>