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CC6" w:rsidRPr="00BE7BEC" w:rsidRDefault="00FE4CC6">
      <w:pPr>
        <w:jc w:val="center"/>
        <w:rPr>
          <w:sz w:val="24"/>
          <w:szCs w:val="24"/>
        </w:rPr>
      </w:pPr>
    </w:p>
    <w:p w:rsidR="00FE4CC6" w:rsidRPr="00BE7BEC" w:rsidRDefault="00FE4CC6">
      <w:pPr>
        <w:jc w:val="center"/>
        <w:rPr>
          <w:sz w:val="24"/>
          <w:szCs w:val="24"/>
        </w:rPr>
      </w:pPr>
    </w:p>
    <w:p w:rsidR="00FE4CC6" w:rsidRPr="00BE7BEC" w:rsidRDefault="00FE4CC6">
      <w:pPr>
        <w:jc w:val="center"/>
        <w:rPr>
          <w:sz w:val="24"/>
          <w:szCs w:val="24"/>
        </w:rPr>
      </w:pPr>
    </w:p>
    <w:p w:rsidR="005615BC" w:rsidRDefault="005615BC" w:rsidP="005615B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615BC" w:rsidRDefault="005615BC" w:rsidP="005615B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615BC" w:rsidRDefault="005615BC" w:rsidP="005615B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615BC" w:rsidRDefault="005615BC" w:rsidP="005615B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615BC" w:rsidRDefault="005615BC" w:rsidP="005615B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D40C6" w:rsidRDefault="001F7A33" w:rsidP="005615BC">
      <w:pPr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главного</w:t>
      </w:r>
      <w:r w:rsidR="005615BC" w:rsidRPr="00ED40C6">
        <w:rPr>
          <w:b/>
          <w:sz w:val="22"/>
          <w:szCs w:val="22"/>
          <w:u w:val="single"/>
        </w:rPr>
        <w:t xml:space="preserve"> специалиста </w:t>
      </w:r>
      <w:r w:rsidR="0064237E">
        <w:rPr>
          <w:b/>
          <w:sz w:val="22"/>
          <w:szCs w:val="22"/>
          <w:u w:val="single"/>
        </w:rPr>
        <w:t xml:space="preserve">отдела </w:t>
      </w:r>
      <w:r>
        <w:rPr>
          <w:b/>
          <w:sz w:val="22"/>
          <w:szCs w:val="22"/>
          <w:u w:val="single"/>
        </w:rPr>
        <w:t xml:space="preserve">по жилищным вопросам </w:t>
      </w:r>
      <w:r w:rsidR="005615BC" w:rsidRPr="00ED40C6">
        <w:rPr>
          <w:b/>
          <w:sz w:val="22"/>
          <w:szCs w:val="22"/>
          <w:u w:val="single"/>
        </w:rPr>
        <w:t xml:space="preserve">департамента по </w:t>
      </w:r>
      <w:r w:rsidR="0064237E">
        <w:rPr>
          <w:b/>
          <w:sz w:val="22"/>
          <w:szCs w:val="22"/>
          <w:u w:val="single"/>
        </w:rPr>
        <w:t xml:space="preserve">управлению муниципальным имуществом </w:t>
      </w:r>
      <w:r w:rsidR="005615BC" w:rsidRPr="00ED40C6">
        <w:rPr>
          <w:b/>
          <w:sz w:val="22"/>
          <w:szCs w:val="22"/>
          <w:u w:val="single"/>
        </w:rPr>
        <w:t xml:space="preserve">мэрии городского округа Тольятти </w:t>
      </w:r>
    </w:p>
    <w:p w:rsidR="00D53D24" w:rsidRDefault="00D53D24" w:rsidP="005615BC">
      <w:pPr>
        <w:autoSpaceDE w:val="0"/>
        <w:autoSpaceDN w:val="0"/>
        <w:adjustRightInd w:val="0"/>
        <w:jc w:val="center"/>
        <w:rPr>
          <w:b/>
        </w:rPr>
      </w:pPr>
      <w:r w:rsidRPr="00D53D24">
        <w:rPr>
          <w:b/>
        </w:rPr>
        <w:t xml:space="preserve">(наименование должности </w:t>
      </w:r>
      <w:r>
        <w:rPr>
          <w:b/>
        </w:rPr>
        <w:t>и подразделения ОМС, в котором муниципальный служащий</w:t>
      </w:r>
    </w:p>
    <w:p w:rsidR="005615BC" w:rsidRPr="00D53D24" w:rsidRDefault="00D53D24" w:rsidP="005615B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замещает должность муниципальной службы)</w:t>
      </w:r>
    </w:p>
    <w:p w:rsidR="005615BC" w:rsidRPr="00D53D24" w:rsidRDefault="005615BC" w:rsidP="005615BC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5615BC" w:rsidRDefault="005615BC" w:rsidP="005615B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B4715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5615BC" w:rsidRDefault="005615BC" w:rsidP="005615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632"/>
        <w:gridCol w:w="1069"/>
        <w:gridCol w:w="1134"/>
        <w:gridCol w:w="1134"/>
        <w:gridCol w:w="1134"/>
        <w:gridCol w:w="992"/>
        <w:gridCol w:w="1134"/>
        <w:gridCol w:w="1240"/>
      </w:tblGrid>
      <w:tr w:rsidR="005615BC" w:rsidRPr="00672EBA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DF0E93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Ф.И.О. муниципального служащего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15BC" w:rsidRPr="00672EBA" w:rsidRDefault="005615BC" w:rsidP="0075666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2EBA">
              <w:t xml:space="preserve">Годовой доход </w:t>
            </w:r>
          </w:p>
          <w:p w:rsidR="005615BC" w:rsidRPr="00672EBA" w:rsidRDefault="005615BC" w:rsidP="00B4715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2EBA">
              <w:t>за 20</w:t>
            </w:r>
            <w:r w:rsidR="00ED40C6" w:rsidRPr="00672EBA">
              <w:t>1</w:t>
            </w:r>
            <w:r w:rsidR="00B4715C" w:rsidRPr="00672EBA">
              <w:t>3</w:t>
            </w:r>
            <w:r w:rsidRPr="00672EBA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 xml:space="preserve">Перечень объектов недвижимого имущества и транспортных средств, принадлежащих </w:t>
            </w:r>
          </w:p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 xml:space="preserve">Перечень объектов недвижимого имущества, находящегося </w:t>
            </w:r>
          </w:p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в пользовании</w:t>
            </w:r>
          </w:p>
        </w:tc>
      </w:tr>
      <w:tr w:rsidR="005615BC" w:rsidRPr="00672EBA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BC" w:rsidRPr="00672EBA" w:rsidRDefault="005615BC" w:rsidP="00756660"/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BC" w:rsidRPr="00672EBA" w:rsidRDefault="005615BC" w:rsidP="00756660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054C8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Страна расположения</w:t>
            </w:r>
          </w:p>
        </w:tc>
      </w:tr>
      <w:tr w:rsidR="005615BC" w:rsidRPr="00672E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916C09" w:rsidP="00ED40C6">
            <w:pPr>
              <w:autoSpaceDE w:val="0"/>
              <w:autoSpaceDN w:val="0"/>
              <w:adjustRightInd w:val="0"/>
              <w:jc w:val="center"/>
            </w:pPr>
            <w:r w:rsidRPr="00672EBA">
              <w:t>Дрыгина Татьяна Георгиевна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B4715C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411425,16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64237E">
            <w:pPr>
              <w:autoSpaceDE w:val="0"/>
              <w:autoSpaceDN w:val="0"/>
              <w:adjustRightInd w:val="0"/>
            </w:pPr>
            <w:r w:rsidRPr="00672EBA">
              <w:t xml:space="preserve">квартира </w:t>
            </w:r>
          </w:p>
          <w:p w:rsidR="00E44C95" w:rsidRPr="00672EBA" w:rsidRDefault="00E44C95" w:rsidP="0064237E">
            <w:pPr>
              <w:autoSpaceDE w:val="0"/>
              <w:autoSpaceDN w:val="0"/>
              <w:adjustRightInd w:val="0"/>
            </w:pPr>
            <w:r w:rsidRPr="00672EBA">
              <w:t>(3/5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64237E" w:rsidP="0064237E">
            <w:pPr>
              <w:autoSpaceDE w:val="0"/>
              <w:autoSpaceDN w:val="0"/>
              <w:adjustRightInd w:val="0"/>
              <w:jc w:val="center"/>
            </w:pPr>
            <w:r w:rsidRPr="00672EBA"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Р</w:t>
            </w:r>
            <w:r w:rsidR="00916C09" w:rsidRPr="00672EBA">
              <w:t>оссия</w:t>
            </w:r>
          </w:p>
          <w:p w:rsidR="005615BC" w:rsidRPr="00672EBA" w:rsidRDefault="005615BC" w:rsidP="00DF0E9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916C09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453485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453485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453485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нет</w:t>
            </w:r>
          </w:p>
        </w:tc>
      </w:tr>
      <w:tr w:rsidR="005615BC" w:rsidRPr="00672E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92" w:rsidRPr="00672EBA" w:rsidRDefault="00E82592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Дочь</w:t>
            </w:r>
          </w:p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916C09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916C09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916C09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916C09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916C09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64237E" w:rsidP="005615BC">
            <w:pPr>
              <w:autoSpaceDE w:val="0"/>
              <w:autoSpaceDN w:val="0"/>
              <w:adjustRightInd w:val="0"/>
              <w:jc w:val="center"/>
            </w:pPr>
            <w:r w:rsidRPr="00672EBA">
              <w:t>62,2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BC" w:rsidRPr="00672EBA" w:rsidRDefault="005615BC" w:rsidP="00756660">
            <w:pPr>
              <w:autoSpaceDE w:val="0"/>
              <w:autoSpaceDN w:val="0"/>
              <w:adjustRightInd w:val="0"/>
              <w:jc w:val="center"/>
            </w:pPr>
            <w:r w:rsidRPr="00672EBA">
              <w:t>Р</w:t>
            </w:r>
            <w:r w:rsidR="00916C09" w:rsidRPr="00672EBA">
              <w:t>оссия</w:t>
            </w:r>
          </w:p>
          <w:p w:rsidR="005615BC" w:rsidRPr="00672EBA" w:rsidRDefault="005615BC" w:rsidP="00916C09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615BC" w:rsidRDefault="005615BC" w:rsidP="005615BC">
      <w:pPr>
        <w:tabs>
          <w:tab w:val="left" w:pos="0"/>
        </w:tabs>
        <w:jc w:val="both"/>
        <w:rPr>
          <w:sz w:val="26"/>
          <w:szCs w:val="26"/>
        </w:rPr>
      </w:pPr>
    </w:p>
    <w:p w:rsidR="005615BC" w:rsidRDefault="005615BC" w:rsidP="005615BC">
      <w:pPr>
        <w:tabs>
          <w:tab w:val="left" w:pos="0"/>
        </w:tabs>
        <w:jc w:val="both"/>
        <w:rPr>
          <w:sz w:val="26"/>
          <w:szCs w:val="26"/>
        </w:rPr>
      </w:pPr>
    </w:p>
    <w:p w:rsidR="005615BC" w:rsidRDefault="005615BC" w:rsidP="005615BC">
      <w:pPr>
        <w:tabs>
          <w:tab w:val="left" w:pos="0"/>
        </w:tabs>
        <w:jc w:val="both"/>
        <w:rPr>
          <w:sz w:val="26"/>
          <w:szCs w:val="26"/>
        </w:rPr>
      </w:pPr>
    </w:p>
    <w:p w:rsidR="005615BC" w:rsidRDefault="005615BC" w:rsidP="005615BC">
      <w:pPr>
        <w:tabs>
          <w:tab w:val="left" w:pos="0"/>
        </w:tabs>
        <w:jc w:val="both"/>
        <w:rPr>
          <w:sz w:val="26"/>
          <w:szCs w:val="26"/>
        </w:rPr>
      </w:pPr>
    </w:p>
    <w:p w:rsidR="005615BC" w:rsidRDefault="005615BC" w:rsidP="005615BC">
      <w:pPr>
        <w:tabs>
          <w:tab w:val="left" w:pos="0"/>
        </w:tabs>
        <w:jc w:val="both"/>
        <w:rPr>
          <w:sz w:val="26"/>
          <w:szCs w:val="26"/>
        </w:rPr>
      </w:pPr>
    </w:p>
    <w:p w:rsidR="005615BC" w:rsidRDefault="005615BC" w:rsidP="005615BC">
      <w:pPr>
        <w:tabs>
          <w:tab w:val="left" w:pos="0"/>
        </w:tabs>
        <w:jc w:val="both"/>
        <w:rPr>
          <w:sz w:val="26"/>
          <w:szCs w:val="26"/>
        </w:rPr>
      </w:pPr>
    </w:p>
    <w:p w:rsidR="005615BC" w:rsidRDefault="005615BC" w:rsidP="005615BC">
      <w:pPr>
        <w:tabs>
          <w:tab w:val="left" w:pos="0"/>
        </w:tabs>
        <w:jc w:val="both"/>
        <w:rPr>
          <w:sz w:val="26"/>
          <w:szCs w:val="26"/>
        </w:rPr>
      </w:pPr>
    </w:p>
    <w:sectPr w:rsidR="005615BC" w:rsidSect="00BE7BEC">
      <w:headerReference w:type="even" r:id="rId7"/>
      <w:headerReference w:type="default" r:id="rId8"/>
      <w:pgSz w:w="11907" w:h="16840"/>
      <w:pgMar w:top="1134" w:right="851" w:bottom="42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1C8" w:rsidRDefault="009E61C8">
      <w:r>
        <w:separator/>
      </w:r>
    </w:p>
  </w:endnote>
  <w:endnote w:type="continuationSeparator" w:id="1">
    <w:p w:rsidR="009E61C8" w:rsidRDefault="009E6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1C8" w:rsidRDefault="009E61C8">
      <w:r>
        <w:separator/>
      </w:r>
    </w:p>
  </w:footnote>
  <w:footnote w:type="continuationSeparator" w:id="1">
    <w:p w:rsidR="009E61C8" w:rsidRDefault="009E6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6AA" w:rsidRDefault="009B26A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26AA" w:rsidRDefault="009B26A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6AA" w:rsidRDefault="009B26A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15BC">
      <w:rPr>
        <w:rStyle w:val="a5"/>
        <w:noProof/>
      </w:rPr>
      <w:t>2</w:t>
    </w:r>
    <w:r>
      <w:rPr>
        <w:rStyle w:val="a5"/>
      </w:rPr>
      <w:fldChar w:fldCharType="end"/>
    </w:r>
  </w:p>
  <w:p w:rsidR="009B26AA" w:rsidRDefault="009B26A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2163"/>
    <w:multiLevelType w:val="hybridMultilevel"/>
    <w:tmpl w:val="32A8D698"/>
    <w:lvl w:ilvl="0" w:tplc="BB900932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">
    <w:nsid w:val="0C5E2589"/>
    <w:multiLevelType w:val="hybridMultilevel"/>
    <w:tmpl w:val="466AA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2291F"/>
    <w:multiLevelType w:val="hybridMultilevel"/>
    <w:tmpl w:val="7706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05B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3972DD5"/>
    <w:multiLevelType w:val="singleLevel"/>
    <w:tmpl w:val="15A48B6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>
    <w:nsid w:val="14F65546"/>
    <w:multiLevelType w:val="hybridMultilevel"/>
    <w:tmpl w:val="DFE020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7F50D3F"/>
    <w:multiLevelType w:val="hybridMultilevel"/>
    <w:tmpl w:val="807A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E20332"/>
    <w:multiLevelType w:val="hybridMultilevel"/>
    <w:tmpl w:val="A3103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C06D0C"/>
    <w:multiLevelType w:val="hybridMultilevel"/>
    <w:tmpl w:val="783AA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3103C7"/>
    <w:multiLevelType w:val="hybridMultilevel"/>
    <w:tmpl w:val="0898F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60319A"/>
    <w:multiLevelType w:val="singleLevel"/>
    <w:tmpl w:val="56DE0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7B0823B4"/>
    <w:multiLevelType w:val="hybridMultilevel"/>
    <w:tmpl w:val="A6905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8"/>
  </w:num>
  <w:num w:numId="9">
    <w:abstractNumId w:val="11"/>
  </w:num>
  <w:num w:numId="10">
    <w:abstractNumId w:val="5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117"/>
    <w:rsid w:val="0000268E"/>
    <w:rsid w:val="000107C7"/>
    <w:rsid w:val="00023843"/>
    <w:rsid w:val="00024663"/>
    <w:rsid w:val="000257F0"/>
    <w:rsid w:val="0003152A"/>
    <w:rsid w:val="00050217"/>
    <w:rsid w:val="00054C8C"/>
    <w:rsid w:val="0005676F"/>
    <w:rsid w:val="00056DE0"/>
    <w:rsid w:val="00074094"/>
    <w:rsid w:val="0007728A"/>
    <w:rsid w:val="000803BD"/>
    <w:rsid w:val="00080F8E"/>
    <w:rsid w:val="00081BF3"/>
    <w:rsid w:val="00087E38"/>
    <w:rsid w:val="00097E04"/>
    <w:rsid w:val="000B7360"/>
    <w:rsid w:val="000C161B"/>
    <w:rsid w:val="000C3D95"/>
    <w:rsid w:val="000D74E9"/>
    <w:rsid w:val="000E17CD"/>
    <w:rsid w:val="000F0171"/>
    <w:rsid w:val="00116677"/>
    <w:rsid w:val="00140430"/>
    <w:rsid w:val="00146679"/>
    <w:rsid w:val="00150A6D"/>
    <w:rsid w:val="00155594"/>
    <w:rsid w:val="001826FE"/>
    <w:rsid w:val="00182773"/>
    <w:rsid w:val="001A3450"/>
    <w:rsid w:val="001B4D6A"/>
    <w:rsid w:val="001C3A97"/>
    <w:rsid w:val="001C672D"/>
    <w:rsid w:val="001D31F6"/>
    <w:rsid w:val="001D757F"/>
    <w:rsid w:val="001E203A"/>
    <w:rsid w:val="001F1630"/>
    <w:rsid w:val="001F7A33"/>
    <w:rsid w:val="00206BE0"/>
    <w:rsid w:val="00211122"/>
    <w:rsid w:val="00211465"/>
    <w:rsid w:val="00215466"/>
    <w:rsid w:val="002204B6"/>
    <w:rsid w:val="00225B82"/>
    <w:rsid w:val="00240144"/>
    <w:rsid w:val="0024308A"/>
    <w:rsid w:val="0024561F"/>
    <w:rsid w:val="0024640A"/>
    <w:rsid w:val="00257F1C"/>
    <w:rsid w:val="00260348"/>
    <w:rsid w:val="00260BA4"/>
    <w:rsid w:val="002630DE"/>
    <w:rsid w:val="00267789"/>
    <w:rsid w:val="00270895"/>
    <w:rsid w:val="00281116"/>
    <w:rsid w:val="00287105"/>
    <w:rsid w:val="00292B96"/>
    <w:rsid w:val="002965FA"/>
    <w:rsid w:val="002A532B"/>
    <w:rsid w:val="002A7F2F"/>
    <w:rsid w:val="002B2993"/>
    <w:rsid w:val="002C2AB0"/>
    <w:rsid w:val="002D72CE"/>
    <w:rsid w:val="002E0F8F"/>
    <w:rsid w:val="002E2104"/>
    <w:rsid w:val="002E2488"/>
    <w:rsid w:val="002F149C"/>
    <w:rsid w:val="003004E6"/>
    <w:rsid w:val="0031791C"/>
    <w:rsid w:val="00323315"/>
    <w:rsid w:val="00324FBE"/>
    <w:rsid w:val="003474C0"/>
    <w:rsid w:val="003566CB"/>
    <w:rsid w:val="00360586"/>
    <w:rsid w:val="00364A21"/>
    <w:rsid w:val="0036621E"/>
    <w:rsid w:val="003674A5"/>
    <w:rsid w:val="00370A6F"/>
    <w:rsid w:val="0037216C"/>
    <w:rsid w:val="00374BB9"/>
    <w:rsid w:val="00385A0D"/>
    <w:rsid w:val="003B61E1"/>
    <w:rsid w:val="003C13AB"/>
    <w:rsid w:val="003C6657"/>
    <w:rsid w:val="003D0BCA"/>
    <w:rsid w:val="003E1793"/>
    <w:rsid w:val="003E2618"/>
    <w:rsid w:val="003E323F"/>
    <w:rsid w:val="003E6FB2"/>
    <w:rsid w:val="003F4374"/>
    <w:rsid w:val="003F7F0A"/>
    <w:rsid w:val="003F7FF1"/>
    <w:rsid w:val="00400C34"/>
    <w:rsid w:val="00426DC1"/>
    <w:rsid w:val="004326A5"/>
    <w:rsid w:val="0044274B"/>
    <w:rsid w:val="00452D20"/>
    <w:rsid w:val="00453485"/>
    <w:rsid w:val="00477B99"/>
    <w:rsid w:val="004929EB"/>
    <w:rsid w:val="00494723"/>
    <w:rsid w:val="004A5776"/>
    <w:rsid w:val="004B1B45"/>
    <w:rsid w:val="004B2072"/>
    <w:rsid w:val="004B4B4A"/>
    <w:rsid w:val="004B78C6"/>
    <w:rsid w:val="004C4125"/>
    <w:rsid w:val="004C53B3"/>
    <w:rsid w:val="004E2F7E"/>
    <w:rsid w:val="004E61FE"/>
    <w:rsid w:val="004F3242"/>
    <w:rsid w:val="004F77D8"/>
    <w:rsid w:val="005177B8"/>
    <w:rsid w:val="0053003C"/>
    <w:rsid w:val="00537640"/>
    <w:rsid w:val="00537FEF"/>
    <w:rsid w:val="005441B2"/>
    <w:rsid w:val="00546E3E"/>
    <w:rsid w:val="00550D01"/>
    <w:rsid w:val="005615BC"/>
    <w:rsid w:val="005616EF"/>
    <w:rsid w:val="005649B8"/>
    <w:rsid w:val="00567A94"/>
    <w:rsid w:val="00580398"/>
    <w:rsid w:val="00586F74"/>
    <w:rsid w:val="0059448D"/>
    <w:rsid w:val="005A0683"/>
    <w:rsid w:val="005A2BAB"/>
    <w:rsid w:val="005B2BAC"/>
    <w:rsid w:val="005B51C3"/>
    <w:rsid w:val="005C0981"/>
    <w:rsid w:val="005D07DC"/>
    <w:rsid w:val="005E3DB9"/>
    <w:rsid w:val="005E4F64"/>
    <w:rsid w:val="005F66C8"/>
    <w:rsid w:val="005F688E"/>
    <w:rsid w:val="005F70B9"/>
    <w:rsid w:val="00600734"/>
    <w:rsid w:val="00607622"/>
    <w:rsid w:val="00626A18"/>
    <w:rsid w:val="006275D0"/>
    <w:rsid w:val="00633174"/>
    <w:rsid w:val="00635BAB"/>
    <w:rsid w:val="0064237E"/>
    <w:rsid w:val="00652FB7"/>
    <w:rsid w:val="00653DFE"/>
    <w:rsid w:val="00670C55"/>
    <w:rsid w:val="00671455"/>
    <w:rsid w:val="00672EBA"/>
    <w:rsid w:val="00680D50"/>
    <w:rsid w:val="0068422E"/>
    <w:rsid w:val="00685F20"/>
    <w:rsid w:val="00686117"/>
    <w:rsid w:val="00690673"/>
    <w:rsid w:val="00691F57"/>
    <w:rsid w:val="006A0033"/>
    <w:rsid w:val="006A2625"/>
    <w:rsid w:val="006B5CF3"/>
    <w:rsid w:val="006B7DE8"/>
    <w:rsid w:val="006C0F58"/>
    <w:rsid w:val="006C3EE1"/>
    <w:rsid w:val="006D1543"/>
    <w:rsid w:val="006D3DD1"/>
    <w:rsid w:val="006E277F"/>
    <w:rsid w:val="006E53BC"/>
    <w:rsid w:val="006F71BA"/>
    <w:rsid w:val="006F76FA"/>
    <w:rsid w:val="00705BBE"/>
    <w:rsid w:val="0071052E"/>
    <w:rsid w:val="007132B7"/>
    <w:rsid w:val="00730ED4"/>
    <w:rsid w:val="00731C84"/>
    <w:rsid w:val="00734CC3"/>
    <w:rsid w:val="007509EF"/>
    <w:rsid w:val="0075577B"/>
    <w:rsid w:val="00755987"/>
    <w:rsid w:val="00756660"/>
    <w:rsid w:val="00760454"/>
    <w:rsid w:val="007607E3"/>
    <w:rsid w:val="00761F13"/>
    <w:rsid w:val="00781C46"/>
    <w:rsid w:val="0078517F"/>
    <w:rsid w:val="007865B2"/>
    <w:rsid w:val="00790078"/>
    <w:rsid w:val="00795D4E"/>
    <w:rsid w:val="007978CF"/>
    <w:rsid w:val="007F405C"/>
    <w:rsid w:val="007F4793"/>
    <w:rsid w:val="007F5817"/>
    <w:rsid w:val="008059F1"/>
    <w:rsid w:val="00805A61"/>
    <w:rsid w:val="00805F50"/>
    <w:rsid w:val="00816469"/>
    <w:rsid w:val="008212A5"/>
    <w:rsid w:val="00821D42"/>
    <w:rsid w:val="00824D75"/>
    <w:rsid w:val="00835B8D"/>
    <w:rsid w:val="0084315D"/>
    <w:rsid w:val="00843865"/>
    <w:rsid w:val="00844CA8"/>
    <w:rsid w:val="00855FBD"/>
    <w:rsid w:val="00867916"/>
    <w:rsid w:val="008702FC"/>
    <w:rsid w:val="00875378"/>
    <w:rsid w:val="00884EE7"/>
    <w:rsid w:val="008A0FAF"/>
    <w:rsid w:val="008A43F8"/>
    <w:rsid w:val="008B156A"/>
    <w:rsid w:val="008B6451"/>
    <w:rsid w:val="008B670B"/>
    <w:rsid w:val="008C0591"/>
    <w:rsid w:val="008C079B"/>
    <w:rsid w:val="008C2CCD"/>
    <w:rsid w:val="008D1AB1"/>
    <w:rsid w:val="008D74B6"/>
    <w:rsid w:val="008D7E46"/>
    <w:rsid w:val="008E1B53"/>
    <w:rsid w:val="008E62C8"/>
    <w:rsid w:val="008F215C"/>
    <w:rsid w:val="00916C09"/>
    <w:rsid w:val="0092468A"/>
    <w:rsid w:val="0093170E"/>
    <w:rsid w:val="00932D2E"/>
    <w:rsid w:val="00941B31"/>
    <w:rsid w:val="00942B33"/>
    <w:rsid w:val="00947382"/>
    <w:rsid w:val="00960393"/>
    <w:rsid w:val="00975735"/>
    <w:rsid w:val="00984E16"/>
    <w:rsid w:val="009A4FF2"/>
    <w:rsid w:val="009B24DF"/>
    <w:rsid w:val="009B26AA"/>
    <w:rsid w:val="009B6AFB"/>
    <w:rsid w:val="009C5157"/>
    <w:rsid w:val="009C7F7F"/>
    <w:rsid w:val="009E61C8"/>
    <w:rsid w:val="009E7758"/>
    <w:rsid w:val="009F26AA"/>
    <w:rsid w:val="009F630B"/>
    <w:rsid w:val="00A00237"/>
    <w:rsid w:val="00A05D9C"/>
    <w:rsid w:val="00A30434"/>
    <w:rsid w:val="00A410E6"/>
    <w:rsid w:val="00A44748"/>
    <w:rsid w:val="00A47906"/>
    <w:rsid w:val="00A50E18"/>
    <w:rsid w:val="00A51E1A"/>
    <w:rsid w:val="00A52F99"/>
    <w:rsid w:val="00A715D6"/>
    <w:rsid w:val="00A82D17"/>
    <w:rsid w:val="00A87962"/>
    <w:rsid w:val="00A9503E"/>
    <w:rsid w:val="00AA088D"/>
    <w:rsid w:val="00AA2107"/>
    <w:rsid w:val="00AA5B9E"/>
    <w:rsid w:val="00AB5731"/>
    <w:rsid w:val="00AB6FA5"/>
    <w:rsid w:val="00AC6C0D"/>
    <w:rsid w:val="00AD243E"/>
    <w:rsid w:val="00AD6A60"/>
    <w:rsid w:val="00AF3DEA"/>
    <w:rsid w:val="00B02F25"/>
    <w:rsid w:val="00B21115"/>
    <w:rsid w:val="00B3526C"/>
    <w:rsid w:val="00B45E24"/>
    <w:rsid w:val="00B4715C"/>
    <w:rsid w:val="00B52356"/>
    <w:rsid w:val="00B52590"/>
    <w:rsid w:val="00B54F57"/>
    <w:rsid w:val="00B81D56"/>
    <w:rsid w:val="00B85453"/>
    <w:rsid w:val="00B9179A"/>
    <w:rsid w:val="00B96831"/>
    <w:rsid w:val="00BB12DB"/>
    <w:rsid w:val="00BB292C"/>
    <w:rsid w:val="00BB3687"/>
    <w:rsid w:val="00BB4743"/>
    <w:rsid w:val="00BC5033"/>
    <w:rsid w:val="00BD26B6"/>
    <w:rsid w:val="00BD2A53"/>
    <w:rsid w:val="00BE7BEC"/>
    <w:rsid w:val="00BF31C2"/>
    <w:rsid w:val="00BF697D"/>
    <w:rsid w:val="00C10F17"/>
    <w:rsid w:val="00C17FA7"/>
    <w:rsid w:val="00C21490"/>
    <w:rsid w:val="00C21E9C"/>
    <w:rsid w:val="00C21F20"/>
    <w:rsid w:val="00C264B0"/>
    <w:rsid w:val="00C40154"/>
    <w:rsid w:val="00C46442"/>
    <w:rsid w:val="00C519B7"/>
    <w:rsid w:val="00C61472"/>
    <w:rsid w:val="00C7459A"/>
    <w:rsid w:val="00C74B34"/>
    <w:rsid w:val="00C7746A"/>
    <w:rsid w:val="00CA0165"/>
    <w:rsid w:val="00CA1B94"/>
    <w:rsid w:val="00CA37AE"/>
    <w:rsid w:val="00CA781C"/>
    <w:rsid w:val="00CC1BC3"/>
    <w:rsid w:val="00CD073F"/>
    <w:rsid w:val="00CD450E"/>
    <w:rsid w:val="00CD493F"/>
    <w:rsid w:val="00CD7AE2"/>
    <w:rsid w:val="00CE3E1A"/>
    <w:rsid w:val="00CE459E"/>
    <w:rsid w:val="00CE5BF7"/>
    <w:rsid w:val="00CF1CDB"/>
    <w:rsid w:val="00D01654"/>
    <w:rsid w:val="00D021E3"/>
    <w:rsid w:val="00D03BAC"/>
    <w:rsid w:val="00D0541C"/>
    <w:rsid w:val="00D25348"/>
    <w:rsid w:val="00D43439"/>
    <w:rsid w:val="00D53D24"/>
    <w:rsid w:val="00D55FA2"/>
    <w:rsid w:val="00D611E1"/>
    <w:rsid w:val="00D644C0"/>
    <w:rsid w:val="00D8005D"/>
    <w:rsid w:val="00D94744"/>
    <w:rsid w:val="00DB3054"/>
    <w:rsid w:val="00DF0E93"/>
    <w:rsid w:val="00DF2754"/>
    <w:rsid w:val="00DF7C2D"/>
    <w:rsid w:val="00E01212"/>
    <w:rsid w:val="00E17D6C"/>
    <w:rsid w:val="00E20163"/>
    <w:rsid w:val="00E214CB"/>
    <w:rsid w:val="00E27A02"/>
    <w:rsid w:val="00E44C95"/>
    <w:rsid w:val="00E44C99"/>
    <w:rsid w:val="00E513C0"/>
    <w:rsid w:val="00E51C5D"/>
    <w:rsid w:val="00E62830"/>
    <w:rsid w:val="00E65E15"/>
    <w:rsid w:val="00E65EC9"/>
    <w:rsid w:val="00E73A76"/>
    <w:rsid w:val="00E73E3E"/>
    <w:rsid w:val="00E82592"/>
    <w:rsid w:val="00E82CDB"/>
    <w:rsid w:val="00E90C98"/>
    <w:rsid w:val="00EB02BC"/>
    <w:rsid w:val="00EB4345"/>
    <w:rsid w:val="00EB52CD"/>
    <w:rsid w:val="00EC166E"/>
    <w:rsid w:val="00ED1EB3"/>
    <w:rsid w:val="00ED40C6"/>
    <w:rsid w:val="00ED4674"/>
    <w:rsid w:val="00EE3682"/>
    <w:rsid w:val="00EE5E73"/>
    <w:rsid w:val="00EE6582"/>
    <w:rsid w:val="00EF2974"/>
    <w:rsid w:val="00EF6BBF"/>
    <w:rsid w:val="00F00BD5"/>
    <w:rsid w:val="00F10ED6"/>
    <w:rsid w:val="00F121E2"/>
    <w:rsid w:val="00F13122"/>
    <w:rsid w:val="00F13FBE"/>
    <w:rsid w:val="00F158D8"/>
    <w:rsid w:val="00F2353A"/>
    <w:rsid w:val="00F35FAD"/>
    <w:rsid w:val="00F45C0F"/>
    <w:rsid w:val="00F52CBA"/>
    <w:rsid w:val="00F719AF"/>
    <w:rsid w:val="00F72C36"/>
    <w:rsid w:val="00F763E7"/>
    <w:rsid w:val="00F77470"/>
    <w:rsid w:val="00F85C64"/>
    <w:rsid w:val="00F867CF"/>
    <w:rsid w:val="00F947AF"/>
    <w:rsid w:val="00F95B22"/>
    <w:rsid w:val="00FB703B"/>
    <w:rsid w:val="00FC2A0A"/>
    <w:rsid w:val="00FD0195"/>
    <w:rsid w:val="00FE4CC6"/>
    <w:rsid w:val="00FF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453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Body Text"/>
    <w:basedOn w:val="a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BodyText2">
    <w:name w:val="Body Text 2"/>
    <w:basedOn w:val="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a8">
    <w:name w:val="Body Text Indent"/>
    <w:basedOn w:val="a"/>
    <w:pPr>
      <w:spacing w:after="120"/>
      <w:ind w:left="283"/>
    </w:pPr>
    <w:rPr>
      <w:sz w:val="24"/>
    </w:rPr>
  </w:style>
  <w:style w:type="paragraph" w:styleId="20">
    <w:name w:val="Body Text Indent 2"/>
    <w:basedOn w:val="a"/>
    <w:link w:val="21"/>
    <w:pPr>
      <w:spacing w:after="120" w:line="480" w:lineRule="auto"/>
      <w:ind w:left="283"/>
    </w:pPr>
  </w:style>
  <w:style w:type="paragraph" w:styleId="22">
    <w:name w:val="Body Text 2"/>
    <w:basedOn w:val="a"/>
    <w:link w:val="23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630DE"/>
  </w:style>
  <w:style w:type="character" w:customStyle="1" w:styleId="21">
    <w:name w:val="Основной текст с отступом 2 Знак"/>
    <w:basedOn w:val="a0"/>
    <w:link w:val="20"/>
    <w:rsid w:val="002630DE"/>
  </w:style>
  <w:style w:type="paragraph" w:styleId="a9">
    <w:name w:val="Plain Text"/>
    <w:basedOn w:val="a"/>
    <w:link w:val="aa"/>
    <w:unhideWhenUsed/>
    <w:rsid w:val="009C7F7F"/>
    <w:rPr>
      <w:rFonts w:ascii="Courier New" w:hAnsi="Courier New"/>
      <w:lang/>
    </w:rPr>
  </w:style>
  <w:style w:type="character" w:customStyle="1" w:styleId="aa">
    <w:name w:val="Текст Знак"/>
    <w:link w:val="a9"/>
    <w:rsid w:val="009C7F7F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6;&#1082;&#1072;&#1089;&#1086;&#1074;&#1072;\&#1086;&#1087;&#1077;&#1082;&#1072;\&#1087;&#1086;&#1089;&#1090;.%20&#1086;%20&#1087;&#1088;&#1077;&#1082;&#1088;&#1072;&#1097;.&#1074;&#1099;&#1087;&#1083;&#1072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пост. о прекращ.выплат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Администрация Автозавод. р-на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ГолващА</dc:creator>
  <cp:lastModifiedBy>user</cp:lastModifiedBy>
  <cp:revision>2</cp:revision>
  <cp:lastPrinted>2012-03-21T08:35:00Z</cp:lastPrinted>
  <dcterms:created xsi:type="dcterms:W3CDTF">2014-04-19T07:05:00Z</dcterms:created>
  <dcterms:modified xsi:type="dcterms:W3CDTF">2014-04-19T07:05:00Z</dcterms:modified>
</cp:coreProperties>
</file>