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42F" w:rsidRPr="00407A96" w:rsidRDefault="007E142F" w:rsidP="00407A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7E142F" w:rsidRPr="00407A96" w:rsidRDefault="007E142F" w:rsidP="00407A9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142F" w:rsidRPr="00407A96" w:rsidRDefault="007E142F" w:rsidP="00407A9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7A96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7E142F" w:rsidRPr="0041338C" w:rsidRDefault="007E142F" w:rsidP="00407A9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7A96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</w:t>
      </w:r>
      <w:r w:rsidRPr="0041338C">
        <w:rPr>
          <w:rFonts w:ascii="Times New Roman" w:hAnsi="Times New Roman" w:cs="Times New Roman"/>
          <w:b/>
          <w:bCs/>
          <w:sz w:val="24"/>
          <w:szCs w:val="24"/>
          <w:u w:val="single"/>
        </w:rPr>
        <w:t>Специалиста 1 категории</w:t>
      </w:r>
      <w:r w:rsidRPr="004133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1338C">
        <w:rPr>
          <w:rFonts w:ascii="Times New Roman" w:hAnsi="Times New Roman" w:cs="Times New Roman"/>
          <w:b/>
          <w:bCs/>
          <w:sz w:val="24"/>
          <w:szCs w:val="24"/>
          <w:u w:val="single"/>
        </w:rPr>
        <w:t>отдела хозяйственного обеспечения управления делами мэрии городского округа Тольятти</w:t>
      </w:r>
    </w:p>
    <w:p w:rsidR="007E142F" w:rsidRPr="0041338C" w:rsidRDefault="007E142F" w:rsidP="00407A9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1338C">
        <w:rPr>
          <w:rFonts w:ascii="Times New Roman" w:hAnsi="Times New Roman" w:cs="Times New Roman"/>
          <w:b/>
          <w:bCs/>
          <w:sz w:val="20"/>
          <w:szCs w:val="20"/>
        </w:rPr>
        <w:t>(наименование должности и подразделения ОМС, в котором муниципальный служащий</w:t>
      </w:r>
    </w:p>
    <w:p w:rsidR="007E142F" w:rsidRPr="0041338C" w:rsidRDefault="007E142F" w:rsidP="00407A9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1338C">
        <w:rPr>
          <w:rFonts w:ascii="Times New Roman" w:hAnsi="Times New Roman" w:cs="Times New Roman"/>
          <w:b/>
          <w:bCs/>
          <w:sz w:val="20"/>
          <w:szCs w:val="20"/>
        </w:rPr>
        <w:t>замещает должность муниципальной службы)</w:t>
      </w:r>
    </w:p>
    <w:p w:rsidR="007E142F" w:rsidRPr="00407A96" w:rsidRDefault="007E142F" w:rsidP="00407A9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7A96">
        <w:rPr>
          <w:rFonts w:ascii="Times New Roman" w:hAnsi="Times New Roman" w:cs="Times New Roman"/>
          <w:b/>
          <w:bCs/>
          <w:sz w:val="24"/>
          <w:szCs w:val="24"/>
        </w:rPr>
        <w:t>и членов его семьи за перио</w:t>
      </w:r>
      <w:r>
        <w:rPr>
          <w:rFonts w:ascii="Times New Roman" w:hAnsi="Times New Roman" w:cs="Times New Roman"/>
          <w:b/>
          <w:bCs/>
          <w:sz w:val="24"/>
          <w:szCs w:val="24"/>
        </w:rPr>
        <w:t>д с 01 января по 31 декабря 2012</w:t>
      </w:r>
      <w:r w:rsidRPr="00407A96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</w:p>
    <w:tbl>
      <w:tblPr>
        <w:tblW w:w="1017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91"/>
        <w:gridCol w:w="1134"/>
        <w:gridCol w:w="858"/>
        <w:gridCol w:w="1138"/>
        <w:gridCol w:w="1138"/>
        <w:gridCol w:w="1138"/>
        <w:gridCol w:w="995"/>
        <w:gridCol w:w="1138"/>
        <w:gridCol w:w="1244"/>
      </w:tblGrid>
      <w:tr w:rsidR="007E142F" w:rsidRPr="0041338C" w:rsidTr="0041338C">
        <w:trPr>
          <w:trHeight w:val="813"/>
        </w:trPr>
        <w:tc>
          <w:tcPr>
            <w:tcW w:w="1391" w:type="dxa"/>
            <w:vMerge w:val="restart"/>
          </w:tcPr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ФИО муниципального служащего</w:t>
            </w:r>
          </w:p>
        </w:tc>
        <w:tc>
          <w:tcPr>
            <w:tcW w:w="1134" w:type="dxa"/>
            <w:vMerge w:val="restart"/>
            <w:textDirection w:val="btLr"/>
          </w:tcPr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Годовой доход </w:t>
            </w:r>
          </w:p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 2012 г. (руб.)</w:t>
            </w:r>
          </w:p>
        </w:tc>
        <w:tc>
          <w:tcPr>
            <w:tcW w:w="4272" w:type="dxa"/>
            <w:gridSpan w:val="4"/>
          </w:tcPr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Перечень объектов недвижимого имущества и транспортных средств, принадлежащих</w:t>
            </w:r>
          </w:p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 праве собственности</w:t>
            </w:r>
          </w:p>
        </w:tc>
        <w:tc>
          <w:tcPr>
            <w:tcW w:w="3377" w:type="dxa"/>
            <w:gridSpan w:val="3"/>
          </w:tcPr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Перечень объектов недвижимого имущества, находящегося </w:t>
            </w:r>
          </w:p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пользовании</w:t>
            </w:r>
          </w:p>
        </w:tc>
      </w:tr>
      <w:tr w:rsidR="007E142F" w:rsidRPr="0041338C" w:rsidTr="0041338C">
        <w:trPr>
          <w:trHeight w:val="1246"/>
        </w:trPr>
        <w:tc>
          <w:tcPr>
            <w:tcW w:w="1391" w:type="dxa"/>
            <w:vMerge/>
            <w:vAlign w:val="center"/>
          </w:tcPr>
          <w:p w:rsidR="007E142F" w:rsidRPr="0041338C" w:rsidRDefault="007E142F" w:rsidP="004133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7E142F" w:rsidRPr="0041338C" w:rsidRDefault="007E142F" w:rsidP="004133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</w:tcPr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</w:tcPr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Площадь (кв.м)</w:t>
            </w:r>
          </w:p>
        </w:tc>
        <w:tc>
          <w:tcPr>
            <w:tcW w:w="1138" w:type="dxa"/>
          </w:tcPr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138" w:type="dxa"/>
          </w:tcPr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Транспортные средства (вид, марка)</w:t>
            </w:r>
          </w:p>
        </w:tc>
        <w:tc>
          <w:tcPr>
            <w:tcW w:w="995" w:type="dxa"/>
          </w:tcPr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</w:tcPr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Площадь (кв.м)</w:t>
            </w:r>
          </w:p>
        </w:tc>
        <w:tc>
          <w:tcPr>
            <w:tcW w:w="1244" w:type="dxa"/>
          </w:tcPr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Страна расположе</w:t>
            </w:r>
          </w:p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</w:tr>
      <w:tr w:rsidR="007E142F" w:rsidRPr="0041338C" w:rsidTr="0041338C">
        <w:trPr>
          <w:cantSplit/>
          <w:trHeight w:val="1066"/>
        </w:trPr>
        <w:tc>
          <w:tcPr>
            <w:tcW w:w="1391" w:type="dxa"/>
          </w:tcPr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Хорошева</w:t>
            </w:r>
          </w:p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Татьяна Николаевна</w:t>
            </w:r>
          </w:p>
        </w:tc>
        <w:tc>
          <w:tcPr>
            <w:tcW w:w="1134" w:type="dxa"/>
          </w:tcPr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337 247,00</w:t>
            </w:r>
          </w:p>
        </w:tc>
        <w:tc>
          <w:tcPr>
            <w:tcW w:w="858" w:type="dxa"/>
          </w:tcPr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½ доля в 1 комн. кв</w:t>
            </w:r>
          </w:p>
        </w:tc>
        <w:tc>
          <w:tcPr>
            <w:tcW w:w="1138" w:type="dxa"/>
          </w:tcPr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31,4</w:t>
            </w:r>
          </w:p>
        </w:tc>
        <w:tc>
          <w:tcPr>
            <w:tcW w:w="1138" w:type="dxa"/>
          </w:tcPr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8" w:type="dxa"/>
          </w:tcPr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995" w:type="dxa"/>
          </w:tcPr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комн. кв.</w:t>
            </w:r>
          </w:p>
        </w:tc>
        <w:tc>
          <w:tcPr>
            <w:tcW w:w="1138" w:type="dxa"/>
          </w:tcPr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42,2</w:t>
            </w:r>
          </w:p>
        </w:tc>
        <w:tc>
          <w:tcPr>
            <w:tcW w:w="1244" w:type="dxa"/>
          </w:tcPr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</w:tr>
      <w:tr w:rsidR="007E142F" w:rsidRPr="0041338C" w:rsidTr="0041338C">
        <w:trPr>
          <w:trHeight w:val="529"/>
        </w:trPr>
        <w:tc>
          <w:tcPr>
            <w:tcW w:w="1391" w:type="dxa"/>
          </w:tcPr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426 000,00</w:t>
            </w:r>
          </w:p>
        </w:tc>
        <w:tc>
          <w:tcPr>
            <w:tcW w:w="858" w:type="dxa"/>
          </w:tcPr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38" w:type="dxa"/>
          </w:tcPr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8" w:type="dxa"/>
          </w:tcPr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8" w:type="dxa"/>
          </w:tcPr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995" w:type="dxa"/>
          </w:tcPr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комн. кв.</w:t>
            </w:r>
          </w:p>
        </w:tc>
        <w:tc>
          <w:tcPr>
            <w:tcW w:w="1138" w:type="dxa"/>
          </w:tcPr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42,2</w:t>
            </w:r>
          </w:p>
        </w:tc>
        <w:tc>
          <w:tcPr>
            <w:tcW w:w="1244" w:type="dxa"/>
          </w:tcPr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</w:tr>
      <w:tr w:rsidR="007E142F" w:rsidRPr="0041338C" w:rsidTr="0041338C">
        <w:trPr>
          <w:trHeight w:val="523"/>
        </w:trPr>
        <w:tc>
          <w:tcPr>
            <w:tcW w:w="1391" w:type="dxa"/>
          </w:tcPr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1134" w:type="dxa"/>
          </w:tcPr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8" w:type="dxa"/>
          </w:tcPr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38" w:type="dxa"/>
          </w:tcPr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8" w:type="dxa"/>
          </w:tcPr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8" w:type="dxa"/>
          </w:tcPr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995" w:type="dxa"/>
          </w:tcPr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комн. кв.</w:t>
            </w:r>
          </w:p>
        </w:tc>
        <w:tc>
          <w:tcPr>
            <w:tcW w:w="1138" w:type="dxa"/>
          </w:tcPr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42,2</w:t>
            </w:r>
          </w:p>
        </w:tc>
        <w:tc>
          <w:tcPr>
            <w:tcW w:w="1244" w:type="dxa"/>
          </w:tcPr>
          <w:p w:rsidR="007E142F" w:rsidRPr="0041338C" w:rsidRDefault="007E142F" w:rsidP="00413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3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Россия</w:t>
            </w:r>
          </w:p>
        </w:tc>
      </w:tr>
    </w:tbl>
    <w:p w:rsidR="007E142F" w:rsidRPr="00407A96" w:rsidRDefault="007E142F" w:rsidP="00407A96">
      <w:pPr>
        <w:rPr>
          <w:rFonts w:ascii="Times New Roman" w:hAnsi="Times New Roman" w:cs="Times New Roman"/>
          <w:sz w:val="24"/>
          <w:szCs w:val="24"/>
        </w:rPr>
      </w:pPr>
    </w:p>
    <w:sectPr w:rsidR="007E142F" w:rsidRPr="00407A96" w:rsidSect="00D302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7A96"/>
    <w:rsid w:val="00000EBA"/>
    <w:rsid w:val="0000114E"/>
    <w:rsid w:val="0000171D"/>
    <w:rsid w:val="000050DE"/>
    <w:rsid w:val="00010965"/>
    <w:rsid w:val="000153ED"/>
    <w:rsid w:val="00027A6D"/>
    <w:rsid w:val="00042CC2"/>
    <w:rsid w:val="00045D00"/>
    <w:rsid w:val="00052F18"/>
    <w:rsid w:val="00053F01"/>
    <w:rsid w:val="000669E0"/>
    <w:rsid w:val="000716E2"/>
    <w:rsid w:val="00083081"/>
    <w:rsid w:val="0008596A"/>
    <w:rsid w:val="00085F13"/>
    <w:rsid w:val="00087CCF"/>
    <w:rsid w:val="000910E3"/>
    <w:rsid w:val="000950CA"/>
    <w:rsid w:val="000A5A77"/>
    <w:rsid w:val="000C18F4"/>
    <w:rsid w:val="000C48A3"/>
    <w:rsid w:val="000C6A37"/>
    <w:rsid w:val="000D2849"/>
    <w:rsid w:val="000D3460"/>
    <w:rsid w:val="000D7610"/>
    <w:rsid w:val="000E04F2"/>
    <w:rsid w:val="000E1047"/>
    <w:rsid w:val="000E11ED"/>
    <w:rsid w:val="000E7331"/>
    <w:rsid w:val="00103BEE"/>
    <w:rsid w:val="00111191"/>
    <w:rsid w:val="00114FBD"/>
    <w:rsid w:val="00130ECB"/>
    <w:rsid w:val="001310FE"/>
    <w:rsid w:val="00133B59"/>
    <w:rsid w:val="00134CDF"/>
    <w:rsid w:val="00136E5F"/>
    <w:rsid w:val="001702E7"/>
    <w:rsid w:val="00175609"/>
    <w:rsid w:val="00190498"/>
    <w:rsid w:val="0019731F"/>
    <w:rsid w:val="001A10FE"/>
    <w:rsid w:val="001A2E79"/>
    <w:rsid w:val="001B0116"/>
    <w:rsid w:val="001B5232"/>
    <w:rsid w:val="001C653F"/>
    <w:rsid w:val="001D015A"/>
    <w:rsid w:val="001E7180"/>
    <w:rsid w:val="002011B1"/>
    <w:rsid w:val="00234B97"/>
    <w:rsid w:val="00236CB3"/>
    <w:rsid w:val="00241611"/>
    <w:rsid w:val="00243A14"/>
    <w:rsid w:val="00244636"/>
    <w:rsid w:val="00246485"/>
    <w:rsid w:val="002471B4"/>
    <w:rsid w:val="0024753D"/>
    <w:rsid w:val="0027655F"/>
    <w:rsid w:val="00277BCD"/>
    <w:rsid w:val="002861AA"/>
    <w:rsid w:val="00296C2A"/>
    <w:rsid w:val="00297874"/>
    <w:rsid w:val="002A0B3A"/>
    <w:rsid w:val="002A201B"/>
    <w:rsid w:val="002C3132"/>
    <w:rsid w:val="002D08B9"/>
    <w:rsid w:val="002D12C7"/>
    <w:rsid w:val="002E1E1C"/>
    <w:rsid w:val="002E2109"/>
    <w:rsid w:val="002E308A"/>
    <w:rsid w:val="002E538A"/>
    <w:rsid w:val="002E7C73"/>
    <w:rsid w:val="002F0A14"/>
    <w:rsid w:val="002F5081"/>
    <w:rsid w:val="002F7232"/>
    <w:rsid w:val="002F7CEE"/>
    <w:rsid w:val="00305166"/>
    <w:rsid w:val="00331BB7"/>
    <w:rsid w:val="00332940"/>
    <w:rsid w:val="00335421"/>
    <w:rsid w:val="00337316"/>
    <w:rsid w:val="00356F98"/>
    <w:rsid w:val="0036617B"/>
    <w:rsid w:val="003832EF"/>
    <w:rsid w:val="00385433"/>
    <w:rsid w:val="00385994"/>
    <w:rsid w:val="00392CFC"/>
    <w:rsid w:val="00393A80"/>
    <w:rsid w:val="00393E4E"/>
    <w:rsid w:val="00396685"/>
    <w:rsid w:val="003B3A5F"/>
    <w:rsid w:val="003C16B5"/>
    <w:rsid w:val="003E02D4"/>
    <w:rsid w:val="003F4142"/>
    <w:rsid w:val="00407A96"/>
    <w:rsid w:val="00411BDD"/>
    <w:rsid w:val="0041338C"/>
    <w:rsid w:val="00427394"/>
    <w:rsid w:val="0043241F"/>
    <w:rsid w:val="00437CC9"/>
    <w:rsid w:val="00482E2D"/>
    <w:rsid w:val="004841FB"/>
    <w:rsid w:val="00490A8D"/>
    <w:rsid w:val="004960AC"/>
    <w:rsid w:val="004A07E1"/>
    <w:rsid w:val="004A61F5"/>
    <w:rsid w:val="004C02B6"/>
    <w:rsid w:val="004D37A3"/>
    <w:rsid w:val="004D3B77"/>
    <w:rsid w:val="004E6B25"/>
    <w:rsid w:val="004F0CF9"/>
    <w:rsid w:val="004F13E4"/>
    <w:rsid w:val="004F5A7F"/>
    <w:rsid w:val="005133FC"/>
    <w:rsid w:val="00514D17"/>
    <w:rsid w:val="00521C20"/>
    <w:rsid w:val="005225D3"/>
    <w:rsid w:val="00526260"/>
    <w:rsid w:val="0052683B"/>
    <w:rsid w:val="0053735D"/>
    <w:rsid w:val="005421F9"/>
    <w:rsid w:val="005461DF"/>
    <w:rsid w:val="00547162"/>
    <w:rsid w:val="00550DC6"/>
    <w:rsid w:val="005514F5"/>
    <w:rsid w:val="005552BA"/>
    <w:rsid w:val="00556A21"/>
    <w:rsid w:val="00557D8D"/>
    <w:rsid w:val="00560859"/>
    <w:rsid w:val="00567C51"/>
    <w:rsid w:val="00573C89"/>
    <w:rsid w:val="005771AC"/>
    <w:rsid w:val="00582F24"/>
    <w:rsid w:val="005866A2"/>
    <w:rsid w:val="00586A84"/>
    <w:rsid w:val="00587D99"/>
    <w:rsid w:val="005A01B9"/>
    <w:rsid w:val="005A2E98"/>
    <w:rsid w:val="005A6897"/>
    <w:rsid w:val="005B2F99"/>
    <w:rsid w:val="005B610E"/>
    <w:rsid w:val="005C1934"/>
    <w:rsid w:val="005C1E91"/>
    <w:rsid w:val="005D17A3"/>
    <w:rsid w:val="005E480D"/>
    <w:rsid w:val="005F34D5"/>
    <w:rsid w:val="00607AB5"/>
    <w:rsid w:val="006114F7"/>
    <w:rsid w:val="006125A0"/>
    <w:rsid w:val="00614080"/>
    <w:rsid w:val="00614898"/>
    <w:rsid w:val="00616DE3"/>
    <w:rsid w:val="00617143"/>
    <w:rsid w:val="00621FCA"/>
    <w:rsid w:val="00625035"/>
    <w:rsid w:val="006300C1"/>
    <w:rsid w:val="00636E0B"/>
    <w:rsid w:val="00637D4D"/>
    <w:rsid w:val="00641B3F"/>
    <w:rsid w:val="006515AB"/>
    <w:rsid w:val="0066074B"/>
    <w:rsid w:val="006721A5"/>
    <w:rsid w:val="00673E92"/>
    <w:rsid w:val="006818B4"/>
    <w:rsid w:val="00683A28"/>
    <w:rsid w:val="006A7CFE"/>
    <w:rsid w:val="006B0810"/>
    <w:rsid w:val="006B614C"/>
    <w:rsid w:val="006B70D9"/>
    <w:rsid w:val="006D1BD0"/>
    <w:rsid w:val="006D201D"/>
    <w:rsid w:val="006D38F9"/>
    <w:rsid w:val="006D50FE"/>
    <w:rsid w:val="006E0A90"/>
    <w:rsid w:val="006E1722"/>
    <w:rsid w:val="006E2135"/>
    <w:rsid w:val="006E2A99"/>
    <w:rsid w:val="00710706"/>
    <w:rsid w:val="0071238A"/>
    <w:rsid w:val="0072214C"/>
    <w:rsid w:val="00726FE7"/>
    <w:rsid w:val="00747680"/>
    <w:rsid w:val="0075101C"/>
    <w:rsid w:val="00754DDD"/>
    <w:rsid w:val="00766E05"/>
    <w:rsid w:val="00772DFA"/>
    <w:rsid w:val="00776510"/>
    <w:rsid w:val="007833F4"/>
    <w:rsid w:val="00791465"/>
    <w:rsid w:val="00796B89"/>
    <w:rsid w:val="007A2637"/>
    <w:rsid w:val="007A5674"/>
    <w:rsid w:val="007B0F9A"/>
    <w:rsid w:val="007B12FA"/>
    <w:rsid w:val="007C000C"/>
    <w:rsid w:val="007C41F1"/>
    <w:rsid w:val="007C7BD0"/>
    <w:rsid w:val="007D05CD"/>
    <w:rsid w:val="007D7F5C"/>
    <w:rsid w:val="007E0B2C"/>
    <w:rsid w:val="007E142F"/>
    <w:rsid w:val="007E22AD"/>
    <w:rsid w:val="007E4ABB"/>
    <w:rsid w:val="007F3AA1"/>
    <w:rsid w:val="00803FAB"/>
    <w:rsid w:val="00807F8F"/>
    <w:rsid w:val="008136CE"/>
    <w:rsid w:val="008140D8"/>
    <w:rsid w:val="008252CF"/>
    <w:rsid w:val="00834045"/>
    <w:rsid w:val="00836EB3"/>
    <w:rsid w:val="008438E3"/>
    <w:rsid w:val="00861924"/>
    <w:rsid w:val="00863704"/>
    <w:rsid w:val="008834F6"/>
    <w:rsid w:val="00885B97"/>
    <w:rsid w:val="00887F86"/>
    <w:rsid w:val="008950B7"/>
    <w:rsid w:val="008C071C"/>
    <w:rsid w:val="008C38D7"/>
    <w:rsid w:val="008C6ED2"/>
    <w:rsid w:val="008D359E"/>
    <w:rsid w:val="008D4357"/>
    <w:rsid w:val="008E507A"/>
    <w:rsid w:val="008F3331"/>
    <w:rsid w:val="00905D93"/>
    <w:rsid w:val="00906B01"/>
    <w:rsid w:val="009158D1"/>
    <w:rsid w:val="00915E34"/>
    <w:rsid w:val="00916F81"/>
    <w:rsid w:val="00921E54"/>
    <w:rsid w:val="00922BEB"/>
    <w:rsid w:val="00936F40"/>
    <w:rsid w:val="00941374"/>
    <w:rsid w:val="00942038"/>
    <w:rsid w:val="0094396E"/>
    <w:rsid w:val="00946E78"/>
    <w:rsid w:val="00947FA0"/>
    <w:rsid w:val="00971B5C"/>
    <w:rsid w:val="00975872"/>
    <w:rsid w:val="0097662B"/>
    <w:rsid w:val="00977D6F"/>
    <w:rsid w:val="00982C4A"/>
    <w:rsid w:val="009865BC"/>
    <w:rsid w:val="00992ED7"/>
    <w:rsid w:val="009976DC"/>
    <w:rsid w:val="00997AD6"/>
    <w:rsid w:val="00997F37"/>
    <w:rsid w:val="009A0560"/>
    <w:rsid w:val="009A1C47"/>
    <w:rsid w:val="009A1F8F"/>
    <w:rsid w:val="009B3C55"/>
    <w:rsid w:val="009B5645"/>
    <w:rsid w:val="009C0A5C"/>
    <w:rsid w:val="009C1B00"/>
    <w:rsid w:val="009C66B0"/>
    <w:rsid w:val="009E08AA"/>
    <w:rsid w:val="009E5F2B"/>
    <w:rsid w:val="009F52F0"/>
    <w:rsid w:val="00A02B7D"/>
    <w:rsid w:val="00A20FDB"/>
    <w:rsid w:val="00A22E4B"/>
    <w:rsid w:val="00A34DCD"/>
    <w:rsid w:val="00A4764A"/>
    <w:rsid w:val="00A52B6B"/>
    <w:rsid w:val="00A52BA7"/>
    <w:rsid w:val="00A76FD7"/>
    <w:rsid w:val="00A77D7D"/>
    <w:rsid w:val="00A81DBB"/>
    <w:rsid w:val="00A8738E"/>
    <w:rsid w:val="00A90F50"/>
    <w:rsid w:val="00A94696"/>
    <w:rsid w:val="00AA2F28"/>
    <w:rsid w:val="00AA7256"/>
    <w:rsid w:val="00AB1446"/>
    <w:rsid w:val="00AD3B12"/>
    <w:rsid w:val="00AE1077"/>
    <w:rsid w:val="00AE6E32"/>
    <w:rsid w:val="00B02EC1"/>
    <w:rsid w:val="00B075D2"/>
    <w:rsid w:val="00B25237"/>
    <w:rsid w:val="00B2563F"/>
    <w:rsid w:val="00B352AF"/>
    <w:rsid w:val="00B35FF8"/>
    <w:rsid w:val="00B41E14"/>
    <w:rsid w:val="00B5085D"/>
    <w:rsid w:val="00B51A4C"/>
    <w:rsid w:val="00B53D74"/>
    <w:rsid w:val="00B67C3E"/>
    <w:rsid w:val="00B74D66"/>
    <w:rsid w:val="00B75FCF"/>
    <w:rsid w:val="00B762BA"/>
    <w:rsid w:val="00B824ED"/>
    <w:rsid w:val="00B83398"/>
    <w:rsid w:val="00B91C58"/>
    <w:rsid w:val="00B93350"/>
    <w:rsid w:val="00B95B3F"/>
    <w:rsid w:val="00BA02F7"/>
    <w:rsid w:val="00BA116E"/>
    <w:rsid w:val="00BA36C2"/>
    <w:rsid w:val="00BA3969"/>
    <w:rsid w:val="00BC0E83"/>
    <w:rsid w:val="00BD298C"/>
    <w:rsid w:val="00BD759F"/>
    <w:rsid w:val="00BF2142"/>
    <w:rsid w:val="00C22EA6"/>
    <w:rsid w:val="00C24135"/>
    <w:rsid w:val="00C267C8"/>
    <w:rsid w:val="00C36535"/>
    <w:rsid w:val="00C46490"/>
    <w:rsid w:val="00C51DE4"/>
    <w:rsid w:val="00C5283A"/>
    <w:rsid w:val="00C5512D"/>
    <w:rsid w:val="00C64BA8"/>
    <w:rsid w:val="00C65283"/>
    <w:rsid w:val="00C812B8"/>
    <w:rsid w:val="00C956E1"/>
    <w:rsid w:val="00CA2D4B"/>
    <w:rsid w:val="00CA31EA"/>
    <w:rsid w:val="00CA6753"/>
    <w:rsid w:val="00CC2D87"/>
    <w:rsid w:val="00CE0222"/>
    <w:rsid w:val="00CE2A51"/>
    <w:rsid w:val="00CE3826"/>
    <w:rsid w:val="00CE3ECF"/>
    <w:rsid w:val="00CE6B49"/>
    <w:rsid w:val="00CE7EA0"/>
    <w:rsid w:val="00D0140A"/>
    <w:rsid w:val="00D12773"/>
    <w:rsid w:val="00D15903"/>
    <w:rsid w:val="00D210E2"/>
    <w:rsid w:val="00D21552"/>
    <w:rsid w:val="00D27E2D"/>
    <w:rsid w:val="00D302D7"/>
    <w:rsid w:val="00D30FEE"/>
    <w:rsid w:val="00D60DF1"/>
    <w:rsid w:val="00D67AC8"/>
    <w:rsid w:val="00D734C9"/>
    <w:rsid w:val="00D90BEC"/>
    <w:rsid w:val="00D93A47"/>
    <w:rsid w:val="00D940C7"/>
    <w:rsid w:val="00D951DD"/>
    <w:rsid w:val="00DA0F49"/>
    <w:rsid w:val="00DA1765"/>
    <w:rsid w:val="00DA1AF7"/>
    <w:rsid w:val="00DA2B1A"/>
    <w:rsid w:val="00DA768C"/>
    <w:rsid w:val="00DE5022"/>
    <w:rsid w:val="00DF22F4"/>
    <w:rsid w:val="00E000FB"/>
    <w:rsid w:val="00E106C0"/>
    <w:rsid w:val="00E22A52"/>
    <w:rsid w:val="00E24476"/>
    <w:rsid w:val="00E332E1"/>
    <w:rsid w:val="00E44F3A"/>
    <w:rsid w:val="00E56461"/>
    <w:rsid w:val="00E66905"/>
    <w:rsid w:val="00E7432A"/>
    <w:rsid w:val="00E765DF"/>
    <w:rsid w:val="00E95F5B"/>
    <w:rsid w:val="00EA2D6B"/>
    <w:rsid w:val="00EF121D"/>
    <w:rsid w:val="00EF3CD9"/>
    <w:rsid w:val="00F02C41"/>
    <w:rsid w:val="00F05A3B"/>
    <w:rsid w:val="00F11E0D"/>
    <w:rsid w:val="00F23521"/>
    <w:rsid w:val="00F239E7"/>
    <w:rsid w:val="00F27687"/>
    <w:rsid w:val="00F33C4C"/>
    <w:rsid w:val="00F35898"/>
    <w:rsid w:val="00F40EB5"/>
    <w:rsid w:val="00F541B9"/>
    <w:rsid w:val="00F559B1"/>
    <w:rsid w:val="00F65D7B"/>
    <w:rsid w:val="00F81067"/>
    <w:rsid w:val="00FA346A"/>
    <w:rsid w:val="00FA64BB"/>
    <w:rsid w:val="00FA6700"/>
    <w:rsid w:val="00FB5CDB"/>
    <w:rsid w:val="00FB6C96"/>
    <w:rsid w:val="00FB6CBE"/>
    <w:rsid w:val="00FC0EFD"/>
    <w:rsid w:val="00FC1008"/>
    <w:rsid w:val="00FC1C20"/>
    <w:rsid w:val="00FE1567"/>
    <w:rsid w:val="00FE38E8"/>
    <w:rsid w:val="00FE3DA7"/>
    <w:rsid w:val="00FE6977"/>
    <w:rsid w:val="00FF024B"/>
    <w:rsid w:val="00FF3746"/>
    <w:rsid w:val="00FF5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2D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150</Words>
  <Characters>859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main</cp:lastModifiedBy>
  <cp:revision>2</cp:revision>
  <dcterms:created xsi:type="dcterms:W3CDTF">2013-04-29T13:09:00Z</dcterms:created>
  <dcterms:modified xsi:type="dcterms:W3CDTF">2013-04-29T13:09:00Z</dcterms:modified>
</cp:coreProperties>
</file>