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0EF1" w:rsidRDefault="00BC0EF1" w:rsidP="006B7F50">
      <w:pPr>
        <w:shd w:val="clear" w:color="auto" w:fill="FFFFFF"/>
        <w:spacing w:before="446" w:line="317" w:lineRule="exact"/>
        <w:ind w:left="6557"/>
      </w:pPr>
      <w:r>
        <w:rPr>
          <w:b/>
          <w:bCs/>
          <w:color w:val="000000"/>
          <w:spacing w:val="1"/>
          <w:sz w:val="28"/>
          <w:szCs w:val="28"/>
        </w:rPr>
        <w:t>СВЕДЕНИЯ</w:t>
      </w:r>
    </w:p>
    <w:p w:rsidR="00BC0EF1" w:rsidRDefault="00BC0EF1" w:rsidP="006B7F50">
      <w:pPr>
        <w:shd w:val="clear" w:color="auto" w:fill="FFFFFF"/>
        <w:spacing w:line="317" w:lineRule="exact"/>
        <w:ind w:left="1776"/>
        <w:jc w:val="center"/>
      </w:pPr>
      <w:r>
        <w:rPr>
          <w:b/>
          <w:bCs/>
          <w:color w:val="000000"/>
          <w:sz w:val="28"/>
          <w:szCs w:val="28"/>
        </w:rPr>
        <w:t>о доходах, об имуществе и обязательствах имущественного характера, представленные</w:t>
      </w:r>
    </w:p>
    <w:p w:rsidR="00BC0EF1" w:rsidRDefault="00BC0EF1" w:rsidP="006B7F50">
      <w:pPr>
        <w:shd w:val="clear" w:color="auto" w:fill="FFFFFF"/>
        <w:spacing w:line="317" w:lineRule="exact"/>
        <w:ind w:right="1037"/>
        <w:jc w:val="center"/>
        <w:rPr>
          <w:b/>
          <w:bCs/>
          <w:color w:val="000000"/>
          <w:spacing w:val="14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руководителями муниципальных учреждений здравоохранения</w:t>
      </w:r>
      <w:r>
        <w:rPr>
          <w:b/>
          <w:bCs/>
          <w:color w:val="000000"/>
          <w:spacing w:val="14"/>
          <w:sz w:val="28"/>
          <w:szCs w:val="28"/>
        </w:rPr>
        <w:t xml:space="preserve">, за отчетный период </w:t>
      </w:r>
    </w:p>
    <w:p w:rsidR="00BC0EF1" w:rsidRDefault="00BC0EF1" w:rsidP="006B7F50">
      <w:pPr>
        <w:shd w:val="clear" w:color="auto" w:fill="FFFFFF"/>
        <w:spacing w:line="317" w:lineRule="exact"/>
        <w:ind w:right="1037"/>
        <w:jc w:val="center"/>
      </w:pPr>
      <w:r>
        <w:rPr>
          <w:b/>
          <w:bCs/>
          <w:color w:val="000000"/>
          <w:spacing w:val="14"/>
          <w:sz w:val="28"/>
          <w:szCs w:val="28"/>
        </w:rPr>
        <w:t>с 1 января 2012 года по 31 декабря 2012 года</w:t>
      </w:r>
    </w:p>
    <w:p w:rsidR="00BC0EF1" w:rsidRDefault="00BC0EF1" w:rsidP="006B7F50">
      <w:pPr>
        <w:spacing w:after="470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99"/>
        <w:gridCol w:w="2246"/>
        <w:gridCol w:w="1997"/>
        <w:gridCol w:w="1277"/>
        <w:gridCol w:w="1114"/>
        <w:gridCol w:w="1306"/>
        <w:gridCol w:w="1565"/>
        <w:gridCol w:w="1411"/>
        <w:gridCol w:w="1421"/>
        <w:gridCol w:w="1133"/>
        <w:gridCol w:w="1382"/>
      </w:tblGrid>
      <w:tr w:rsidR="00BC0EF1" w:rsidRPr="00F4345F" w:rsidTr="00F81C3F">
        <w:trPr>
          <w:trHeight w:hRule="exact" w:val="797"/>
        </w:trPr>
        <w:tc>
          <w:tcPr>
            <w:tcW w:w="49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BC0EF1" w:rsidRPr="00F4345F" w:rsidRDefault="00BC0EF1" w:rsidP="00F81C3F">
            <w:pPr>
              <w:shd w:val="clear" w:color="auto" w:fill="FFFFFF"/>
              <w:spacing w:line="259" w:lineRule="exact"/>
              <w:ind w:left="34" w:right="29" w:hanging="48"/>
            </w:pPr>
            <w:r>
              <w:rPr>
                <w:color w:val="000000"/>
                <w:sz w:val="23"/>
                <w:szCs w:val="23"/>
              </w:rPr>
              <w:t xml:space="preserve">№ </w:t>
            </w:r>
            <w:r>
              <w:rPr>
                <w:color w:val="000000"/>
                <w:spacing w:val="-6"/>
                <w:sz w:val="23"/>
                <w:szCs w:val="23"/>
              </w:rPr>
              <w:t xml:space="preserve">п/ </w:t>
            </w:r>
            <w:r>
              <w:rPr>
                <w:color w:val="000000"/>
                <w:sz w:val="23"/>
                <w:szCs w:val="23"/>
              </w:rPr>
              <w:t>п</w:t>
            </w:r>
          </w:p>
        </w:tc>
        <w:tc>
          <w:tcPr>
            <w:tcW w:w="224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BC0EF1" w:rsidRPr="00F4345F" w:rsidRDefault="00BC0EF1" w:rsidP="00F81C3F">
            <w:pPr>
              <w:shd w:val="clear" w:color="auto" w:fill="FFFFFF"/>
              <w:spacing w:line="254" w:lineRule="exact"/>
              <w:ind w:left="34" w:right="43"/>
            </w:pPr>
            <w:r>
              <w:rPr>
                <w:color w:val="000000"/>
                <w:spacing w:val="-4"/>
                <w:sz w:val="23"/>
                <w:szCs w:val="23"/>
              </w:rPr>
              <w:t xml:space="preserve">Фамилия, имя, </w:t>
            </w:r>
            <w:r>
              <w:rPr>
                <w:color w:val="000000"/>
                <w:spacing w:val="-7"/>
                <w:sz w:val="23"/>
                <w:szCs w:val="23"/>
              </w:rPr>
              <w:t xml:space="preserve">отчество, должность </w:t>
            </w:r>
            <w:r>
              <w:rPr>
                <w:color w:val="000000"/>
                <w:spacing w:val="-2"/>
                <w:sz w:val="23"/>
                <w:szCs w:val="23"/>
              </w:rPr>
              <w:t xml:space="preserve">(для членов семьи - </w:t>
            </w:r>
            <w:r>
              <w:rPr>
                <w:color w:val="000000"/>
                <w:spacing w:val="-5"/>
                <w:sz w:val="23"/>
                <w:szCs w:val="23"/>
              </w:rPr>
              <w:t>семейное положение)</w:t>
            </w:r>
          </w:p>
        </w:tc>
        <w:tc>
          <w:tcPr>
            <w:tcW w:w="199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BC0EF1" w:rsidRPr="00F4345F" w:rsidRDefault="00BC0EF1" w:rsidP="00F81C3F">
            <w:pPr>
              <w:shd w:val="clear" w:color="auto" w:fill="FFFFFF"/>
              <w:spacing w:line="254" w:lineRule="exact"/>
              <w:ind w:left="19" w:right="24"/>
              <w:jc w:val="center"/>
            </w:pPr>
            <w:r>
              <w:rPr>
                <w:color w:val="000000"/>
                <w:spacing w:val="-6"/>
                <w:sz w:val="23"/>
                <w:szCs w:val="23"/>
              </w:rPr>
              <w:t xml:space="preserve">Декларированный </w:t>
            </w:r>
            <w:r>
              <w:rPr>
                <w:color w:val="000000"/>
                <w:spacing w:val="-5"/>
                <w:sz w:val="23"/>
                <w:szCs w:val="23"/>
              </w:rPr>
              <w:t xml:space="preserve">годовой доход (включая доходы по основному </w:t>
            </w:r>
            <w:r>
              <w:rPr>
                <w:color w:val="000000"/>
                <w:spacing w:val="-6"/>
                <w:sz w:val="23"/>
                <w:szCs w:val="23"/>
              </w:rPr>
              <w:t xml:space="preserve">месту работы и от </w:t>
            </w:r>
            <w:r>
              <w:rPr>
                <w:color w:val="000000"/>
                <w:spacing w:val="-7"/>
                <w:sz w:val="23"/>
                <w:szCs w:val="23"/>
              </w:rPr>
              <w:t>иных источников) за 2012 год (руб.)</w:t>
            </w:r>
          </w:p>
        </w:tc>
        <w:tc>
          <w:tcPr>
            <w:tcW w:w="667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C0EF1" w:rsidRPr="00F4345F" w:rsidRDefault="00BC0EF1" w:rsidP="00F81C3F">
            <w:pPr>
              <w:shd w:val="clear" w:color="auto" w:fill="FFFFFF"/>
              <w:spacing w:line="254" w:lineRule="exact"/>
              <w:ind w:left="336" w:right="341"/>
              <w:jc w:val="center"/>
            </w:pPr>
            <w:r>
              <w:rPr>
                <w:color w:val="000000"/>
                <w:spacing w:val="-6"/>
                <w:sz w:val="23"/>
                <w:szCs w:val="23"/>
              </w:rPr>
              <w:t xml:space="preserve">Перечень объектов недвижимого имущества и транспортных </w:t>
            </w:r>
            <w:r>
              <w:rPr>
                <w:color w:val="000000"/>
                <w:spacing w:val="-4"/>
                <w:sz w:val="23"/>
                <w:szCs w:val="23"/>
              </w:rPr>
              <w:t>средств, принадлежащих на праве собственности</w:t>
            </w:r>
          </w:p>
        </w:tc>
        <w:tc>
          <w:tcPr>
            <w:tcW w:w="393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C0EF1" w:rsidRPr="00F4345F" w:rsidRDefault="00BC0EF1" w:rsidP="00F81C3F">
            <w:pPr>
              <w:shd w:val="clear" w:color="auto" w:fill="FFFFFF"/>
              <w:spacing w:line="254" w:lineRule="exact"/>
              <w:ind w:left="283" w:right="302"/>
              <w:jc w:val="center"/>
            </w:pPr>
            <w:r>
              <w:rPr>
                <w:color w:val="000000"/>
                <w:spacing w:val="-7"/>
                <w:sz w:val="23"/>
                <w:szCs w:val="23"/>
              </w:rPr>
              <w:t xml:space="preserve">Перечень объектов недвижимого </w:t>
            </w:r>
            <w:r>
              <w:rPr>
                <w:color w:val="000000"/>
                <w:spacing w:val="-5"/>
                <w:sz w:val="23"/>
                <w:szCs w:val="23"/>
              </w:rPr>
              <w:t xml:space="preserve">имущества, находящихся в </w:t>
            </w:r>
            <w:r>
              <w:rPr>
                <w:color w:val="000000"/>
                <w:spacing w:val="-6"/>
                <w:sz w:val="23"/>
                <w:szCs w:val="23"/>
              </w:rPr>
              <w:t>пользовании</w:t>
            </w:r>
          </w:p>
        </w:tc>
      </w:tr>
      <w:tr w:rsidR="00BC0EF1" w:rsidRPr="00F4345F" w:rsidTr="00F81C3F">
        <w:trPr>
          <w:trHeight w:hRule="exact" w:val="1027"/>
        </w:trPr>
        <w:tc>
          <w:tcPr>
            <w:tcW w:w="49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C0EF1" w:rsidRPr="00F4345F" w:rsidRDefault="00BC0EF1" w:rsidP="00F81C3F"/>
          <w:p w:rsidR="00BC0EF1" w:rsidRPr="00F4345F" w:rsidRDefault="00BC0EF1" w:rsidP="00F81C3F"/>
        </w:tc>
        <w:tc>
          <w:tcPr>
            <w:tcW w:w="224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C0EF1" w:rsidRPr="00F4345F" w:rsidRDefault="00BC0EF1" w:rsidP="00F81C3F"/>
          <w:p w:rsidR="00BC0EF1" w:rsidRPr="00F4345F" w:rsidRDefault="00BC0EF1" w:rsidP="00F81C3F"/>
        </w:tc>
        <w:tc>
          <w:tcPr>
            <w:tcW w:w="199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C0EF1" w:rsidRPr="00F4345F" w:rsidRDefault="00BC0EF1" w:rsidP="00F81C3F"/>
          <w:p w:rsidR="00BC0EF1" w:rsidRPr="00F4345F" w:rsidRDefault="00BC0EF1" w:rsidP="00F81C3F"/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C0EF1" w:rsidRPr="00F4345F" w:rsidRDefault="00BC0EF1" w:rsidP="00F81C3F">
            <w:pPr>
              <w:shd w:val="clear" w:color="auto" w:fill="FFFFFF"/>
              <w:spacing w:line="250" w:lineRule="exact"/>
              <w:ind w:left="48" w:right="53"/>
              <w:jc w:val="center"/>
            </w:pPr>
            <w:r>
              <w:rPr>
                <w:color w:val="000000"/>
                <w:spacing w:val="-6"/>
                <w:sz w:val="23"/>
                <w:szCs w:val="23"/>
              </w:rPr>
              <w:t xml:space="preserve">Вид объектов </w:t>
            </w:r>
            <w:r>
              <w:rPr>
                <w:color w:val="000000"/>
                <w:spacing w:val="-9"/>
                <w:sz w:val="23"/>
                <w:szCs w:val="23"/>
              </w:rPr>
              <w:t xml:space="preserve">недвижим </w:t>
            </w:r>
            <w:r>
              <w:rPr>
                <w:color w:val="000000"/>
                <w:spacing w:val="-7"/>
                <w:sz w:val="23"/>
                <w:szCs w:val="23"/>
              </w:rPr>
              <w:t>ости</w:t>
            </w: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C0EF1" w:rsidRPr="00F4345F" w:rsidRDefault="00BC0EF1" w:rsidP="00F81C3F">
            <w:pPr>
              <w:shd w:val="clear" w:color="auto" w:fill="FFFFFF"/>
              <w:spacing w:line="254" w:lineRule="exact"/>
              <w:ind w:left="29" w:right="24"/>
            </w:pPr>
            <w:r>
              <w:rPr>
                <w:color w:val="000000"/>
                <w:spacing w:val="-8"/>
                <w:sz w:val="23"/>
                <w:szCs w:val="23"/>
              </w:rPr>
              <w:t xml:space="preserve">Вид </w:t>
            </w:r>
            <w:r>
              <w:rPr>
                <w:color w:val="000000"/>
                <w:spacing w:val="-7"/>
                <w:sz w:val="23"/>
                <w:szCs w:val="23"/>
              </w:rPr>
              <w:t>собствен</w:t>
            </w:r>
            <w:r>
              <w:rPr>
                <w:color w:val="000000"/>
                <w:spacing w:val="-9"/>
                <w:sz w:val="23"/>
                <w:szCs w:val="23"/>
              </w:rPr>
              <w:t>ности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C0EF1" w:rsidRPr="00F4345F" w:rsidRDefault="00BC0EF1" w:rsidP="00F81C3F">
            <w:pPr>
              <w:shd w:val="clear" w:color="auto" w:fill="FFFFFF"/>
              <w:spacing w:line="254" w:lineRule="exact"/>
              <w:ind w:left="115" w:right="110"/>
            </w:pPr>
            <w:r>
              <w:rPr>
                <w:color w:val="000000"/>
                <w:spacing w:val="-9"/>
                <w:sz w:val="23"/>
                <w:szCs w:val="23"/>
              </w:rPr>
              <w:t xml:space="preserve">Площадь </w:t>
            </w:r>
            <w:r>
              <w:rPr>
                <w:color w:val="000000"/>
                <w:spacing w:val="-4"/>
                <w:sz w:val="23"/>
                <w:szCs w:val="23"/>
              </w:rPr>
              <w:t>(кв.м.)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C0EF1" w:rsidRPr="00F4345F" w:rsidRDefault="00BC0EF1" w:rsidP="00F81C3F">
            <w:pPr>
              <w:shd w:val="clear" w:color="auto" w:fill="FFFFFF"/>
              <w:spacing w:line="254" w:lineRule="exact"/>
              <w:ind w:left="5"/>
            </w:pPr>
            <w:r>
              <w:rPr>
                <w:color w:val="000000"/>
                <w:spacing w:val="-4"/>
                <w:sz w:val="23"/>
                <w:szCs w:val="23"/>
              </w:rPr>
              <w:t xml:space="preserve">Страна </w:t>
            </w:r>
            <w:r>
              <w:rPr>
                <w:color w:val="000000"/>
                <w:spacing w:val="-8"/>
                <w:sz w:val="23"/>
                <w:szCs w:val="23"/>
              </w:rPr>
              <w:t>расположения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C0EF1" w:rsidRPr="00F4345F" w:rsidRDefault="00BC0EF1" w:rsidP="00F81C3F">
            <w:pPr>
              <w:shd w:val="clear" w:color="auto" w:fill="FFFFFF"/>
              <w:spacing w:line="254" w:lineRule="exact"/>
              <w:ind w:left="101" w:right="96"/>
            </w:pPr>
            <w:r>
              <w:rPr>
                <w:color w:val="000000"/>
                <w:spacing w:val="-8"/>
                <w:sz w:val="23"/>
                <w:szCs w:val="23"/>
              </w:rPr>
              <w:t>Транспорт ные</w:t>
            </w:r>
            <w:r>
              <w:rPr>
                <w:color w:val="000000"/>
                <w:spacing w:val="-6"/>
                <w:sz w:val="23"/>
                <w:szCs w:val="23"/>
              </w:rPr>
              <w:t>средства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C0EF1" w:rsidRPr="00F4345F" w:rsidRDefault="00BC0EF1" w:rsidP="00F81C3F">
            <w:pPr>
              <w:shd w:val="clear" w:color="auto" w:fill="FFFFFF"/>
              <w:spacing w:line="250" w:lineRule="exact"/>
              <w:ind w:left="168" w:right="182"/>
            </w:pPr>
            <w:r>
              <w:rPr>
                <w:color w:val="000000"/>
                <w:spacing w:val="-6"/>
                <w:sz w:val="23"/>
                <w:szCs w:val="23"/>
              </w:rPr>
              <w:t xml:space="preserve">Вид </w:t>
            </w:r>
            <w:r>
              <w:rPr>
                <w:color w:val="000000"/>
                <w:spacing w:val="-8"/>
                <w:sz w:val="23"/>
                <w:szCs w:val="23"/>
              </w:rPr>
              <w:t xml:space="preserve">объектов </w:t>
            </w:r>
            <w:r>
              <w:rPr>
                <w:color w:val="000000"/>
                <w:spacing w:val="-7"/>
                <w:sz w:val="23"/>
                <w:szCs w:val="23"/>
              </w:rPr>
              <w:t>недвижи</w:t>
            </w:r>
            <w:r>
              <w:rPr>
                <w:color w:val="000000"/>
                <w:spacing w:val="-9"/>
                <w:sz w:val="23"/>
                <w:szCs w:val="23"/>
              </w:rPr>
              <w:t>мости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C0EF1" w:rsidRPr="00F4345F" w:rsidRDefault="00BC0EF1" w:rsidP="00F81C3F">
            <w:pPr>
              <w:shd w:val="clear" w:color="auto" w:fill="FFFFFF"/>
              <w:spacing w:line="254" w:lineRule="exact"/>
              <w:ind w:left="19" w:right="34"/>
            </w:pPr>
            <w:r>
              <w:rPr>
                <w:color w:val="000000"/>
                <w:spacing w:val="-9"/>
                <w:sz w:val="23"/>
                <w:szCs w:val="23"/>
              </w:rPr>
              <w:t xml:space="preserve">Площадь </w:t>
            </w:r>
            <w:r>
              <w:rPr>
                <w:color w:val="000000"/>
                <w:spacing w:val="-4"/>
                <w:sz w:val="23"/>
                <w:szCs w:val="23"/>
              </w:rPr>
              <w:t>(кв.м.)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C0EF1" w:rsidRPr="00F4345F" w:rsidRDefault="00BC0EF1" w:rsidP="00F81C3F">
            <w:pPr>
              <w:shd w:val="clear" w:color="auto" w:fill="FFFFFF"/>
              <w:spacing w:line="250" w:lineRule="exact"/>
              <w:ind w:left="62" w:right="86"/>
            </w:pPr>
            <w:r>
              <w:rPr>
                <w:color w:val="000000"/>
                <w:spacing w:val="-5"/>
                <w:sz w:val="23"/>
                <w:szCs w:val="23"/>
              </w:rPr>
              <w:t xml:space="preserve">Страна </w:t>
            </w:r>
            <w:r>
              <w:rPr>
                <w:color w:val="000000"/>
                <w:spacing w:val="-7"/>
                <w:sz w:val="23"/>
                <w:szCs w:val="23"/>
              </w:rPr>
              <w:t>расположе</w:t>
            </w:r>
            <w:r>
              <w:rPr>
                <w:color w:val="000000"/>
                <w:spacing w:val="-8"/>
                <w:sz w:val="23"/>
                <w:szCs w:val="23"/>
              </w:rPr>
              <w:t>ния</w:t>
            </w:r>
          </w:p>
        </w:tc>
      </w:tr>
      <w:tr w:rsidR="00BC0EF1" w:rsidRPr="00F4345F" w:rsidTr="00F81C3F">
        <w:trPr>
          <w:trHeight w:hRule="exact" w:val="1440"/>
        </w:trPr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0EF1" w:rsidRPr="00F4345F" w:rsidRDefault="00BC0EF1" w:rsidP="00F81C3F">
            <w:pPr>
              <w:shd w:val="clear" w:color="auto" w:fill="FFFFFF"/>
              <w:ind w:left="115"/>
            </w:pPr>
            <w:r w:rsidRPr="00F4345F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0EF1" w:rsidRPr="00F4345F" w:rsidRDefault="00BC0EF1" w:rsidP="00F81C3F">
            <w:pPr>
              <w:shd w:val="clear" w:color="auto" w:fill="FFFFFF"/>
              <w:rPr>
                <w:b/>
              </w:rPr>
            </w:pPr>
            <w:r w:rsidRPr="00F4345F">
              <w:rPr>
                <w:b/>
              </w:rPr>
              <w:t>Главный врач МБУЗ «Кунгурская центральная городская поликлиника» Вшивцева Елена Александровна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0EF1" w:rsidRPr="00F4345F" w:rsidRDefault="00BC0EF1" w:rsidP="00F81C3F">
            <w:pPr>
              <w:shd w:val="clear" w:color="auto" w:fill="FFFFFF"/>
            </w:pPr>
            <w:r w:rsidRPr="00F4345F">
              <w:t>843 790,36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0EF1" w:rsidRPr="00F4345F" w:rsidRDefault="00BC0EF1" w:rsidP="00D91779">
            <w:pPr>
              <w:shd w:val="clear" w:color="auto" w:fill="FFFFFF"/>
            </w:pPr>
            <w:r w:rsidRPr="00F4345F">
              <w:t>1.Земельный участок</w:t>
            </w:r>
          </w:p>
          <w:p w:rsidR="00BC0EF1" w:rsidRPr="00F4345F" w:rsidRDefault="00BC0EF1" w:rsidP="00D91779">
            <w:pPr>
              <w:shd w:val="clear" w:color="auto" w:fill="FFFFFF"/>
            </w:pPr>
            <w:r w:rsidRPr="00F4345F">
              <w:t>2.квартира</w:t>
            </w:r>
          </w:p>
          <w:p w:rsidR="00BC0EF1" w:rsidRPr="00F4345F" w:rsidRDefault="00BC0EF1" w:rsidP="00D91779">
            <w:pPr>
              <w:shd w:val="clear" w:color="auto" w:fill="FFFFFF"/>
            </w:pPr>
            <w:r w:rsidRPr="00F4345F">
              <w:t>3.дача</w:t>
            </w: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0EF1" w:rsidRPr="00F4345F" w:rsidRDefault="00BC0EF1" w:rsidP="00D91779">
            <w:pPr>
              <w:shd w:val="clear" w:color="auto" w:fill="FFFFFF"/>
            </w:pPr>
            <w:r w:rsidRPr="00F4345F">
              <w:t>Индивидуальная</w:t>
            </w:r>
          </w:p>
          <w:p w:rsidR="00BC0EF1" w:rsidRPr="00F4345F" w:rsidRDefault="00BC0EF1" w:rsidP="00D91779">
            <w:pPr>
              <w:shd w:val="clear" w:color="auto" w:fill="FFFFFF"/>
            </w:pPr>
            <w:r w:rsidRPr="00F4345F">
              <w:t>½ доли</w:t>
            </w:r>
          </w:p>
          <w:p w:rsidR="00BC0EF1" w:rsidRPr="00F4345F" w:rsidRDefault="00BC0EF1" w:rsidP="00D91779">
            <w:pPr>
              <w:shd w:val="clear" w:color="auto" w:fill="FFFFFF"/>
            </w:pPr>
            <w:r w:rsidRPr="00F4345F">
              <w:t>Индивидуальная</w:t>
            </w:r>
          </w:p>
          <w:p w:rsidR="00BC0EF1" w:rsidRPr="00F4345F" w:rsidRDefault="00BC0EF1" w:rsidP="00D91779">
            <w:pPr>
              <w:shd w:val="clear" w:color="auto" w:fill="FFFFFF"/>
            </w:pP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0EF1" w:rsidRPr="00F4345F" w:rsidRDefault="00BC0EF1" w:rsidP="00D91779">
            <w:pPr>
              <w:shd w:val="clear" w:color="auto" w:fill="FFFFFF"/>
            </w:pPr>
            <w:r w:rsidRPr="00F4345F">
              <w:t>1600</w:t>
            </w:r>
          </w:p>
          <w:p w:rsidR="00BC0EF1" w:rsidRPr="00F4345F" w:rsidRDefault="00BC0EF1" w:rsidP="00D91779">
            <w:pPr>
              <w:shd w:val="clear" w:color="auto" w:fill="FFFFFF"/>
            </w:pPr>
          </w:p>
          <w:p w:rsidR="00BC0EF1" w:rsidRPr="00F4345F" w:rsidRDefault="00BC0EF1" w:rsidP="00D91779">
            <w:pPr>
              <w:shd w:val="clear" w:color="auto" w:fill="FFFFFF"/>
            </w:pPr>
            <w:r w:rsidRPr="00F4345F">
              <w:t>42,4</w:t>
            </w:r>
          </w:p>
          <w:p w:rsidR="00BC0EF1" w:rsidRPr="00F4345F" w:rsidRDefault="00BC0EF1" w:rsidP="00D91779">
            <w:pPr>
              <w:shd w:val="clear" w:color="auto" w:fill="FFFFFF"/>
            </w:pPr>
            <w:r w:rsidRPr="00F4345F">
              <w:t>21,9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0EF1" w:rsidRPr="00F4345F" w:rsidRDefault="00BC0EF1" w:rsidP="00D91779">
            <w:pPr>
              <w:shd w:val="clear" w:color="auto" w:fill="FFFFFF"/>
            </w:pPr>
            <w:r w:rsidRPr="00F4345F">
              <w:t>Россия</w:t>
            </w:r>
          </w:p>
          <w:p w:rsidR="00BC0EF1" w:rsidRPr="00F4345F" w:rsidRDefault="00BC0EF1" w:rsidP="00D91779">
            <w:pPr>
              <w:shd w:val="clear" w:color="auto" w:fill="FFFFFF"/>
            </w:pPr>
          </w:p>
          <w:p w:rsidR="00BC0EF1" w:rsidRPr="00F4345F" w:rsidRDefault="00BC0EF1" w:rsidP="00D91779">
            <w:pPr>
              <w:shd w:val="clear" w:color="auto" w:fill="FFFFFF"/>
            </w:pPr>
            <w:r w:rsidRPr="00F4345F">
              <w:t>Россия</w:t>
            </w:r>
          </w:p>
          <w:p w:rsidR="00BC0EF1" w:rsidRPr="00F4345F" w:rsidRDefault="00BC0EF1" w:rsidP="00D91779">
            <w:pPr>
              <w:shd w:val="clear" w:color="auto" w:fill="FFFFFF"/>
            </w:pPr>
            <w:r w:rsidRPr="00F4345F">
              <w:t>Россия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0EF1" w:rsidRPr="00F4345F" w:rsidRDefault="00BC0EF1" w:rsidP="00D91779">
            <w:pPr>
              <w:shd w:val="clear" w:color="auto" w:fill="FFFFFF"/>
            </w:pPr>
            <w:r w:rsidRPr="00F4345F">
              <w:t>ВАЗ-21103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0EF1" w:rsidRPr="00F4345F" w:rsidRDefault="00BC0EF1" w:rsidP="00D91779">
            <w:pPr>
              <w:shd w:val="clear" w:color="auto" w:fill="FFFFFF"/>
            </w:pPr>
            <w:r w:rsidRPr="00F4345F">
              <w:t>-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0EF1" w:rsidRPr="00F4345F" w:rsidRDefault="00BC0EF1" w:rsidP="00D91779">
            <w:pPr>
              <w:shd w:val="clear" w:color="auto" w:fill="FFFFFF"/>
            </w:pPr>
            <w:r w:rsidRPr="00F4345F">
              <w:t>-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0EF1" w:rsidRPr="00F4345F" w:rsidRDefault="00BC0EF1" w:rsidP="00D91779">
            <w:pPr>
              <w:shd w:val="clear" w:color="auto" w:fill="FFFFFF"/>
            </w:pPr>
            <w:r w:rsidRPr="00F4345F">
              <w:t>-</w:t>
            </w:r>
          </w:p>
        </w:tc>
      </w:tr>
      <w:tr w:rsidR="00BC0EF1" w:rsidRPr="00F4345F" w:rsidTr="00F81C3F">
        <w:trPr>
          <w:trHeight w:hRule="exact" w:val="1536"/>
        </w:trPr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0EF1" w:rsidRPr="00F4345F" w:rsidRDefault="00BC0EF1" w:rsidP="00F81C3F">
            <w:pPr>
              <w:shd w:val="clear" w:color="auto" w:fill="FFFFFF"/>
              <w:ind w:left="91"/>
            </w:pPr>
            <w:r w:rsidRPr="00F4345F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0EF1" w:rsidRPr="00F4345F" w:rsidRDefault="00BC0EF1" w:rsidP="00F81C3F">
            <w:pPr>
              <w:shd w:val="clear" w:color="auto" w:fill="FFFFFF"/>
            </w:pPr>
            <w:r w:rsidRPr="00F4345F">
              <w:rPr>
                <w:b/>
              </w:rPr>
              <w:t>Главный врач МБУЗ «Кунгурская детская городская поликлиника» Шишмакова Марина Ивановна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0EF1" w:rsidRPr="00F4345F" w:rsidRDefault="00BC0EF1" w:rsidP="00F81C3F">
            <w:pPr>
              <w:shd w:val="clear" w:color="auto" w:fill="FFFFFF"/>
              <w:ind w:left="974"/>
            </w:pPr>
            <w:r w:rsidRPr="00F4345F">
              <w:t>625 031,01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0EF1" w:rsidRPr="00F4345F" w:rsidRDefault="00BC0EF1" w:rsidP="00D91779">
            <w:pPr>
              <w:shd w:val="clear" w:color="auto" w:fill="FFFFFF"/>
            </w:pPr>
            <w:r w:rsidRPr="00F4345F">
              <w:t>квартира</w:t>
            </w: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C0EF1" w:rsidRPr="00F4345F" w:rsidRDefault="00BC0EF1" w:rsidP="00D91779">
            <w:pPr>
              <w:shd w:val="clear" w:color="auto" w:fill="FFFFFF"/>
            </w:pPr>
            <w:r w:rsidRPr="00F4345F">
              <w:t>Индивидуальная</w:t>
            </w:r>
          </w:p>
          <w:p w:rsidR="00BC0EF1" w:rsidRPr="00F4345F" w:rsidRDefault="00BC0EF1" w:rsidP="00D91779">
            <w:pPr>
              <w:shd w:val="clear" w:color="auto" w:fill="FFFFFF"/>
            </w:pP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C0EF1" w:rsidRPr="00F4345F" w:rsidRDefault="00BC0EF1" w:rsidP="00D91779">
            <w:pPr>
              <w:shd w:val="clear" w:color="auto" w:fill="FFFFFF"/>
            </w:pPr>
            <w:r w:rsidRPr="00F4345F">
              <w:t>59,6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0EF1" w:rsidRPr="00F4345F" w:rsidRDefault="00BC0EF1" w:rsidP="00D91779">
            <w:pPr>
              <w:shd w:val="clear" w:color="auto" w:fill="FFFFFF"/>
            </w:pPr>
            <w:r w:rsidRPr="00F4345F">
              <w:t>Россия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0EF1" w:rsidRPr="00F4345F" w:rsidRDefault="00BC0EF1" w:rsidP="00D91779">
            <w:pPr>
              <w:shd w:val="clear" w:color="auto" w:fill="FFFFFF"/>
            </w:pPr>
            <w:r w:rsidRPr="00F4345F">
              <w:t>-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0EF1" w:rsidRPr="00F4345F" w:rsidRDefault="00BC0EF1" w:rsidP="00D91779">
            <w:r w:rsidRPr="00F4345F">
              <w:t>-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0EF1" w:rsidRPr="00F4345F" w:rsidRDefault="00BC0EF1" w:rsidP="00D91779">
            <w:r w:rsidRPr="00F4345F">
              <w:t>-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0EF1" w:rsidRPr="00F4345F" w:rsidRDefault="00BC0EF1" w:rsidP="00D91779">
            <w:r w:rsidRPr="00F4345F">
              <w:t>-</w:t>
            </w:r>
          </w:p>
        </w:tc>
      </w:tr>
      <w:tr w:rsidR="00BC0EF1" w:rsidRPr="00F4345F" w:rsidTr="00F81C3F">
        <w:trPr>
          <w:trHeight w:hRule="exact" w:val="1091"/>
        </w:trPr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0EF1" w:rsidRPr="00F4345F" w:rsidRDefault="00BC0EF1" w:rsidP="00F81C3F">
            <w:pPr>
              <w:shd w:val="clear" w:color="auto" w:fill="FFFFFF"/>
              <w:ind w:left="96"/>
            </w:pPr>
          </w:p>
        </w:tc>
        <w:tc>
          <w:tcPr>
            <w:tcW w:w="2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0EF1" w:rsidRPr="00F4345F" w:rsidRDefault="00BC0EF1" w:rsidP="00F81C3F">
            <w:pPr>
              <w:shd w:val="clear" w:color="auto" w:fill="FFFFFF"/>
            </w:pPr>
            <w:r w:rsidRPr="00F4345F">
              <w:t>супруг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0EF1" w:rsidRPr="00F4345F" w:rsidRDefault="00BC0EF1" w:rsidP="00F81C3F">
            <w:pPr>
              <w:shd w:val="clear" w:color="auto" w:fill="FFFFFF"/>
              <w:rPr>
                <w:lang w:val="en-US"/>
              </w:rPr>
            </w:pPr>
            <w:r w:rsidRPr="00F4345F">
              <w:t>34</w:t>
            </w:r>
            <w:r w:rsidRPr="00F4345F">
              <w:rPr>
                <w:lang w:val="en-US"/>
              </w:rPr>
              <w:t> </w:t>
            </w:r>
            <w:r w:rsidRPr="00F4345F">
              <w:t>662,9</w:t>
            </w:r>
            <w:r w:rsidRPr="00F4345F">
              <w:rPr>
                <w:lang w:val="en-US"/>
              </w:rPr>
              <w:t>2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C0EF1" w:rsidRPr="00F4345F" w:rsidRDefault="00BC0EF1" w:rsidP="00D91779">
            <w:pPr>
              <w:shd w:val="clear" w:color="auto" w:fill="FFFFFF"/>
            </w:pPr>
            <w:r w:rsidRPr="00F4345F">
              <w:t>1.Гаражный бокс</w:t>
            </w:r>
          </w:p>
          <w:p w:rsidR="00BC0EF1" w:rsidRPr="00F4345F" w:rsidRDefault="00BC0EF1" w:rsidP="00D91779">
            <w:pPr>
              <w:shd w:val="clear" w:color="auto" w:fill="FFFFFF"/>
            </w:pPr>
            <w:r w:rsidRPr="00F4345F">
              <w:t>2.Гаражный бокс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0EF1" w:rsidRPr="00F4345F" w:rsidRDefault="00BC0EF1" w:rsidP="00D91779">
            <w:pPr>
              <w:shd w:val="clear" w:color="auto" w:fill="FFFFFF"/>
            </w:pPr>
            <w:r w:rsidRPr="00F4345F">
              <w:t>Индивидуальная</w:t>
            </w:r>
          </w:p>
          <w:p w:rsidR="00BC0EF1" w:rsidRPr="00F4345F" w:rsidRDefault="00BC0EF1" w:rsidP="00D91779">
            <w:pPr>
              <w:shd w:val="clear" w:color="auto" w:fill="FFFFFF"/>
            </w:pPr>
            <w:r w:rsidRPr="00F4345F">
              <w:t>Индивидуальная</w:t>
            </w:r>
          </w:p>
          <w:p w:rsidR="00BC0EF1" w:rsidRPr="00F4345F" w:rsidRDefault="00BC0EF1" w:rsidP="00D91779">
            <w:pPr>
              <w:shd w:val="clear" w:color="auto" w:fill="FFFFFF"/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0EF1" w:rsidRPr="00F4345F" w:rsidRDefault="00BC0EF1" w:rsidP="00D91779">
            <w:pPr>
              <w:shd w:val="clear" w:color="auto" w:fill="FFFFFF"/>
            </w:pPr>
            <w:r w:rsidRPr="00F4345F">
              <w:t>23,9</w:t>
            </w:r>
          </w:p>
          <w:p w:rsidR="00BC0EF1" w:rsidRPr="00F4345F" w:rsidRDefault="00BC0EF1" w:rsidP="00D91779">
            <w:pPr>
              <w:shd w:val="clear" w:color="auto" w:fill="FFFFFF"/>
            </w:pPr>
          </w:p>
          <w:p w:rsidR="00BC0EF1" w:rsidRPr="00F4345F" w:rsidRDefault="00BC0EF1" w:rsidP="00D91779">
            <w:pPr>
              <w:shd w:val="clear" w:color="auto" w:fill="FFFFFF"/>
            </w:pPr>
            <w:r w:rsidRPr="00F4345F">
              <w:t>24</w:t>
            </w:r>
          </w:p>
          <w:p w:rsidR="00BC0EF1" w:rsidRPr="00F4345F" w:rsidRDefault="00BC0EF1" w:rsidP="00D91779">
            <w:pPr>
              <w:shd w:val="clear" w:color="auto" w:fill="FFFFFF"/>
            </w:pPr>
          </w:p>
        </w:tc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0EF1" w:rsidRPr="00F4345F" w:rsidRDefault="00BC0EF1" w:rsidP="00D91779">
            <w:pPr>
              <w:shd w:val="clear" w:color="auto" w:fill="FFFFFF"/>
            </w:pPr>
            <w:r w:rsidRPr="00F4345F">
              <w:t>Россия</w:t>
            </w:r>
          </w:p>
          <w:p w:rsidR="00BC0EF1" w:rsidRPr="00F4345F" w:rsidRDefault="00BC0EF1" w:rsidP="00D91779">
            <w:pPr>
              <w:shd w:val="clear" w:color="auto" w:fill="FFFFFF"/>
            </w:pPr>
          </w:p>
          <w:p w:rsidR="00BC0EF1" w:rsidRPr="00F4345F" w:rsidRDefault="00BC0EF1" w:rsidP="00D91779">
            <w:pPr>
              <w:shd w:val="clear" w:color="auto" w:fill="FFFFFF"/>
            </w:pPr>
            <w:r w:rsidRPr="00F4345F">
              <w:t>Россия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0EF1" w:rsidRPr="00F4345F" w:rsidRDefault="00BC0EF1" w:rsidP="00D91779">
            <w:pPr>
              <w:shd w:val="clear" w:color="auto" w:fill="FFFFFF"/>
            </w:pPr>
            <w:r w:rsidRPr="00F4345F">
              <w:rPr>
                <w:lang w:val="en-US"/>
              </w:rPr>
              <w:t>MitsubishiLancer</w:t>
            </w:r>
            <w:bookmarkStart w:id="0" w:name="_GoBack"/>
            <w:bookmarkEnd w:id="0"/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0EF1" w:rsidRPr="00F4345F" w:rsidRDefault="00BC0EF1" w:rsidP="00D91779">
            <w:r w:rsidRPr="00F4345F">
              <w:t>-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0EF1" w:rsidRPr="00F4345F" w:rsidRDefault="00BC0EF1" w:rsidP="00D91779">
            <w:r w:rsidRPr="00F4345F">
              <w:t>-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0EF1" w:rsidRPr="00F4345F" w:rsidRDefault="00BC0EF1" w:rsidP="00D91779">
            <w:r w:rsidRPr="00F4345F">
              <w:t>-</w:t>
            </w:r>
          </w:p>
        </w:tc>
      </w:tr>
      <w:tr w:rsidR="00BC0EF1" w:rsidRPr="00F4345F" w:rsidTr="00F81C3F">
        <w:trPr>
          <w:trHeight w:hRule="exact" w:val="1986"/>
        </w:trPr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0EF1" w:rsidRPr="00F4345F" w:rsidRDefault="00BC0EF1" w:rsidP="00F81C3F">
            <w:pPr>
              <w:shd w:val="clear" w:color="auto" w:fill="FFFFFF"/>
              <w:ind w:left="96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2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0EF1" w:rsidRPr="00F4345F" w:rsidRDefault="00BC0EF1" w:rsidP="00F81C3F">
            <w:pPr>
              <w:shd w:val="clear" w:color="auto" w:fill="FFFFFF"/>
            </w:pPr>
            <w:r w:rsidRPr="00F4345F">
              <w:rPr>
                <w:b/>
              </w:rPr>
              <w:t>Главный врач МАУЗ «Кунгурская стоматологическая поликлиника» Мокин Сергей Николаевич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0EF1" w:rsidRPr="00F4345F" w:rsidRDefault="00BC0EF1" w:rsidP="00F81C3F">
            <w:pPr>
              <w:shd w:val="clear" w:color="auto" w:fill="FFFFFF"/>
            </w:pPr>
            <w:r w:rsidRPr="00F4345F">
              <w:t>1 165 152,57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C0EF1" w:rsidRPr="00F4345F" w:rsidRDefault="00BC0EF1" w:rsidP="00F81C3F">
            <w:pPr>
              <w:shd w:val="clear" w:color="auto" w:fill="FFFFFF"/>
            </w:pPr>
            <w:r w:rsidRPr="00F4345F">
              <w:t>1.Земельный участок</w:t>
            </w:r>
          </w:p>
          <w:p w:rsidR="00BC0EF1" w:rsidRPr="00F4345F" w:rsidRDefault="00BC0EF1" w:rsidP="00F81C3F">
            <w:pPr>
              <w:shd w:val="clear" w:color="auto" w:fill="FFFFFF"/>
            </w:pPr>
            <w:r w:rsidRPr="00F4345F">
              <w:t>2.Жилой дом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0EF1" w:rsidRPr="00F4345F" w:rsidRDefault="00BC0EF1" w:rsidP="00F81C3F">
            <w:pPr>
              <w:shd w:val="clear" w:color="auto" w:fill="FFFFFF"/>
            </w:pPr>
            <w:r w:rsidRPr="00F4345F">
              <w:t>Индивидуальная</w:t>
            </w:r>
          </w:p>
          <w:p w:rsidR="00BC0EF1" w:rsidRPr="00F4345F" w:rsidRDefault="00BC0EF1" w:rsidP="00F81C3F">
            <w:pPr>
              <w:shd w:val="clear" w:color="auto" w:fill="FFFFFF"/>
            </w:pPr>
            <w:r w:rsidRPr="00F4345F">
              <w:t>индивидуальная</w:t>
            </w:r>
          </w:p>
          <w:p w:rsidR="00BC0EF1" w:rsidRPr="00F4345F" w:rsidRDefault="00BC0EF1" w:rsidP="00F81C3F">
            <w:pPr>
              <w:shd w:val="clear" w:color="auto" w:fill="FFFFFF"/>
            </w:pPr>
          </w:p>
          <w:p w:rsidR="00BC0EF1" w:rsidRPr="00F4345F" w:rsidRDefault="00BC0EF1" w:rsidP="00F81C3F">
            <w:pPr>
              <w:shd w:val="clear" w:color="auto" w:fill="FFFFFF"/>
            </w:pPr>
          </w:p>
          <w:p w:rsidR="00BC0EF1" w:rsidRPr="00F4345F" w:rsidRDefault="00BC0EF1" w:rsidP="00F81C3F">
            <w:pPr>
              <w:shd w:val="clear" w:color="auto" w:fill="FFFFFF"/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0EF1" w:rsidRPr="00F4345F" w:rsidRDefault="00BC0EF1" w:rsidP="00F81C3F">
            <w:pPr>
              <w:shd w:val="clear" w:color="auto" w:fill="FFFFFF"/>
            </w:pPr>
            <w:r w:rsidRPr="00F4345F">
              <w:t>1248</w:t>
            </w:r>
          </w:p>
          <w:p w:rsidR="00BC0EF1" w:rsidRPr="00F4345F" w:rsidRDefault="00BC0EF1" w:rsidP="00F81C3F">
            <w:pPr>
              <w:shd w:val="clear" w:color="auto" w:fill="FFFFFF"/>
            </w:pPr>
          </w:p>
          <w:p w:rsidR="00BC0EF1" w:rsidRPr="00F4345F" w:rsidRDefault="00BC0EF1" w:rsidP="00F81C3F">
            <w:pPr>
              <w:shd w:val="clear" w:color="auto" w:fill="FFFFFF"/>
            </w:pPr>
            <w:r w:rsidRPr="00F4345F">
              <w:t>194,2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0EF1" w:rsidRPr="00F4345F" w:rsidRDefault="00BC0EF1" w:rsidP="00F81C3F">
            <w:pPr>
              <w:shd w:val="clear" w:color="auto" w:fill="FFFFFF"/>
            </w:pPr>
            <w:r w:rsidRPr="00F4345F">
              <w:t>Россия</w:t>
            </w:r>
          </w:p>
          <w:p w:rsidR="00BC0EF1" w:rsidRPr="00F4345F" w:rsidRDefault="00BC0EF1" w:rsidP="00F81C3F">
            <w:pPr>
              <w:shd w:val="clear" w:color="auto" w:fill="FFFFFF"/>
            </w:pPr>
          </w:p>
          <w:p w:rsidR="00BC0EF1" w:rsidRPr="00F4345F" w:rsidRDefault="00BC0EF1" w:rsidP="00F81C3F">
            <w:pPr>
              <w:shd w:val="clear" w:color="auto" w:fill="FFFFFF"/>
            </w:pPr>
            <w:r w:rsidRPr="00F4345F">
              <w:t>Россия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0EF1" w:rsidRPr="00F4345F" w:rsidRDefault="00BC0EF1" w:rsidP="00F81C3F">
            <w:pPr>
              <w:shd w:val="clear" w:color="auto" w:fill="FFFFFF"/>
            </w:pPr>
            <w:r w:rsidRPr="00F4345F">
              <w:rPr>
                <w:lang w:val="en-US"/>
              </w:rPr>
              <w:t>LADAPRIORA</w:t>
            </w:r>
          </w:p>
          <w:p w:rsidR="00BC0EF1" w:rsidRPr="00F4345F" w:rsidRDefault="00BC0EF1" w:rsidP="00F81C3F">
            <w:pPr>
              <w:shd w:val="clear" w:color="auto" w:fill="FFFFFF"/>
            </w:pPr>
          </w:p>
          <w:p w:rsidR="00BC0EF1" w:rsidRPr="00F4345F" w:rsidRDefault="00BC0EF1" w:rsidP="00F81C3F">
            <w:pPr>
              <w:shd w:val="clear" w:color="auto" w:fill="FFFFFF"/>
            </w:pPr>
            <w:r w:rsidRPr="00F4345F">
              <w:rPr>
                <w:lang w:val="en-US"/>
              </w:rPr>
              <w:t>TOYOTARAV</w:t>
            </w:r>
            <w:r w:rsidRPr="00F4345F">
              <w:t xml:space="preserve"> 4</w:t>
            </w:r>
          </w:p>
          <w:p w:rsidR="00BC0EF1" w:rsidRPr="00F4345F" w:rsidRDefault="00BC0EF1" w:rsidP="00F81C3F">
            <w:pPr>
              <w:shd w:val="clear" w:color="auto" w:fill="FFFFFF"/>
            </w:pPr>
          </w:p>
          <w:p w:rsidR="00BC0EF1" w:rsidRPr="00F4345F" w:rsidRDefault="00BC0EF1" w:rsidP="00F81C3F">
            <w:pPr>
              <w:shd w:val="clear" w:color="auto" w:fill="FFFFFF"/>
            </w:pPr>
            <w:r w:rsidRPr="00F4345F">
              <w:t xml:space="preserve">Автоприцеп </w:t>
            </w:r>
          </w:p>
          <w:p w:rsidR="00BC0EF1" w:rsidRPr="00F4345F" w:rsidRDefault="00BC0EF1" w:rsidP="00F81C3F">
            <w:pPr>
              <w:shd w:val="clear" w:color="auto" w:fill="FFFFFF"/>
            </w:pPr>
            <w:r w:rsidRPr="00F4345F">
              <w:t>легковой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0EF1" w:rsidRPr="00F4345F" w:rsidRDefault="00BC0EF1" w:rsidP="00F81C3F">
            <w:pPr>
              <w:shd w:val="clear" w:color="auto" w:fill="FFFFFF"/>
            </w:pPr>
            <w:r w:rsidRPr="00F4345F">
              <w:t>-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0EF1" w:rsidRPr="00F4345F" w:rsidRDefault="00BC0EF1" w:rsidP="00F81C3F">
            <w:pPr>
              <w:shd w:val="clear" w:color="auto" w:fill="FFFFFF"/>
            </w:pPr>
            <w:r w:rsidRPr="00F4345F">
              <w:t>-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0EF1" w:rsidRPr="00F4345F" w:rsidRDefault="00BC0EF1" w:rsidP="00F81C3F">
            <w:pPr>
              <w:shd w:val="clear" w:color="auto" w:fill="FFFFFF"/>
            </w:pPr>
            <w:r w:rsidRPr="00F4345F">
              <w:t>-</w:t>
            </w:r>
          </w:p>
        </w:tc>
      </w:tr>
      <w:tr w:rsidR="00BC0EF1" w:rsidRPr="00F4345F" w:rsidTr="00F81C3F">
        <w:trPr>
          <w:trHeight w:hRule="exact" w:val="1986"/>
        </w:trPr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0EF1" w:rsidRPr="00F4345F" w:rsidRDefault="00BC0EF1" w:rsidP="00F81C3F">
            <w:pPr>
              <w:shd w:val="clear" w:color="auto" w:fill="FFFFFF"/>
              <w:ind w:left="96"/>
              <w:rPr>
                <w:color w:val="000000"/>
                <w:sz w:val="22"/>
                <w:szCs w:val="22"/>
              </w:rPr>
            </w:pPr>
          </w:p>
        </w:tc>
        <w:tc>
          <w:tcPr>
            <w:tcW w:w="2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0EF1" w:rsidRPr="00F4345F" w:rsidRDefault="00BC0EF1" w:rsidP="00F81C3F">
            <w:pPr>
              <w:shd w:val="clear" w:color="auto" w:fill="FFFFFF"/>
              <w:rPr>
                <w:b/>
              </w:rPr>
            </w:pPr>
            <w:r w:rsidRPr="00F4345F">
              <w:rPr>
                <w:b/>
              </w:rPr>
              <w:t>супруга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0EF1" w:rsidRPr="00F4345F" w:rsidRDefault="00BC0EF1" w:rsidP="00F81C3F">
            <w:pPr>
              <w:shd w:val="clear" w:color="auto" w:fill="FFFFFF"/>
            </w:pPr>
            <w:r w:rsidRPr="00F4345F">
              <w:t>413 246,80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C0EF1" w:rsidRPr="00F4345F" w:rsidRDefault="00BC0EF1" w:rsidP="00F81C3F">
            <w:pPr>
              <w:shd w:val="clear" w:color="auto" w:fill="FFFFFF"/>
            </w:pPr>
            <w:r w:rsidRPr="00F4345F">
              <w:t>-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0EF1" w:rsidRPr="00F4345F" w:rsidRDefault="00BC0EF1" w:rsidP="00F81C3F">
            <w:pPr>
              <w:shd w:val="clear" w:color="auto" w:fill="FFFFFF"/>
            </w:pPr>
            <w:r w:rsidRPr="00F4345F">
              <w:t>-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0EF1" w:rsidRPr="00F4345F" w:rsidRDefault="00BC0EF1" w:rsidP="00F81C3F">
            <w:pPr>
              <w:shd w:val="clear" w:color="auto" w:fill="FFFFFF"/>
            </w:pPr>
            <w:r w:rsidRPr="00F4345F">
              <w:t>-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0EF1" w:rsidRPr="00F4345F" w:rsidRDefault="00BC0EF1" w:rsidP="00F81C3F">
            <w:pPr>
              <w:shd w:val="clear" w:color="auto" w:fill="FFFFFF"/>
            </w:pPr>
            <w:r w:rsidRPr="00F4345F">
              <w:t>-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0EF1" w:rsidRPr="00F4345F" w:rsidRDefault="00BC0EF1" w:rsidP="00F81C3F">
            <w:pPr>
              <w:shd w:val="clear" w:color="auto" w:fill="FFFFFF"/>
            </w:pPr>
            <w:r w:rsidRPr="00F4345F">
              <w:t>-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0EF1" w:rsidRPr="00F4345F" w:rsidRDefault="00BC0EF1" w:rsidP="00F81C3F">
            <w:pPr>
              <w:shd w:val="clear" w:color="auto" w:fill="FFFFFF"/>
            </w:pPr>
            <w:r w:rsidRPr="00F4345F">
              <w:t>-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0EF1" w:rsidRPr="00F4345F" w:rsidRDefault="00BC0EF1" w:rsidP="00F81C3F">
            <w:pPr>
              <w:shd w:val="clear" w:color="auto" w:fill="FFFFFF"/>
            </w:pPr>
            <w:r w:rsidRPr="00F4345F">
              <w:t>-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0EF1" w:rsidRPr="00F4345F" w:rsidRDefault="00BC0EF1" w:rsidP="00F81C3F">
            <w:pPr>
              <w:shd w:val="clear" w:color="auto" w:fill="FFFFFF"/>
            </w:pPr>
            <w:r w:rsidRPr="00F4345F">
              <w:t>-</w:t>
            </w:r>
          </w:p>
        </w:tc>
      </w:tr>
      <w:tr w:rsidR="00BC0EF1" w:rsidRPr="00F4345F" w:rsidTr="00F81C3F">
        <w:trPr>
          <w:trHeight w:hRule="exact" w:val="1986"/>
        </w:trPr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0EF1" w:rsidRPr="00F4345F" w:rsidRDefault="00BC0EF1" w:rsidP="00F81C3F">
            <w:pPr>
              <w:shd w:val="clear" w:color="auto" w:fill="FFFFFF"/>
              <w:ind w:left="96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2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0EF1" w:rsidRPr="00F4345F" w:rsidRDefault="00BC0EF1" w:rsidP="00D91779">
            <w:pPr>
              <w:shd w:val="clear" w:color="auto" w:fill="FFFFFF"/>
              <w:rPr>
                <w:b/>
              </w:rPr>
            </w:pPr>
            <w:r w:rsidRPr="00F4345F">
              <w:rPr>
                <w:b/>
              </w:rPr>
              <w:t>Главный врач МБУЗ «Кунгурская городская станция скорой медицинской помощи»</w:t>
            </w:r>
          </w:p>
          <w:p w:rsidR="00BC0EF1" w:rsidRPr="00F4345F" w:rsidRDefault="00BC0EF1" w:rsidP="00D91779">
            <w:pPr>
              <w:shd w:val="clear" w:color="auto" w:fill="FFFFFF"/>
              <w:rPr>
                <w:b/>
              </w:rPr>
            </w:pPr>
            <w:r w:rsidRPr="00F4345F">
              <w:rPr>
                <w:b/>
              </w:rPr>
              <w:t>Терехин Василий Анатольевич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0EF1" w:rsidRPr="00F4345F" w:rsidRDefault="00BC0EF1" w:rsidP="00FF2E67">
            <w:pPr>
              <w:shd w:val="clear" w:color="auto" w:fill="FFFFFF"/>
            </w:pPr>
            <w:r w:rsidRPr="00F4345F">
              <w:t>720 511,10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C0EF1" w:rsidRPr="00F4345F" w:rsidRDefault="00BC0EF1" w:rsidP="00D91779">
            <w:pPr>
              <w:pStyle w:val="ListParagraph"/>
              <w:numPr>
                <w:ilvl w:val="0"/>
                <w:numId w:val="1"/>
              </w:numPr>
              <w:shd w:val="clear" w:color="auto" w:fill="FFFFFF"/>
              <w:ind w:left="0"/>
            </w:pPr>
            <w:r w:rsidRPr="00F4345F">
              <w:t>1.Квартира</w:t>
            </w:r>
          </w:p>
          <w:p w:rsidR="00BC0EF1" w:rsidRPr="00F4345F" w:rsidRDefault="00BC0EF1" w:rsidP="00D91779">
            <w:pPr>
              <w:pStyle w:val="ListParagraph"/>
              <w:numPr>
                <w:ilvl w:val="0"/>
                <w:numId w:val="1"/>
              </w:numPr>
              <w:shd w:val="clear" w:color="auto" w:fill="FFFFFF"/>
              <w:ind w:left="0"/>
            </w:pPr>
          </w:p>
          <w:p w:rsidR="00BC0EF1" w:rsidRPr="00F4345F" w:rsidRDefault="00BC0EF1" w:rsidP="00D91779">
            <w:pPr>
              <w:pStyle w:val="ListParagraph"/>
              <w:numPr>
                <w:ilvl w:val="0"/>
                <w:numId w:val="1"/>
              </w:numPr>
              <w:shd w:val="clear" w:color="auto" w:fill="FFFFFF"/>
              <w:ind w:left="0"/>
            </w:pPr>
            <w:r w:rsidRPr="00F4345F">
              <w:t>2.гараж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0EF1" w:rsidRPr="00F4345F" w:rsidRDefault="00BC0EF1" w:rsidP="00D91779">
            <w:pPr>
              <w:shd w:val="clear" w:color="auto" w:fill="FFFFFF"/>
            </w:pPr>
            <w:r w:rsidRPr="00F4345F">
              <w:t>½ доли</w:t>
            </w:r>
          </w:p>
          <w:p w:rsidR="00BC0EF1" w:rsidRPr="00F4345F" w:rsidRDefault="00BC0EF1" w:rsidP="00D91779">
            <w:pPr>
              <w:shd w:val="clear" w:color="auto" w:fill="FFFFFF"/>
            </w:pPr>
          </w:p>
          <w:p w:rsidR="00BC0EF1" w:rsidRPr="00F4345F" w:rsidRDefault="00BC0EF1" w:rsidP="00D91779">
            <w:pPr>
              <w:shd w:val="clear" w:color="auto" w:fill="FFFFFF"/>
            </w:pPr>
            <w:r w:rsidRPr="00F4345F">
              <w:t>индивидуальная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0EF1" w:rsidRPr="00F4345F" w:rsidRDefault="00BC0EF1" w:rsidP="00D91779">
            <w:pPr>
              <w:shd w:val="clear" w:color="auto" w:fill="FFFFFF"/>
            </w:pPr>
            <w:r w:rsidRPr="00F4345F">
              <w:t>68,31</w:t>
            </w:r>
          </w:p>
          <w:p w:rsidR="00BC0EF1" w:rsidRPr="00F4345F" w:rsidRDefault="00BC0EF1" w:rsidP="00D91779">
            <w:pPr>
              <w:shd w:val="clear" w:color="auto" w:fill="FFFFFF"/>
            </w:pPr>
          </w:p>
          <w:p w:rsidR="00BC0EF1" w:rsidRPr="00F4345F" w:rsidRDefault="00BC0EF1" w:rsidP="00D91779">
            <w:pPr>
              <w:shd w:val="clear" w:color="auto" w:fill="FFFFFF"/>
            </w:pPr>
            <w:r w:rsidRPr="00F4345F">
              <w:t>43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0EF1" w:rsidRPr="00F4345F" w:rsidRDefault="00BC0EF1" w:rsidP="00D91779">
            <w:pPr>
              <w:shd w:val="clear" w:color="auto" w:fill="FFFFFF"/>
            </w:pPr>
            <w:r w:rsidRPr="00F4345F">
              <w:t>Россия</w:t>
            </w:r>
          </w:p>
          <w:p w:rsidR="00BC0EF1" w:rsidRPr="00F4345F" w:rsidRDefault="00BC0EF1" w:rsidP="00D91779">
            <w:pPr>
              <w:shd w:val="clear" w:color="auto" w:fill="FFFFFF"/>
            </w:pPr>
          </w:p>
          <w:p w:rsidR="00BC0EF1" w:rsidRPr="00F4345F" w:rsidRDefault="00BC0EF1" w:rsidP="00D91779">
            <w:pPr>
              <w:shd w:val="clear" w:color="auto" w:fill="FFFFFF"/>
            </w:pPr>
            <w:r w:rsidRPr="00F4345F">
              <w:t>Россия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0EF1" w:rsidRPr="00F4345F" w:rsidRDefault="00BC0EF1" w:rsidP="00D91779">
            <w:pPr>
              <w:shd w:val="clear" w:color="auto" w:fill="FFFFFF"/>
            </w:pPr>
            <w:r w:rsidRPr="00F4345F">
              <w:t>-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0EF1" w:rsidRPr="00F4345F" w:rsidRDefault="00BC0EF1" w:rsidP="00D91779">
            <w:r w:rsidRPr="00F4345F">
              <w:t>-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0EF1" w:rsidRPr="00F4345F" w:rsidRDefault="00BC0EF1" w:rsidP="00D91779">
            <w:r w:rsidRPr="00F4345F">
              <w:t>-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0EF1" w:rsidRPr="00F4345F" w:rsidRDefault="00BC0EF1" w:rsidP="00D91779">
            <w:r w:rsidRPr="00F4345F">
              <w:t>-</w:t>
            </w:r>
          </w:p>
        </w:tc>
      </w:tr>
      <w:tr w:rsidR="00BC0EF1" w:rsidRPr="00F4345F" w:rsidTr="00F81C3F">
        <w:trPr>
          <w:trHeight w:hRule="exact" w:val="1986"/>
        </w:trPr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0EF1" w:rsidRPr="00F4345F" w:rsidRDefault="00BC0EF1" w:rsidP="00F81C3F">
            <w:pPr>
              <w:shd w:val="clear" w:color="auto" w:fill="FFFFFF"/>
              <w:ind w:left="96"/>
              <w:rPr>
                <w:color w:val="000000"/>
                <w:sz w:val="22"/>
                <w:szCs w:val="22"/>
              </w:rPr>
            </w:pPr>
          </w:p>
        </w:tc>
        <w:tc>
          <w:tcPr>
            <w:tcW w:w="2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0EF1" w:rsidRPr="00F4345F" w:rsidRDefault="00BC0EF1" w:rsidP="00D91779">
            <w:pPr>
              <w:shd w:val="clear" w:color="auto" w:fill="FFFFFF"/>
              <w:rPr>
                <w:b/>
              </w:rPr>
            </w:pPr>
            <w:r w:rsidRPr="00F4345F">
              <w:rPr>
                <w:b/>
              </w:rPr>
              <w:t>Супруга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0EF1" w:rsidRPr="00F4345F" w:rsidRDefault="00BC0EF1" w:rsidP="00D91779">
            <w:pPr>
              <w:shd w:val="clear" w:color="auto" w:fill="FFFFFF"/>
            </w:pPr>
            <w:r w:rsidRPr="00F4345F">
              <w:t>736 919,93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C0EF1" w:rsidRPr="00F4345F" w:rsidRDefault="00BC0EF1" w:rsidP="00D91779">
            <w:pPr>
              <w:shd w:val="clear" w:color="auto" w:fill="FFFFFF"/>
            </w:pPr>
            <w:r w:rsidRPr="00F4345F">
              <w:t>квартира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0EF1" w:rsidRPr="00F4345F" w:rsidRDefault="00BC0EF1" w:rsidP="00D91779">
            <w:pPr>
              <w:shd w:val="clear" w:color="auto" w:fill="FFFFFF"/>
            </w:pPr>
            <w:r w:rsidRPr="00F4345F">
              <w:t>½ доли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0EF1" w:rsidRPr="00F4345F" w:rsidRDefault="00BC0EF1" w:rsidP="00D91779">
            <w:pPr>
              <w:shd w:val="clear" w:color="auto" w:fill="FFFFFF"/>
            </w:pPr>
            <w:r w:rsidRPr="00F4345F">
              <w:t>68,31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0EF1" w:rsidRPr="00F4345F" w:rsidRDefault="00BC0EF1" w:rsidP="00D91779">
            <w:pPr>
              <w:shd w:val="clear" w:color="auto" w:fill="FFFFFF"/>
            </w:pPr>
            <w:r w:rsidRPr="00F4345F">
              <w:t>Россия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0EF1" w:rsidRPr="00F4345F" w:rsidRDefault="00BC0EF1" w:rsidP="00D91779">
            <w:pPr>
              <w:shd w:val="clear" w:color="auto" w:fill="FFFFFF"/>
            </w:pPr>
            <w:r w:rsidRPr="00F4345F">
              <w:t>-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0EF1" w:rsidRPr="00F4345F" w:rsidRDefault="00BC0EF1" w:rsidP="00D91779">
            <w:r w:rsidRPr="00F4345F">
              <w:t>-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0EF1" w:rsidRPr="00F4345F" w:rsidRDefault="00BC0EF1" w:rsidP="00D91779">
            <w:r w:rsidRPr="00F4345F">
              <w:t>-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0EF1" w:rsidRPr="00F4345F" w:rsidRDefault="00BC0EF1" w:rsidP="00D91779">
            <w:r w:rsidRPr="00F4345F">
              <w:t>-</w:t>
            </w:r>
          </w:p>
        </w:tc>
      </w:tr>
      <w:tr w:rsidR="00BC0EF1" w:rsidRPr="00F4345F" w:rsidTr="0012323B">
        <w:trPr>
          <w:trHeight w:hRule="exact" w:val="863"/>
        </w:trPr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0EF1" w:rsidRPr="00F4345F" w:rsidRDefault="00BC0EF1" w:rsidP="00F81C3F">
            <w:pPr>
              <w:shd w:val="clear" w:color="auto" w:fill="FFFFFF"/>
              <w:ind w:left="96"/>
              <w:rPr>
                <w:color w:val="000000"/>
                <w:sz w:val="22"/>
                <w:szCs w:val="22"/>
              </w:rPr>
            </w:pPr>
          </w:p>
        </w:tc>
        <w:tc>
          <w:tcPr>
            <w:tcW w:w="2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0EF1" w:rsidRPr="00F4345F" w:rsidRDefault="00BC0EF1" w:rsidP="00D91779">
            <w:pPr>
              <w:shd w:val="clear" w:color="auto" w:fill="FFFFFF"/>
              <w:rPr>
                <w:b/>
              </w:rPr>
            </w:pPr>
            <w:r w:rsidRPr="00F4345F">
              <w:rPr>
                <w:b/>
              </w:rPr>
              <w:t>Несовершеннолетний ребенок (сын)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0EF1" w:rsidRPr="00F4345F" w:rsidRDefault="00BC0EF1" w:rsidP="00D91779">
            <w:pPr>
              <w:shd w:val="clear" w:color="auto" w:fill="FFFFFF"/>
            </w:pPr>
            <w:r w:rsidRPr="00F4345F">
              <w:t>1594,49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C0EF1" w:rsidRPr="00F4345F" w:rsidRDefault="00BC0EF1" w:rsidP="00D91779">
            <w:pPr>
              <w:shd w:val="clear" w:color="auto" w:fill="FFFFFF"/>
            </w:pPr>
            <w:r w:rsidRPr="00F4345F">
              <w:t>-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0EF1" w:rsidRPr="00F4345F" w:rsidRDefault="00BC0EF1" w:rsidP="00D91779">
            <w:pPr>
              <w:shd w:val="clear" w:color="auto" w:fill="FFFFFF"/>
            </w:pPr>
            <w:r w:rsidRPr="00F4345F">
              <w:t>-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0EF1" w:rsidRPr="00F4345F" w:rsidRDefault="00BC0EF1" w:rsidP="00D91779">
            <w:pPr>
              <w:shd w:val="clear" w:color="auto" w:fill="FFFFFF"/>
            </w:pPr>
            <w:r w:rsidRPr="00F4345F">
              <w:t>-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0EF1" w:rsidRPr="00F4345F" w:rsidRDefault="00BC0EF1" w:rsidP="00D91779">
            <w:pPr>
              <w:shd w:val="clear" w:color="auto" w:fill="FFFFFF"/>
            </w:pPr>
            <w:r w:rsidRPr="00F4345F">
              <w:t>-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0EF1" w:rsidRPr="00F4345F" w:rsidRDefault="00BC0EF1" w:rsidP="00D91779">
            <w:pPr>
              <w:shd w:val="clear" w:color="auto" w:fill="FFFFFF"/>
            </w:pPr>
            <w:r w:rsidRPr="00F4345F">
              <w:t>-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0EF1" w:rsidRPr="00F4345F" w:rsidRDefault="00BC0EF1" w:rsidP="00D91779">
            <w:r w:rsidRPr="00F4345F">
              <w:t>-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0EF1" w:rsidRPr="00F4345F" w:rsidRDefault="00BC0EF1" w:rsidP="00D91779">
            <w:r w:rsidRPr="00F4345F">
              <w:t>-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0EF1" w:rsidRPr="00F4345F" w:rsidRDefault="00BC0EF1" w:rsidP="00D91779">
            <w:r w:rsidRPr="00F4345F">
              <w:t>-</w:t>
            </w:r>
          </w:p>
        </w:tc>
      </w:tr>
      <w:tr w:rsidR="00BC0EF1" w:rsidRPr="00F4345F" w:rsidTr="00333EA4">
        <w:trPr>
          <w:trHeight w:hRule="exact" w:val="1986"/>
        </w:trPr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0EF1" w:rsidRPr="00F4345F" w:rsidRDefault="00BC0EF1" w:rsidP="00333EA4">
            <w:pPr>
              <w:shd w:val="clear" w:color="auto" w:fill="FFFFFF"/>
              <w:ind w:left="96"/>
              <w:rPr>
                <w:color w:val="000000"/>
                <w:sz w:val="22"/>
                <w:szCs w:val="22"/>
              </w:rPr>
            </w:pPr>
          </w:p>
        </w:tc>
        <w:tc>
          <w:tcPr>
            <w:tcW w:w="2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0EF1" w:rsidRPr="00F4345F" w:rsidRDefault="00BC0EF1" w:rsidP="00333EA4">
            <w:pPr>
              <w:shd w:val="clear" w:color="auto" w:fill="FFFFFF"/>
              <w:rPr>
                <w:b/>
              </w:rPr>
            </w:pPr>
            <w:r w:rsidRPr="00F4345F">
              <w:rPr>
                <w:b/>
              </w:rPr>
              <w:t>Несовершеннолетний ребенок (дочь)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0EF1" w:rsidRPr="00F4345F" w:rsidRDefault="00BC0EF1" w:rsidP="00333EA4">
            <w:pPr>
              <w:shd w:val="clear" w:color="auto" w:fill="FFFFFF"/>
            </w:pPr>
            <w:r w:rsidRPr="00F4345F">
              <w:t>-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C0EF1" w:rsidRPr="00F4345F" w:rsidRDefault="00BC0EF1" w:rsidP="00333EA4">
            <w:pPr>
              <w:shd w:val="clear" w:color="auto" w:fill="FFFFFF"/>
            </w:pPr>
            <w:r w:rsidRPr="00F4345F">
              <w:t>-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0EF1" w:rsidRPr="00F4345F" w:rsidRDefault="00BC0EF1" w:rsidP="00333EA4">
            <w:pPr>
              <w:shd w:val="clear" w:color="auto" w:fill="FFFFFF"/>
            </w:pPr>
            <w:r w:rsidRPr="00F4345F">
              <w:t>-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0EF1" w:rsidRPr="00F4345F" w:rsidRDefault="00BC0EF1" w:rsidP="00333EA4">
            <w:pPr>
              <w:shd w:val="clear" w:color="auto" w:fill="FFFFFF"/>
            </w:pPr>
            <w:r w:rsidRPr="00F4345F">
              <w:t>-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0EF1" w:rsidRPr="00F4345F" w:rsidRDefault="00BC0EF1" w:rsidP="00333EA4">
            <w:pPr>
              <w:shd w:val="clear" w:color="auto" w:fill="FFFFFF"/>
            </w:pPr>
            <w:r w:rsidRPr="00F4345F">
              <w:t>-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0EF1" w:rsidRPr="00F4345F" w:rsidRDefault="00BC0EF1" w:rsidP="00333EA4">
            <w:pPr>
              <w:shd w:val="clear" w:color="auto" w:fill="FFFFFF"/>
            </w:pPr>
            <w:r w:rsidRPr="00F4345F">
              <w:t>-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0EF1" w:rsidRPr="00F4345F" w:rsidRDefault="00BC0EF1" w:rsidP="00333EA4">
            <w:r w:rsidRPr="00F4345F">
              <w:t>-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0EF1" w:rsidRPr="00F4345F" w:rsidRDefault="00BC0EF1" w:rsidP="00333EA4">
            <w:r w:rsidRPr="00F4345F">
              <w:t>-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0EF1" w:rsidRPr="00F4345F" w:rsidRDefault="00BC0EF1" w:rsidP="00333EA4">
            <w:r w:rsidRPr="00F4345F">
              <w:t>-</w:t>
            </w:r>
          </w:p>
        </w:tc>
      </w:tr>
    </w:tbl>
    <w:p w:rsidR="00BC0EF1" w:rsidRDefault="00BC0EF1" w:rsidP="006B7F50">
      <w:pPr>
        <w:sectPr w:rsidR="00BC0EF1" w:rsidSect="006B7F50">
          <w:pgSz w:w="16834" w:h="11909" w:orient="landscape"/>
          <w:pgMar w:top="1008" w:right="742" w:bottom="360" w:left="741" w:header="720" w:footer="720" w:gutter="0"/>
          <w:cols w:space="60"/>
          <w:noEndnote/>
        </w:sectPr>
      </w:pPr>
    </w:p>
    <w:p w:rsidR="00BC0EF1" w:rsidRDefault="00BC0EF1"/>
    <w:sectPr w:rsidR="00BC0EF1" w:rsidSect="007F4C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8813A9"/>
    <w:multiLevelType w:val="hybridMultilevel"/>
    <w:tmpl w:val="AC4E999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B7F50"/>
    <w:rsid w:val="000C07EE"/>
    <w:rsid w:val="0012323B"/>
    <w:rsid w:val="0017072E"/>
    <w:rsid w:val="00333EA4"/>
    <w:rsid w:val="006B7F50"/>
    <w:rsid w:val="007F4C17"/>
    <w:rsid w:val="00806FA6"/>
    <w:rsid w:val="00885141"/>
    <w:rsid w:val="008B1D5E"/>
    <w:rsid w:val="008F5D6D"/>
    <w:rsid w:val="0093042B"/>
    <w:rsid w:val="009317DD"/>
    <w:rsid w:val="00BC0EF1"/>
    <w:rsid w:val="00D91779"/>
    <w:rsid w:val="00F4345F"/>
    <w:rsid w:val="00F81C3F"/>
    <w:rsid w:val="00FF2E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7F50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FF2E6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29</TotalTime>
  <Pages>3</Pages>
  <Words>285</Words>
  <Characters>1626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2014-05-14T05:36:00Z</dcterms:created>
  <dcterms:modified xsi:type="dcterms:W3CDTF">2014-05-23T05:19:00Z</dcterms:modified>
</cp:coreProperties>
</file>