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482" w:rsidRDefault="007D3482">
      <w:pPr>
        <w:shd w:val="clear" w:color="auto" w:fill="FFFFFF"/>
        <w:spacing w:before="446" w:line="317" w:lineRule="exact"/>
        <w:ind w:left="6557"/>
      </w:pPr>
      <w:r>
        <w:rPr>
          <w:b/>
          <w:bCs/>
          <w:color w:val="000000"/>
          <w:spacing w:val="1"/>
          <w:sz w:val="28"/>
          <w:szCs w:val="28"/>
        </w:rPr>
        <w:t>СВЕДЕНИЯ</w:t>
      </w:r>
    </w:p>
    <w:p w:rsidR="007D3482" w:rsidRDefault="007D3482" w:rsidP="00452F7E">
      <w:pPr>
        <w:shd w:val="clear" w:color="auto" w:fill="FFFFFF"/>
        <w:spacing w:line="317" w:lineRule="exact"/>
        <w:ind w:left="1776"/>
        <w:jc w:val="center"/>
      </w:pPr>
      <w:r>
        <w:rPr>
          <w:b/>
          <w:bCs/>
          <w:color w:val="000000"/>
          <w:sz w:val="28"/>
          <w:szCs w:val="28"/>
        </w:rPr>
        <w:t>о доходах, об имуществе и обязательствах имущественного характера, представленные</w:t>
      </w:r>
    </w:p>
    <w:p w:rsidR="007D3482" w:rsidRDefault="007D3482" w:rsidP="00452F7E">
      <w:pPr>
        <w:shd w:val="clear" w:color="auto" w:fill="FFFFFF"/>
        <w:spacing w:line="317" w:lineRule="exact"/>
        <w:ind w:right="1037"/>
        <w:jc w:val="center"/>
        <w:rPr>
          <w:b/>
          <w:bCs/>
          <w:color w:val="000000"/>
          <w:spacing w:val="14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руководителями муниципальных учреждений здравоохранения</w:t>
      </w:r>
      <w:r>
        <w:rPr>
          <w:b/>
          <w:bCs/>
          <w:color w:val="000000"/>
          <w:spacing w:val="14"/>
          <w:sz w:val="28"/>
          <w:szCs w:val="28"/>
        </w:rPr>
        <w:t xml:space="preserve">, за отчетный период </w:t>
      </w:r>
    </w:p>
    <w:p w:rsidR="007D3482" w:rsidRDefault="007D3482" w:rsidP="00452F7E">
      <w:pPr>
        <w:shd w:val="clear" w:color="auto" w:fill="FFFFFF"/>
        <w:spacing w:line="317" w:lineRule="exact"/>
        <w:ind w:right="1037"/>
        <w:jc w:val="center"/>
      </w:pPr>
      <w:r>
        <w:rPr>
          <w:b/>
          <w:bCs/>
          <w:color w:val="000000"/>
          <w:spacing w:val="14"/>
          <w:sz w:val="28"/>
          <w:szCs w:val="28"/>
        </w:rPr>
        <w:t>с 1 января 2013 года по 31 декабря 2013 года</w:t>
      </w:r>
    </w:p>
    <w:p w:rsidR="007D3482" w:rsidRDefault="007D3482">
      <w:pPr>
        <w:spacing w:after="470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2246"/>
        <w:gridCol w:w="1997"/>
        <w:gridCol w:w="1277"/>
        <w:gridCol w:w="1114"/>
        <w:gridCol w:w="1306"/>
        <w:gridCol w:w="1565"/>
        <w:gridCol w:w="1411"/>
        <w:gridCol w:w="1421"/>
        <w:gridCol w:w="1133"/>
        <w:gridCol w:w="1382"/>
      </w:tblGrid>
      <w:tr w:rsidR="007D3482" w:rsidRPr="00AE10D1">
        <w:trPr>
          <w:trHeight w:hRule="exact" w:val="797"/>
        </w:trPr>
        <w:tc>
          <w:tcPr>
            <w:tcW w:w="4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>
            <w:pPr>
              <w:shd w:val="clear" w:color="auto" w:fill="FFFFFF"/>
              <w:spacing w:line="259" w:lineRule="exact"/>
              <w:ind w:left="34" w:right="29" w:hanging="48"/>
            </w:pPr>
            <w:r>
              <w:rPr>
                <w:color w:val="000000"/>
                <w:sz w:val="23"/>
                <w:szCs w:val="23"/>
              </w:rPr>
              <w:t xml:space="preserve">№ </w:t>
            </w:r>
            <w:r>
              <w:rPr>
                <w:color w:val="000000"/>
                <w:spacing w:val="-6"/>
                <w:sz w:val="23"/>
                <w:szCs w:val="23"/>
              </w:rPr>
              <w:t xml:space="preserve">п/ </w:t>
            </w:r>
            <w:r>
              <w:rPr>
                <w:color w:val="000000"/>
                <w:sz w:val="23"/>
                <w:szCs w:val="23"/>
              </w:rPr>
              <w:t>п</w:t>
            </w:r>
          </w:p>
        </w:tc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>
            <w:pPr>
              <w:shd w:val="clear" w:color="auto" w:fill="FFFFFF"/>
              <w:spacing w:line="254" w:lineRule="exact"/>
              <w:ind w:left="34" w:right="43"/>
            </w:pPr>
            <w:r>
              <w:rPr>
                <w:color w:val="000000"/>
                <w:spacing w:val="-4"/>
                <w:sz w:val="23"/>
                <w:szCs w:val="23"/>
              </w:rPr>
              <w:t xml:space="preserve">Фамилия, имя, </w:t>
            </w:r>
            <w:r>
              <w:rPr>
                <w:color w:val="000000"/>
                <w:spacing w:val="-7"/>
                <w:sz w:val="23"/>
                <w:szCs w:val="23"/>
              </w:rPr>
              <w:t xml:space="preserve">отчество, должность </w:t>
            </w:r>
            <w:r>
              <w:rPr>
                <w:color w:val="000000"/>
                <w:spacing w:val="-2"/>
                <w:sz w:val="23"/>
                <w:szCs w:val="23"/>
              </w:rPr>
              <w:t>(для членов семьи -</w:t>
            </w:r>
            <w:r>
              <w:rPr>
                <w:color w:val="000000"/>
                <w:spacing w:val="-5"/>
                <w:sz w:val="23"/>
                <w:szCs w:val="23"/>
              </w:rPr>
              <w:t>семейное положение)</w:t>
            </w:r>
          </w:p>
        </w:tc>
        <w:tc>
          <w:tcPr>
            <w:tcW w:w="199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>
            <w:pPr>
              <w:shd w:val="clear" w:color="auto" w:fill="FFFFFF"/>
              <w:spacing w:line="254" w:lineRule="exact"/>
              <w:ind w:left="19" w:right="24"/>
              <w:jc w:val="center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Декларированный </w:t>
            </w:r>
            <w:r>
              <w:rPr>
                <w:color w:val="000000"/>
                <w:spacing w:val="-5"/>
                <w:sz w:val="23"/>
                <w:szCs w:val="23"/>
              </w:rPr>
              <w:t xml:space="preserve">годовой доход (включая доходы по основному </w:t>
            </w:r>
            <w:r>
              <w:rPr>
                <w:color w:val="000000"/>
                <w:spacing w:val="-6"/>
                <w:sz w:val="23"/>
                <w:szCs w:val="23"/>
              </w:rPr>
              <w:t xml:space="preserve">месту работы и от </w:t>
            </w:r>
            <w:r>
              <w:rPr>
                <w:color w:val="000000"/>
                <w:spacing w:val="-7"/>
                <w:sz w:val="23"/>
                <w:szCs w:val="23"/>
              </w:rPr>
              <w:t>иных источников) за 2013 год (руб.)</w:t>
            </w:r>
          </w:p>
        </w:tc>
        <w:tc>
          <w:tcPr>
            <w:tcW w:w="66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 w:rsidP="00452F7E">
            <w:pPr>
              <w:shd w:val="clear" w:color="auto" w:fill="FFFFFF"/>
              <w:spacing w:line="254" w:lineRule="exact"/>
              <w:ind w:left="336" w:right="341"/>
              <w:jc w:val="center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Перечень объектов недвижимого имущества и транспортных </w:t>
            </w:r>
            <w:r>
              <w:rPr>
                <w:color w:val="000000"/>
                <w:spacing w:val="-4"/>
                <w:sz w:val="23"/>
                <w:szCs w:val="23"/>
              </w:rPr>
              <w:t>средств, принадлежащих на праве собственности</w:t>
            </w:r>
          </w:p>
        </w:tc>
        <w:tc>
          <w:tcPr>
            <w:tcW w:w="39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 w:rsidP="00452F7E">
            <w:pPr>
              <w:shd w:val="clear" w:color="auto" w:fill="FFFFFF"/>
              <w:spacing w:line="254" w:lineRule="exact"/>
              <w:ind w:left="283" w:right="302"/>
              <w:jc w:val="center"/>
            </w:pPr>
            <w:r>
              <w:rPr>
                <w:color w:val="000000"/>
                <w:spacing w:val="-7"/>
                <w:sz w:val="23"/>
                <w:szCs w:val="23"/>
              </w:rPr>
              <w:t xml:space="preserve">Перечень объектов недвижимого </w:t>
            </w:r>
            <w:r>
              <w:rPr>
                <w:color w:val="000000"/>
                <w:spacing w:val="-5"/>
                <w:sz w:val="23"/>
                <w:szCs w:val="23"/>
              </w:rPr>
              <w:t xml:space="preserve">имущества, находящихся в </w:t>
            </w:r>
            <w:r>
              <w:rPr>
                <w:color w:val="000000"/>
                <w:spacing w:val="-6"/>
                <w:sz w:val="23"/>
                <w:szCs w:val="23"/>
              </w:rPr>
              <w:t>пользовании</w:t>
            </w:r>
          </w:p>
        </w:tc>
      </w:tr>
      <w:tr w:rsidR="007D3482" w:rsidRPr="00AE10D1">
        <w:trPr>
          <w:trHeight w:hRule="exact" w:val="1027"/>
        </w:trPr>
        <w:tc>
          <w:tcPr>
            <w:tcW w:w="4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/>
          <w:p w:rsidR="007D3482" w:rsidRPr="00AE10D1" w:rsidRDefault="007D3482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/>
          <w:p w:rsidR="007D3482" w:rsidRPr="00AE10D1" w:rsidRDefault="007D3482"/>
        </w:tc>
        <w:tc>
          <w:tcPr>
            <w:tcW w:w="199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/>
          <w:p w:rsidR="007D3482" w:rsidRPr="00AE10D1" w:rsidRDefault="007D3482"/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>
            <w:pPr>
              <w:shd w:val="clear" w:color="auto" w:fill="FFFFFF"/>
              <w:spacing w:line="250" w:lineRule="exact"/>
              <w:ind w:left="48" w:right="53"/>
              <w:jc w:val="center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Вид объектов </w:t>
            </w:r>
            <w:r>
              <w:rPr>
                <w:color w:val="000000"/>
                <w:spacing w:val="-9"/>
                <w:sz w:val="23"/>
                <w:szCs w:val="23"/>
              </w:rPr>
              <w:t xml:space="preserve">недвижим </w:t>
            </w:r>
            <w:r>
              <w:rPr>
                <w:color w:val="000000"/>
                <w:spacing w:val="-7"/>
                <w:sz w:val="23"/>
                <w:szCs w:val="23"/>
              </w:rPr>
              <w:t>ости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>
            <w:pPr>
              <w:shd w:val="clear" w:color="auto" w:fill="FFFFFF"/>
              <w:spacing w:line="254" w:lineRule="exact"/>
              <w:ind w:left="29" w:right="24"/>
            </w:pPr>
            <w:r>
              <w:rPr>
                <w:color w:val="000000"/>
                <w:spacing w:val="-8"/>
                <w:sz w:val="23"/>
                <w:szCs w:val="23"/>
              </w:rPr>
              <w:t xml:space="preserve">Вид </w:t>
            </w:r>
            <w:r>
              <w:rPr>
                <w:color w:val="000000"/>
                <w:spacing w:val="-7"/>
                <w:sz w:val="23"/>
                <w:szCs w:val="23"/>
              </w:rPr>
              <w:t>собствен</w:t>
            </w:r>
            <w:r>
              <w:rPr>
                <w:color w:val="000000"/>
                <w:spacing w:val="-9"/>
                <w:sz w:val="23"/>
                <w:szCs w:val="23"/>
              </w:rPr>
              <w:t>ности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>
            <w:pPr>
              <w:shd w:val="clear" w:color="auto" w:fill="FFFFFF"/>
              <w:spacing w:line="254" w:lineRule="exact"/>
              <w:ind w:left="115" w:right="110"/>
            </w:pPr>
            <w:r>
              <w:rPr>
                <w:color w:val="000000"/>
                <w:spacing w:val="-9"/>
                <w:sz w:val="23"/>
                <w:szCs w:val="23"/>
              </w:rPr>
              <w:t xml:space="preserve">Площадь </w:t>
            </w:r>
            <w:r>
              <w:rPr>
                <w:color w:val="000000"/>
                <w:spacing w:val="-4"/>
                <w:sz w:val="23"/>
                <w:szCs w:val="23"/>
              </w:rPr>
              <w:t>(кв.м.)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>
            <w:pPr>
              <w:shd w:val="clear" w:color="auto" w:fill="FFFFFF"/>
              <w:spacing w:line="254" w:lineRule="exact"/>
              <w:ind w:left="5"/>
            </w:pPr>
            <w:r>
              <w:rPr>
                <w:color w:val="000000"/>
                <w:spacing w:val="-4"/>
                <w:sz w:val="23"/>
                <w:szCs w:val="23"/>
              </w:rPr>
              <w:t xml:space="preserve">Страна </w:t>
            </w:r>
            <w:r>
              <w:rPr>
                <w:color w:val="000000"/>
                <w:spacing w:val="-8"/>
                <w:sz w:val="23"/>
                <w:szCs w:val="23"/>
              </w:rPr>
              <w:t>расположения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>
            <w:pPr>
              <w:shd w:val="clear" w:color="auto" w:fill="FFFFFF"/>
              <w:spacing w:line="254" w:lineRule="exact"/>
              <w:ind w:left="101" w:right="96"/>
            </w:pPr>
            <w:r>
              <w:rPr>
                <w:color w:val="000000"/>
                <w:spacing w:val="-8"/>
                <w:sz w:val="23"/>
                <w:szCs w:val="23"/>
              </w:rPr>
              <w:t>Транспорт ные</w:t>
            </w:r>
            <w:r>
              <w:rPr>
                <w:color w:val="000000"/>
                <w:spacing w:val="-6"/>
                <w:sz w:val="23"/>
                <w:szCs w:val="23"/>
              </w:rPr>
              <w:t>средства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>
            <w:pPr>
              <w:shd w:val="clear" w:color="auto" w:fill="FFFFFF"/>
              <w:spacing w:line="250" w:lineRule="exact"/>
              <w:ind w:left="168" w:right="182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Вид </w:t>
            </w:r>
            <w:r>
              <w:rPr>
                <w:color w:val="000000"/>
                <w:spacing w:val="-8"/>
                <w:sz w:val="23"/>
                <w:szCs w:val="23"/>
              </w:rPr>
              <w:t xml:space="preserve">объектов </w:t>
            </w:r>
            <w:r>
              <w:rPr>
                <w:color w:val="000000"/>
                <w:spacing w:val="-7"/>
                <w:sz w:val="23"/>
                <w:szCs w:val="23"/>
              </w:rPr>
              <w:t>недвижи</w:t>
            </w:r>
            <w:r>
              <w:rPr>
                <w:color w:val="000000"/>
                <w:spacing w:val="-9"/>
                <w:sz w:val="23"/>
                <w:szCs w:val="23"/>
              </w:rPr>
              <w:t>мости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>
            <w:pPr>
              <w:shd w:val="clear" w:color="auto" w:fill="FFFFFF"/>
              <w:spacing w:line="254" w:lineRule="exact"/>
              <w:ind w:left="19" w:right="34"/>
            </w:pPr>
            <w:r>
              <w:rPr>
                <w:color w:val="000000"/>
                <w:spacing w:val="-9"/>
                <w:sz w:val="23"/>
                <w:szCs w:val="23"/>
              </w:rPr>
              <w:t xml:space="preserve">Площадь </w:t>
            </w:r>
            <w:r>
              <w:rPr>
                <w:color w:val="000000"/>
                <w:spacing w:val="-4"/>
                <w:sz w:val="23"/>
                <w:szCs w:val="23"/>
              </w:rPr>
              <w:t>(кв.м.)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3482" w:rsidRPr="00AE10D1" w:rsidRDefault="007D3482">
            <w:pPr>
              <w:shd w:val="clear" w:color="auto" w:fill="FFFFFF"/>
              <w:spacing w:line="250" w:lineRule="exact"/>
              <w:ind w:left="62" w:right="86"/>
            </w:pPr>
            <w:r>
              <w:rPr>
                <w:color w:val="000000"/>
                <w:spacing w:val="-5"/>
                <w:sz w:val="23"/>
                <w:szCs w:val="23"/>
              </w:rPr>
              <w:t xml:space="preserve">Страна </w:t>
            </w:r>
            <w:r>
              <w:rPr>
                <w:color w:val="000000"/>
                <w:spacing w:val="-7"/>
                <w:sz w:val="23"/>
                <w:szCs w:val="23"/>
              </w:rPr>
              <w:t>расположе</w:t>
            </w:r>
            <w:r>
              <w:rPr>
                <w:color w:val="000000"/>
                <w:spacing w:val="-8"/>
                <w:sz w:val="23"/>
                <w:szCs w:val="23"/>
              </w:rPr>
              <w:t>ния</w:t>
            </w:r>
          </w:p>
        </w:tc>
      </w:tr>
      <w:tr w:rsidR="007D3482" w:rsidRPr="00AE10D1">
        <w:trPr>
          <w:trHeight w:hRule="exact" w:val="144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  <w:ind w:left="115"/>
            </w:pPr>
            <w:r w:rsidRPr="00AE10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  <w:rPr>
                <w:b/>
              </w:rPr>
            </w:pPr>
            <w:r w:rsidRPr="00AE10D1">
              <w:rPr>
                <w:b/>
              </w:rPr>
              <w:t>Главный врач МБУЗ «Кунгурская центральная городская поликлиника» Вшивцева Елена Александровна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1 393 966,14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1.Земельный участок</w:t>
            </w:r>
          </w:p>
          <w:p w:rsidR="007D3482" w:rsidRPr="00AE10D1" w:rsidRDefault="007D3482">
            <w:pPr>
              <w:shd w:val="clear" w:color="auto" w:fill="FFFFFF"/>
            </w:pPr>
            <w:r w:rsidRPr="00AE10D1">
              <w:t>2.квартира</w:t>
            </w:r>
          </w:p>
          <w:p w:rsidR="007D3482" w:rsidRPr="00AE10D1" w:rsidRDefault="007D3482">
            <w:pPr>
              <w:shd w:val="clear" w:color="auto" w:fill="FFFFFF"/>
            </w:pPr>
            <w:r w:rsidRPr="00AE10D1">
              <w:t>3.дача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Индивидуальная</w:t>
            </w:r>
          </w:p>
          <w:p w:rsidR="007D3482" w:rsidRPr="00AE10D1" w:rsidRDefault="007D3482">
            <w:pPr>
              <w:shd w:val="clear" w:color="auto" w:fill="FFFFFF"/>
            </w:pPr>
            <w:r w:rsidRPr="00AE10D1">
              <w:t>½ доли</w:t>
            </w:r>
          </w:p>
          <w:p w:rsidR="007D3482" w:rsidRPr="00AE10D1" w:rsidRDefault="007D3482" w:rsidP="007A0D2A">
            <w:pPr>
              <w:shd w:val="clear" w:color="auto" w:fill="FFFFFF"/>
            </w:pPr>
            <w:r w:rsidRPr="00AE10D1">
              <w:t>Индивидуальная</w:t>
            </w:r>
          </w:p>
          <w:p w:rsidR="007D3482" w:rsidRPr="00AE10D1" w:rsidRDefault="007D3482">
            <w:pPr>
              <w:shd w:val="clear" w:color="auto" w:fill="FFFFFF"/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1600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t>42,4</w:t>
            </w:r>
          </w:p>
          <w:p w:rsidR="007D3482" w:rsidRPr="00AE10D1" w:rsidRDefault="007D3482">
            <w:pPr>
              <w:shd w:val="clear" w:color="auto" w:fill="FFFFFF"/>
            </w:pPr>
            <w:r w:rsidRPr="00AE10D1">
              <w:t>21,9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Россия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t>Россия</w:t>
            </w:r>
          </w:p>
          <w:p w:rsidR="007D3482" w:rsidRPr="00AE10D1" w:rsidRDefault="007D3482">
            <w:pPr>
              <w:shd w:val="clear" w:color="auto" w:fill="FFFFFF"/>
            </w:pPr>
            <w:r w:rsidRPr="00AE10D1">
              <w:t>Россия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ВАЗ-21103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</w:tr>
      <w:tr w:rsidR="007D3482" w:rsidRPr="00AE10D1" w:rsidTr="000B015F">
        <w:trPr>
          <w:trHeight w:hRule="exact" w:val="153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  <w:ind w:left="91"/>
            </w:pPr>
            <w:r w:rsidRPr="00AE10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452F7E">
            <w:pPr>
              <w:shd w:val="clear" w:color="auto" w:fill="FFFFFF"/>
            </w:pPr>
            <w:r w:rsidRPr="00AE10D1">
              <w:rPr>
                <w:b/>
              </w:rPr>
              <w:t>Главный врач МБУЗ «Кунгурская детская городская поликлиника» Шишмакова Марина Ивановна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  <w:ind w:left="974"/>
            </w:pPr>
            <w:r w:rsidRPr="00AE10D1">
              <w:t>956 259,12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квартира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6015DD">
            <w:pPr>
              <w:shd w:val="clear" w:color="auto" w:fill="FFFFFF"/>
            </w:pPr>
            <w:r w:rsidRPr="00AE10D1">
              <w:t>Индивидуальная</w:t>
            </w:r>
          </w:p>
          <w:p w:rsidR="007D3482" w:rsidRPr="00AE10D1" w:rsidRDefault="007D3482">
            <w:pPr>
              <w:shd w:val="clear" w:color="auto" w:fill="FFFFFF"/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59,6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Россия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353F74">
            <w:r w:rsidRPr="00AE10D1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353F74">
            <w:r w:rsidRPr="00AE10D1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353F74">
            <w:r w:rsidRPr="00AE10D1">
              <w:t>-</w:t>
            </w:r>
          </w:p>
        </w:tc>
      </w:tr>
      <w:tr w:rsidR="007D3482" w:rsidRPr="00AE10D1" w:rsidTr="00E817DC">
        <w:trPr>
          <w:trHeight w:hRule="exact" w:val="1091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  <w:ind w:left="96"/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супруг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105 646,07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1.Гаражный бокс</w:t>
            </w:r>
          </w:p>
          <w:p w:rsidR="007D3482" w:rsidRPr="00AE10D1" w:rsidRDefault="007D3482">
            <w:pPr>
              <w:shd w:val="clear" w:color="auto" w:fill="FFFFFF"/>
            </w:pPr>
            <w:r w:rsidRPr="00AE10D1">
              <w:t>2.Гаражный бокс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 w:rsidP="006015DD">
            <w:pPr>
              <w:shd w:val="clear" w:color="auto" w:fill="FFFFFF"/>
            </w:pPr>
            <w:r w:rsidRPr="00AE10D1">
              <w:t>Индивидуальная</w:t>
            </w:r>
          </w:p>
          <w:p w:rsidR="007D3482" w:rsidRPr="00AE10D1" w:rsidRDefault="007D3482" w:rsidP="006015DD">
            <w:pPr>
              <w:shd w:val="clear" w:color="auto" w:fill="FFFFFF"/>
            </w:pPr>
            <w:r w:rsidRPr="00AE10D1">
              <w:t>Индивидуальная</w:t>
            </w:r>
          </w:p>
          <w:p w:rsidR="007D3482" w:rsidRPr="00AE10D1" w:rsidRDefault="007D3482">
            <w:pPr>
              <w:shd w:val="clear" w:color="auto" w:fill="FFFFFF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23,9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t>24</w:t>
            </w:r>
          </w:p>
          <w:p w:rsidR="007D3482" w:rsidRPr="00AE10D1" w:rsidRDefault="007D3482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6015DD">
            <w:pPr>
              <w:shd w:val="clear" w:color="auto" w:fill="FFFFFF"/>
            </w:pPr>
            <w:r w:rsidRPr="00AE10D1">
              <w:t>Россия</w:t>
            </w:r>
          </w:p>
          <w:p w:rsidR="007D3482" w:rsidRPr="00AE10D1" w:rsidRDefault="007D3482" w:rsidP="006015DD">
            <w:pPr>
              <w:shd w:val="clear" w:color="auto" w:fill="FFFFFF"/>
            </w:pPr>
          </w:p>
          <w:p w:rsidR="007D3482" w:rsidRPr="00AE10D1" w:rsidRDefault="007D3482" w:rsidP="006015DD">
            <w:pPr>
              <w:shd w:val="clear" w:color="auto" w:fill="FFFFFF"/>
            </w:pPr>
            <w:r w:rsidRPr="00AE10D1">
              <w:t>Россия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  <w:rPr>
                <w:lang w:val="en-US"/>
              </w:rPr>
            </w:pPr>
            <w:r w:rsidRPr="00AE10D1">
              <w:rPr>
                <w:lang w:val="en-US"/>
              </w:rPr>
              <w:t>Mitsubishi Lancer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684BC0">
            <w:r w:rsidRPr="00AE10D1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684BC0">
            <w:r w:rsidRPr="00AE10D1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684BC0">
            <w:r w:rsidRPr="00AE10D1">
              <w:t>-</w:t>
            </w:r>
          </w:p>
        </w:tc>
      </w:tr>
      <w:tr w:rsidR="007D3482" w:rsidRPr="00AE10D1" w:rsidTr="00E817DC">
        <w:trPr>
          <w:trHeight w:hRule="exact" w:val="19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  <w:ind w:left="9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0B015F">
            <w:pPr>
              <w:shd w:val="clear" w:color="auto" w:fill="FFFFFF"/>
            </w:pPr>
            <w:r w:rsidRPr="00AE10D1">
              <w:rPr>
                <w:b/>
              </w:rPr>
              <w:t>Главный врач МАУЗ «Кунгурская стоматологическая поликлиника» Мокин Сергей Николаевич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1 375 657,48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1.Земельный участок</w:t>
            </w:r>
          </w:p>
          <w:p w:rsidR="007D3482" w:rsidRPr="00AE10D1" w:rsidRDefault="007D3482">
            <w:pPr>
              <w:shd w:val="clear" w:color="auto" w:fill="FFFFFF"/>
            </w:pPr>
            <w:r w:rsidRPr="00AE10D1">
              <w:t>2.Жилой дом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t>3.Нежилое помещение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Индивидуальная</w:t>
            </w:r>
          </w:p>
          <w:p w:rsidR="007D3482" w:rsidRPr="00AE10D1" w:rsidRDefault="007D3482" w:rsidP="00E817DC">
            <w:pPr>
              <w:shd w:val="clear" w:color="auto" w:fill="FFFFFF"/>
            </w:pPr>
            <w:r w:rsidRPr="00AE10D1">
              <w:t>индивидуальная</w:t>
            </w:r>
          </w:p>
          <w:p w:rsidR="007D3482" w:rsidRPr="00AE10D1" w:rsidRDefault="007D3482">
            <w:pPr>
              <w:shd w:val="clear" w:color="auto" w:fill="FFFFFF"/>
            </w:pPr>
            <w:r w:rsidRPr="00AE10D1">
              <w:t>доля в праве 1/7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1248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t>194,2</w:t>
            </w:r>
          </w:p>
          <w:p w:rsidR="007D3482" w:rsidRPr="00AE10D1" w:rsidRDefault="007D3482" w:rsidP="00232DFC"/>
          <w:p w:rsidR="007D3482" w:rsidRPr="00AE10D1" w:rsidRDefault="007D3482" w:rsidP="00232DFC">
            <w:r w:rsidRPr="00AE10D1">
              <w:t>43,7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Россия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t>Россия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t>Россия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rPr>
                <w:lang w:val="en-US"/>
              </w:rPr>
              <w:t>LADAPRIORA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rPr>
                <w:lang w:val="en-US"/>
              </w:rPr>
              <w:t>TOYOTARAV</w:t>
            </w:r>
            <w:r w:rsidRPr="00AE10D1">
              <w:t xml:space="preserve"> 4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t xml:space="preserve">Автоприцеп </w:t>
            </w:r>
          </w:p>
          <w:p w:rsidR="007D3482" w:rsidRPr="00AE10D1" w:rsidRDefault="007D3482">
            <w:pPr>
              <w:shd w:val="clear" w:color="auto" w:fill="FFFFFF"/>
            </w:pPr>
            <w:r w:rsidRPr="00AE10D1">
              <w:t>легковой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</w:tr>
      <w:tr w:rsidR="007D3482" w:rsidRPr="00AE10D1" w:rsidTr="00E817DC">
        <w:trPr>
          <w:trHeight w:hRule="exact" w:val="19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  <w:ind w:left="96"/>
              <w:rPr>
                <w:color w:val="000000"/>
                <w:sz w:val="22"/>
                <w:szCs w:val="22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0B015F">
            <w:pPr>
              <w:shd w:val="clear" w:color="auto" w:fill="FFFFFF"/>
              <w:rPr>
                <w:b/>
              </w:rPr>
            </w:pPr>
            <w:r w:rsidRPr="00AE10D1">
              <w:rPr>
                <w:b/>
              </w:rPr>
              <w:t>супруга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528 922,17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</w:tr>
      <w:tr w:rsidR="007D3482" w:rsidRPr="00AE10D1" w:rsidTr="00E817DC">
        <w:trPr>
          <w:trHeight w:hRule="exact" w:val="19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  <w:ind w:left="9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6015DD">
            <w:pPr>
              <w:shd w:val="clear" w:color="auto" w:fill="FFFFFF"/>
              <w:rPr>
                <w:b/>
              </w:rPr>
            </w:pPr>
            <w:r w:rsidRPr="00AE10D1">
              <w:rPr>
                <w:b/>
              </w:rPr>
              <w:t>Главный врач МБУЗ «Кунгурская городская станция скорой медицинской помощи»</w:t>
            </w:r>
          </w:p>
          <w:p w:rsidR="007D3482" w:rsidRPr="00AE10D1" w:rsidRDefault="007D3482" w:rsidP="006015DD">
            <w:pPr>
              <w:shd w:val="clear" w:color="auto" w:fill="FFFFFF"/>
              <w:rPr>
                <w:b/>
              </w:rPr>
            </w:pPr>
            <w:r w:rsidRPr="00AE10D1">
              <w:rPr>
                <w:b/>
              </w:rPr>
              <w:t>Терехин Василий Анатольевич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850 750,40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 w:rsidP="0077369D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left="0"/>
            </w:pPr>
            <w:r w:rsidRPr="00AE10D1">
              <w:t>1.Квартира</w:t>
            </w:r>
          </w:p>
          <w:p w:rsidR="007D3482" w:rsidRPr="00AE10D1" w:rsidRDefault="007D3482" w:rsidP="0077369D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left="0"/>
            </w:pPr>
          </w:p>
          <w:p w:rsidR="007D3482" w:rsidRPr="00AE10D1" w:rsidRDefault="007D3482" w:rsidP="0077369D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left="0"/>
            </w:pPr>
            <w:r w:rsidRPr="00AE10D1">
              <w:t>2.Квартира</w:t>
            </w:r>
          </w:p>
          <w:p w:rsidR="007D3482" w:rsidRPr="00AE10D1" w:rsidRDefault="007D3482" w:rsidP="0077369D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left="0"/>
            </w:pPr>
          </w:p>
          <w:p w:rsidR="007D3482" w:rsidRPr="00AE10D1" w:rsidRDefault="007D3482" w:rsidP="0077369D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left="0"/>
            </w:pPr>
            <w:r w:rsidRPr="00AE10D1">
              <w:t>3.гараж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½ доли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t>1/3 доли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t>индивидуальная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68,31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t>83,5</w:t>
            </w:r>
          </w:p>
          <w:p w:rsidR="007D3482" w:rsidRPr="00AE10D1" w:rsidRDefault="007D3482">
            <w:pPr>
              <w:shd w:val="clear" w:color="auto" w:fill="FFFFFF"/>
            </w:pPr>
          </w:p>
          <w:p w:rsidR="007D3482" w:rsidRPr="00AE10D1" w:rsidRDefault="007D3482">
            <w:pPr>
              <w:shd w:val="clear" w:color="auto" w:fill="FFFFFF"/>
            </w:pPr>
            <w:r w:rsidRPr="00AE10D1">
              <w:t>43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77369D">
            <w:pPr>
              <w:shd w:val="clear" w:color="auto" w:fill="FFFFFF"/>
            </w:pPr>
            <w:r w:rsidRPr="00AE10D1">
              <w:t>Россия</w:t>
            </w:r>
          </w:p>
          <w:p w:rsidR="007D3482" w:rsidRPr="00AE10D1" w:rsidRDefault="007D3482" w:rsidP="0077369D">
            <w:pPr>
              <w:shd w:val="clear" w:color="auto" w:fill="FFFFFF"/>
            </w:pPr>
          </w:p>
          <w:p w:rsidR="007D3482" w:rsidRPr="00AE10D1" w:rsidRDefault="007D3482" w:rsidP="0077369D">
            <w:pPr>
              <w:shd w:val="clear" w:color="auto" w:fill="FFFFFF"/>
            </w:pPr>
            <w:r w:rsidRPr="00AE10D1">
              <w:t>Россия</w:t>
            </w:r>
          </w:p>
          <w:p w:rsidR="007D3482" w:rsidRPr="00AE10D1" w:rsidRDefault="007D3482" w:rsidP="0077369D">
            <w:pPr>
              <w:shd w:val="clear" w:color="auto" w:fill="FFFFFF"/>
            </w:pPr>
          </w:p>
          <w:p w:rsidR="007D3482" w:rsidRPr="00AE10D1" w:rsidRDefault="007D3482" w:rsidP="0077369D">
            <w:pPr>
              <w:shd w:val="clear" w:color="auto" w:fill="FFFFFF"/>
            </w:pPr>
            <w:r w:rsidRPr="00AE10D1">
              <w:t>Россия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770D49">
            <w:r w:rsidRPr="00AE10D1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770D49">
            <w:r w:rsidRPr="00AE10D1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770D49">
            <w:r w:rsidRPr="00AE10D1">
              <w:t>-</w:t>
            </w:r>
          </w:p>
        </w:tc>
      </w:tr>
      <w:tr w:rsidR="007D3482" w:rsidRPr="00AE10D1" w:rsidTr="00E817DC">
        <w:trPr>
          <w:trHeight w:hRule="exact" w:val="19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  <w:ind w:left="96"/>
              <w:rPr>
                <w:color w:val="000000"/>
                <w:sz w:val="22"/>
                <w:szCs w:val="22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6015DD">
            <w:pPr>
              <w:shd w:val="clear" w:color="auto" w:fill="FFFFFF"/>
              <w:rPr>
                <w:b/>
              </w:rPr>
            </w:pPr>
            <w:r w:rsidRPr="00AE10D1">
              <w:rPr>
                <w:b/>
              </w:rPr>
              <w:t>Супруга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340 507,82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квартира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½ доли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68,31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Россия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770D49">
            <w:r w:rsidRPr="00AE10D1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770D49">
            <w:r w:rsidRPr="00AE10D1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770D49">
            <w:r w:rsidRPr="00AE10D1">
              <w:t>-</w:t>
            </w:r>
          </w:p>
        </w:tc>
      </w:tr>
      <w:tr w:rsidR="007D3482" w:rsidRPr="00AE10D1" w:rsidTr="00E817DC">
        <w:trPr>
          <w:trHeight w:hRule="exact" w:val="19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  <w:ind w:left="96"/>
              <w:rPr>
                <w:color w:val="000000"/>
                <w:sz w:val="22"/>
                <w:szCs w:val="22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6015DD">
            <w:pPr>
              <w:shd w:val="clear" w:color="auto" w:fill="FFFFFF"/>
              <w:rPr>
                <w:b/>
              </w:rPr>
            </w:pPr>
            <w:r w:rsidRPr="00AE10D1">
              <w:rPr>
                <w:b/>
              </w:rPr>
              <w:t>Несовершеннолетний ребенок (сын)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</w:pPr>
            <w:r w:rsidRPr="00AE10D1">
              <w:t>-</w:t>
            </w:r>
          </w:p>
        </w:tc>
      </w:tr>
      <w:tr w:rsidR="007D3482" w:rsidRPr="00AE10D1" w:rsidTr="00E817DC">
        <w:trPr>
          <w:trHeight w:hRule="exact" w:val="19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>
            <w:pPr>
              <w:shd w:val="clear" w:color="auto" w:fill="FFFFFF"/>
              <w:ind w:left="96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6015DD">
            <w:pPr>
              <w:shd w:val="clear" w:color="auto" w:fill="FFFFFF"/>
              <w:rPr>
                <w:b/>
              </w:rPr>
            </w:pPr>
            <w:r w:rsidRPr="00AE10D1">
              <w:rPr>
                <w:b/>
              </w:rPr>
              <w:t>Несовершеннолетний ребенок (дочь)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333EA4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 w:rsidP="00333EA4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 w:rsidP="00333EA4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82" w:rsidRPr="00AE10D1" w:rsidRDefault="007D3482" w:rsidP="00333EA4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333EA4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333EA4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333EA4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333EA4">
            <w:pPr>
              <w:shd w:val="clear" w:color="auto" w:fill="FFFFFF"/>
            </w:pPr>
            <w:r w:rsidRPr="00AE10D1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3482" w:rsidRPr="00AE10D1" w:rsidRDefault="007D3482" w:rsidP="00333EA4">
            <w:pPr>
              <w:shd w:val="clear" w:color="auto" w:fill="FFFFFF"/>
            </w:pPr>
            <w:r w:rsidRPr="00AE10D1">
              <w:t>-</w:t>
            </w:r>
          </w:p>
        </w:tc>
      </w:tr>
    </w:tbl>
    <w:p w:rsidR="007D3482" w:rsidRDefault="007D3482">
      <w:pPr>
        <w:sectPr w:rsidR="007D3482">
          <w:type w:val="continuous"/>
          <w:pgSz w:w="16834" w:h="11909" w:orient="landscape"/>
          <w:pgMar w:top="1008" w:right="742" w:bottom="360" w:left="741" w:header="720" w:footer="720" w:gutter="0"/>
          <w:cols w:space="60"/>
          <w:noEndnote/>
        </w:sectPr>
      </w:pPr>
    </w:p>
    <w:p w:rsidR="007D3482" w:rsidRDefault="007D3482">
      <w:pPr>
        <w:shd w:val="clear" w:color="auto" w:fill="FFFFFF"/>
        <w:rPr>
          <w:color w:val="000000"/>
          <w:spacing w:val="-1"/>
          <w:sz w:val="18"/>
          <w:szCs w:val="18"/>
        </w:rPr>
      </w:pPr>
    </w:p>
    <w:p w:rsidR="007D3482" w:rsidRDefault="007D3482" w:rsidP="00E817DC">
      <w:pPr>
        <w:shd w:val="clear" w:color="auto" w:fill="FFFFFF"/>
      </w:pPr>
    </w:p>
    <w:sectPr w:rsidR="007D3482" w:rsidSect="00BA3584">
      <w:type w:val="continuous"/>
      <w:pgSz w:w="16834" w:h="11909" w:orient="landscape"/>
      <w:pgMar w:top="1008" w:right="5892" w:bottom="360" w:left="4543" w:header="720" w:footer="720" w:gutter="0"/>
      <w:cols w:num="2" w:space="720" w:equalWidth="0">
        <w:col w:w="1387" w:space="4498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813A9"/>
    <w:multiLevelType w:val="hybridMultilevel"/>
    <w:tmpl w:val="AC4E99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648"/>
    <w:rsid w:val="000B015F"/>
    <w:rsid w:val="001F48EA"/>
    <w:rsid w:val="00232DFC"/>
    <w:rsid w:val="00333EA4"/>
    <w:rsid w:val="00353F74"/>
    <w:rsid w:val="003C4667"/>
    <w:rsid w:val="00452F7E"/>
    <w:rsid w:val="005C0F26"/>
    <w:rsid w:val="006015DD"/>
    <w:rsid w:val="00684BC0"/>
    <w:rsid w:val="00770D49"/>
    <w:rsid w:val="0077369D"/>
    <w:rsid w:val="0078776A"/>
    <w:rsid w:val="007A0D2A"/>
    <w:rsid w:val="007D3482"/>
    <w:rsid w:val="007E76EB"/>
    <w:rsid w:val="008C0648"/>
    <w:rsid w:val="009927B3"/>
    <w:rsid w:val="00AE10D1"/>
    <w:rsid w:val="00BA3584"/>
    <w:rsid w:val="00E81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584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36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2</Pages>
  <Words>297</Words>
  <Characters>1699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2014-05-14T04:37:00Z</dcterms:created>
  <dcterms:modified xsi:type="dcterms:W3CDTF">2014-05-23T05:29:00Z</dcterms:modified>
</cp:coreProperties>
</file>